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2E5"/>
  <w:body>
    <w:p w14:paraId="655612D9" w14:textId="05F63F41" w:rsidR="00F3034A" w:rsidRDefault="00F3034A" w:rsidP="00F3034A">
      <w:pPr>
        <w:tabs>
          <w:tab w:val="right" w:pos="9638"/>
        </w:tabs>
        <w:jc w:val="center"/>
        <w:rPr>
          <w:i/>
        </w:rPr>
      </w:pPr>
      <w:r>
        <w:rPr>
          <w:noProof/>
          <w:lang w:eastAsia="fi-FI"/>
        </w:rPr>
        <w:drawing>
          <wp:inline distT="0" distB="0" distL="0" distR="0" wp14:editId="61D9009E">
            <wp:extent cx="5652000" cy="4236421"/>
            <wp:effectExtent l="0" t="0" r="0" b="0"/>
            <wp:docPr id="15" name="Penguins.jpg" descr="Penguin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2000" cy="4236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B4562" w14:textId="77777777" w:rsidR="00F3034A" w:rsidRDefault="00F3034A" w:rsidP="00A56E97">
      <w:pPr>
        <w:tabs>
          <w:tab w:val="right" w:pos="9638"/>
        </w:tabs>
        <w:rPr>
          <w:i/>
        </w:rPr>
      </w:pPr>
    </w:p>
    <w:p w14:paraId="74A2F6E3" w14:textId="77777777" w:rsidR="008D3637" w:rsidRPr="003B15B7" w:rsidRDefault="00A56E97" w:rsidP="00A56E97">
      <w:pPr>
        <w:tabs>
          <w:tab w:val="right" w:pos="9638"/>
        </w:tabs>
        <w:rPr>
          <w:i/>
        </w:rPr>
      </w:pPr>
      <w:r w:rsidRPr="003B15B7">
        <w:rPr>
          <w:i/>
          <w:noProof/>
          <w:lang w:eastAsia="fi-FI"/>
        </w:rPr>
        <mc:AlternateContent>
          <mc:Choice Requires="wpc">
            <w:drawing>
              <wp:anchor distT="0" distB="0" distL="114300" distR="114300" simplePos="0" relativeHeight="251660288" behindDoc="0" locked="0" layoutInCell="1" allowOverlap="1" wp14:editId="4738EA87">
                <wp:simplePos x="0" y="0"/>
                <wp:positionH relativeFrom="column">
                  <wp:posOffset>4061230</wp:posOffset>
                </wp:positionH>
                <wp:positionV relativeFrom="paragraph">
                  <wp:posOffset>25622</wp:posOffset>
                </wp:positionV>
                <wp:extent cx="2022475" cy="2496820"/>
                <wp:effectExtent l="0" t="0" r="0" b="0"/>
                <wp:wrapNone/>
                <wp:docPr id="284" name="Canvas 2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285" name="Group 285"/>
                        <wpg:cNvGrpSpPr/>
                        <wpg:grpSpPr>
                          <a:xfrm>
                            <a:off x="0" y="28575"/>
                            <a:ext cx="1991995" cy="2442776"/>
                            <a:chOff x="0" y="28575"/>
                            <a:chExt cx="1991995" cy="2442776"/>
                          </a:xfrm>
                        </wpg:grpSpPr>
                        <wps:wsp>
                          <wps:cNvPr id="144" name="Freeform 148"/>
                          <wps:cNvSpPr>
                            <a:spLocks/>
                          </wps:cNvSpPr>
                          <wps:spPr bwMode="auto">
                            <a:xfrm>
                              <a:off x="1169670" y="34925"/>
                              <a:ext cx="822325" cy="2419985"/>
                            </a:xfrm>
                            <a:custGeom>
                              <a:avLst/>
                              <a:gdLst>
                                <a:gd name="T0" fmla="*/ 33 w 1295"/>
                                <a:gd name="T1" fmla="*/ 0 h 3811"/>
                                <a:gd name="T2" fmla="*/ 1295 w 1295"/>
                                <a:gd name="T3" fmla="*/ 0 h 3811"/>
                                <a:gd name="T4" fmla="*/ 1295 w 1295"/>
                                <a:gd name="T5" fmla="*/ 3811 h 3811"/>
                                <a:gd name="T6" fmla="*/ 0 w 1295"/>
                                <a:gd name="T7" fmla="*/ 3811 h 3811"/>
                                <a:gd name="T8" fmla="*/ 0 w 1295"/>
                                <a:gd name="T9" fmla="*/ 3777 h 3811"/>
                                <a:gd name="T10" fmla="*/ 0 w 1295"/>
                                <a:gd name="T11" fmla="*/ 3663 h 3811"/>
                                <a:gd name="T12" fmla="*/ 0 w 1295"/>
                                <a:gd name="T13" fmla="*/ 3478 h 3811"/>
                                <a:gd name="T14" fmla="*/ 5 w 1295"/>
                                <a:gd name="T15" fmla="*/ 3239 h 3811"/>
                                <a:gd name="T16" fmla="*/ 7 w 1295"/>
                                <a:gd name="T17" fmla="*/ 2952 h 3811"/>
                                <a:gd name="T18" fmla="*/ 9 w 1295"/>
                                <a:gd name="T19" fmla="*/ 2629 h 3811"/>
                                <a:gd name="T20" fmla="*/ 12 w 1295"/>
                                <a:gd name="T21" fmla="*/ 2282 h 3811"/>
                                <a:gd name="T22" fmla="*/ 17 w 1295"/>
                                <a:gd name="T23" fmla="*/ 1926 h 3811"/>
                                <a:gd name="T24" fmla="*/ 17 w 1295"/>
                                <a:gd name="T25" fmla="*/ 1566 h 3811"/>
                                <a:gd name="T26" fmla="*/ 21 w 1295"/>
                                <a:gd name="T27" fmla="*/ 1219 h 3811"/>
                                <a:gd name="T28" fmla="*/ 24 w 1295"/>
                                <a:gd name="T29" fmla="*/ 894 h 3811"/>
                                <a:gd name="T30" fmla="*/ 26 w 1295"/>
                                <a:gd name="T31" fmla="*/ 602 h 3811"/>
                                <a:gd name="T32" fmla="*/ 28 w 1295"/>
                                <a:gd name="T33" fmla="*/ 356 h 3811"/>
                                <a:gd name="T34" fmla="*/ 31 w 1295"/>
                                <a:gd name="T35" fmla="*/ 166 h 3811"/>
                                <a:gd name="T36" fmla="*/ 31 w 1295"/>
                                <a:gd name="T37" fmla="*/ 42 h 3811"/>
                                <a:gd name="T38" fmla="*/ 33 w 1295"/>
                                <a:gd name="T39" fmla="*/ 0 h 3811"/>
                                <a:gd name="T40" fmla="*/ 33 w 1295"/>
                                <a:gd name="T41" fmla="*/ 0 h 38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95" h="3811">
                                  <a:moveTo>
                                    <a:pt x="33" y="0"/>
                                  </a:moveTo>
                                  <a:lnTo>
                                    <a:pt x="1295" y="0"/>
                                  </a:lnTo>
                                  <a:lnTo>
                                    <a:pt x="1295" y="3811"/>
                                  </a:lnTo>
                                  <a:lnTo>
                                    <a:pt x="0" y="3811"/>
                                  </a:lnTo>
                                  <a:lnTo>
                                    <a:pt x="0" y="3777"/>
                                  </a:lnTo>
                                  <a:lnTo>
                                    <a:pt x="0" y="3663"/>
                                  </a:lnTo>
                                  <a:lnTo>
                                    <a:pt x="0" y="3478"/>
                                  </a:lnTo>
                                  <a:lnTo>
                                    <a:pt x="5" y="3239"/>
                                  </a:lnTo>
                                  <a:lnTo>
                                    <a:pt x="7" y="2952"/>
                                  </a:lnTo>
                                  <a:lnTo>
                                    <a:pt x="9" y="2629"/>
                                  </a:lnTo>
                                  <a:lnTo>
                                    <a:pt x="12" y="2282"/>
                                  </a:lnTo>
                                  <a:lnTo>
                                    <a:pt x="17" y="1926"/>
                                  </a:lnTo>
                                  <a:lnTo>
                                    <a:pt x="17" y="1566"/>
                                  </a:lnTo>
                                  <a:lnTo>
                                    <a:pt x="21" y="1219"/>
                                  </a:lnTo>
                                  <a:lnTo>
                                    <a:pt x="24" y="894"/>
                                  </a:lnTo>
                                  <a:lnTo>
                                    <a:pt x="26" y="602"/>
                                  </a:lnTo>
                                  <a:lnTo>
                                    <a:pt x="28" y="356"/>
                                  </a:lnTo>
                                  <a:lnTo>
                                    <a:pt x="31" y="166"/>
                                  </a:lnTo>
                                  <a:lnTo>
                                    <a:pt x="31" y="4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0000"/>
                                <a:lumOff val="8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49"/>
                          <wps:cNvSpPr>
                            <a:spLocks/>
                          </wps:cNvSpPr>
                          <wps:spPr bwMode="auto">
                            <a:xfrm>
                              <a:off x="31750" y="28575"/>
                              <a:ext cx="1166495" cy="2426335"/>
                            </a:xfrm>
                            <a:custGeom>
                              <a:avLst/>
                              <a:gdLst>
                                <a:gd name="T0" fmla="*/ 10 w 1837"/>
                                <a:gd name="T1" fmla="*/ 0 h 3377"/>
                                <a:gd name="T2" fmla="*/ 1837 w 1837"/>
                                <a:gd name="T3" fmla="*/ 0 h 3377"/>
                                <a:gd name="T4" fmla="*/ 1825 w 1837"/>
                                <a:gd name="T5" fmla="*/ 3377 h 3377"/>
                                <a:gd name="T6" fmla="*/ 0 w 1837"/>
                                <a:gd name="T7" fmla="*/ 3377 h 3377"/>
                                <a:gd name="T8" fmla="*/ 10 w 1837"/>
                                <a:gd name="T9" fmla="*/ 0 h 3377"/>
                                <a:gd name="T10" fmla="*/ 10 w 1837"/>
                                <a:gd name="T11" fmla="*/ 0 h 33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37" h="3377">
                                  <a:moveTo>
                                    <a:pt x="10" y="0"/>
                                  </a:moveTo>
                                  <a:lnTo>
                                    <a:pt x="1837" y="0"/>
                                  </a:lnTo>
                                  <a:lnTo>
                                    <a:pt x="1825" y="3377"/>
                                  </a:lnTo>
                                  <a:lnTo>
                                    <a:pt x="0" y="3377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165"/>
                          <wps:cNvSpPr>
                            <a:spLocks/>
                          </wps:cNvSpPr>
                          <wps:spPr bwMode="auto">
                            <a:xfrm>
                              <a:off x="112395" y="994410"/>
                              <a:ext cx="192405" cy="491490"/>
                            </a:xfrm>
                            <a:custGeom>
                              <a:avLst/>
                              <a:gdLst>
                                <a:gd name="T0" fmla="*/ 131 w 303"/>
                                <a:gd name="T1" fmla="*/ 0 h 774"/>
                                <a:gd name="T2" fmla="*/ 140 w 303"/>
                                <a:gd name="T3" fmla="*/ 7 h 774"/>
                                <a:gd name="T4" fmla="*/ 152 w 303"/>
                                <a:gd name="T5" fmla="*/ 17 h 774"/>
                                <a:gd name="T6" fmla="*/ 162 w 303"/>
                                <a:gd name="T7" fmla="*/ 29 h 774"/>
                                <a:gd name="T8" fmla="*/ 169 w 303"/>
                                <a:gd name="T9" fmla="*/ 40 h 774"/>
                                <a:gd name="T10" fmla="*/ 174 w 303"/>
                                <a:gd name="T11" fmla="*/ 57 h 774"/>
                                <a:gd name="T12" fmla="*/ 178 w 303"/>
                                <a:gd name="T13" fmla="*/ 74 h 774"/>
                                <a:gd name="T14" fmla="*/ 178 w 303"/>
                                <a:gd name="T15" fmla="*/ 95 h 774"/>
                                <a:gd name="T16" fmla="*/ 178 w 303"/>
                                <a:gd name="T17" fmla="*/ 116 h 774"/>
                                <a:gd name="T18" fmla="*/ 176 w 303"/>
                                <a:gd name="T19" fmla="*/ 138 h 774"/>
                                <a:gd name="T20" fmla="*/ 176 w 303"/>
                                <a:gd name="T21" fmla="*/ 159 h 774"/>
                                <a:gd name="T22" fmla="*/ 174 w 303"/>
                                <a:gd name="T23" fmla="*/ 176 h 774"/>
                                <a:gd name="T24" fmla="*/ 171 w 303"/>
                                <a:gd name="T25" fmla="*/ 188 h 774"/>
                                <a:gd name="T26" fmla="*/ 171 w 303"/>
                                <a:gd name="T27" fmla="*/ 197 h 774"/>
                                <a:gd name="T28" fmla="*/ 171 w 303"/>
                                <a:gd name="T29" fmla="*/ 199 h 774"/>
                                <a:gd name="T30" fmla="*/ 181 w 303"/>
                                <a:gd name="T31" fmla="*/ 209 h 774"/>
                                <a:gd name="T32" fmla="*/ 188 w 303"/>
                                <a:gd name="T33" fmla="*/ 221 h 774"/>
                                <a:gd name="T34" fmla="*/ 200 w 303"/>
                                <a:gd name="T35" fmla="*/ 233 h 774"/>
                                <a:gd name="T36" fmla="*/ 209 w 303"/>
                                <a:gd name="T37" fmla="*/ 249 h 774"/>
                                <a:gd name="T38" fmla="*/ 221 w 303"/>
                                <a:gd name="T39" fmla="*/ 266 h 774"/>
                                <a:gd name="T40" fmla="*/ 229 w 303"/>
                                <a:gd name="T41" fmla="*/ 285 h 774"/>
                                <a:gd name="T42" fmla="*/ 238 w 303"/>
                                <a:gd name="T43" fmla="*/ 304 h 774"/>
                                <a:gd name="T44" fmla="*/ 243 w 303"/>
                                <a:gd name="T45" fmla="*/ 323 h 774"/>
                                <a:gd name="T46" fmla="*/ 245 w 303"/>
                                <a:gd name="T47" fmla="*/ 339 h 774"/>
                                <a:gd name="T48" fmla="*/ 248 w 303"/>
                                <a:gd name="T49" fmla="*/ 361 h 774"/>
                                <a:gd name="T50" fmla="*/ 250 w 303"/>
                                <a:gd name="T51" fmla="*/ 385 h 774"/>
                                <a:gd name="T52" fmla="*/ 252 w 303"/>
                                <a:gd name="T53" fmla="*/ 411 h 774"/>
                                <a:gd name="T54" fmla="*/ 255 w 303"/>
                                <a:gd name="T55" fmla="*/ 442 h 774"/>
                                <a:gd name="T56" fmla="*/ 260 w 303"/>
                                <a:gd name="T57" fmla="*/ 477 h 774"/>
                                <a:gd name="T58" fmla="*/ 264 w 303"/>
                                <a:gd name="T59" fmla="*/ 517 h 774"/>
                                <a:gd name="T60" fmla="*/ 269 w 303"/>
                                <a:gd name="T61" fmla="*/ 563 h 774"/>
                                <a:gd name="T62" fmla="*/ 276 w 303"/>
                                <a:gd name="T63" fmla="*/ 608 h 774"/>
                                <a:gd name="T64" fmla="*/ 281 w 303"/>
                                <a:gd name="T65" fmla="*/ 653 h 774"/>
                                <a:gd name="T66" fmla="*/ 288 w 303"/>
                                <a:gd name="T67" fmla="*/ 693 h 774"/>
                                <a:gd name="T68" fmla="*/ 295 w 303"/>
                                <a:gd name="T69" fmla="*/ 729 h 774"/>
                                <a:gd name="T70" fmla="*/ 300 w 303"/>
                                <a:gd name="T71" fmla="*/ 755 h 774"/>
                                <a:gd name="T72" fmla="*/ 303 w 303"/>
                                <a:gd name="T73" fmla="*/ 769 h 774"/>
                                <a:gd name="T74" fmla="*/ 0 w 303"/>
                                <a:gd name="T75" fmla="*/ 202 h 774"/>
                                <a:gd name="T76" fmla="*/ 131 w 303"/>
                                <a:gd name="T77" fmla="*/ 0 h 7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303" h="774">
                                  <a:moveTo>
                                    <a:pt x="131" y="0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136" y="3"/>
                                  </a:lnTo>
                                  <a:lnTo>
                                    <a:pt x="140" y="7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52" y="17"/>
                                  </a:lnTo>
                                  <a:lnTo>
                                    <a:pt x="157" y="22"/>
                                  </a:lnTo>
                                  <a:lnTo>
                                    <a:pt x="162" y="29"/>
                                  </a:lnTo>
                                  <a:lnTo>
                                    <a:pt x="167" y="33"/>
                                  </a:lnTo>
                                  <a:lnTo>
                                    <a:pt x="169" y="40"/>
                                  </a:lnTo>
                                  <a:lnTo>
                                    <a:pt x="171" y="48"/>
                                  </a:lnTo>
                                  <a:lnTo>
                                    <a:pt x="174" y="57"/>
                                  </a:lnTo>
                                  <a:lnTo>
                                    <a:pt x="176" y="67"/>
                                  </a:lnTo>
                                  <a:lnTo>
                                    <a:pt x="178" y="74"/>
                                  </a:lnTo>
                                  <a:lnTo>
                                    <a:pt x="178" y="86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81" y="107"/>
                                  </a:lnTo>
                                  <a:lnTo>
                                    <a:pt x="178" y="116"/>
                                  </a:lnTo>
                                  <a:lnTo>
                                    <a:pt x="178" y="128"/>
                                  </a:lnTo>
                                  <a:lnTo>
                                    <a:pt x="176" y="138"/>
                                  </a:lnTo>
                                  <a:lnTo>
                                    <a:pt x="176" y="150"/>
                                  </a:lnTo>
                                  <a:lnTo>
                                    <a:pt x="176" y="159"/>
                                  </a:lnTo>
                                  <a:lnTo>
                                    <a:pt x="176" y="169"/>
                                  </a:lnTo>
                                  <a:lnTo>
                                    <a:pt x="174" y="176"/>
                                  </a:lnTo>
                                  <a:lnTo>
                                    <a:pt x="174" y="183"/>
                                  </a:lnTo>
                                  <a:lnTo>
                                    <a:pt x="171" y="188"/>
                                  </a:lnTo>
                                  <a:lnTo>
                                    <a:pt x="171" y="195"/>
                                  </a:lnTo>
                                  <a:lnTo>
                                    <a:pt x="171" y="197"/>
                                  </a:lnTo>
                                  <a:lnTo>
                                    <a:pt x="171" y="197"/>
                                  </a:lnTo>
                                  <a:lnTo>
                                    <a:pt x="171" y="199"/>
                                  </a:lnTo>
                                  <a:lnTo>
                                    <a:pt x="176" y="204"/>
                                  </a:lnTo>
                                  <a:lnTo>
                                    <a:pt x="181" y="209"/>
                                  </a:lnTo>
                                  <a:lnTo>
                                    <a:pt x="183" y="214"/>
                                  </a:lnTo>
                                  <a:lnTo>
                                    <a:pt x="188" y="221"/>
                                  </a:lnTo>
                                  <a:lnTo>
                                    <a:pt x="195" y="228"/>
                                  </a:lnTo>
                                  <a:lnTo>
                                    <a:pt x="200" y="233"/>
                                  </a:lnTo>
                                  <a:lnTo>
                                    <a:pt x="205" y="242"/>
                                  </a:lnTo>
                                  <a:lnTo>
                                    <a:pt x="209" y="249"/>
                                  </a:lnTo>
                                  <a:lnTo>
                                    <a:pt x="217" y="259"/>
                                  </a:lnTo>
                                  <a:lnTo>
                                    <a:pt x="221" y="266"/>
                                  </a:lnTo>
                                  <a:lnTo>
                                    <a:pt x="226" y="275"/>
                                  </a:lnTo>
                                  <a:lnTo>
                                    <a:pt x="229" y="285"/>
                                  </a:lnTo>
                                  <a:lnTo>
                                    <a:pt x="236" y="294"/>
                                  </a:lnTo>
                                  <a:lnTo>
                                    <a:pt x="238" y="304"/>
                                  </a:lnTo>
                                  <a:lnTo>
                                    <a:pt x="241" y="313"/>
                                  </a:lnTo>
                                  <a:lnTo>
                                    <a:pt x="243" y="323"/>
                                  </a:lnTo>
                                  <a:lnTo>
                                    <a:pt x="245" y="330"/>
                                  </a:lnTo>
                                  <a:lnTo>
                                    <a:pt x="245" y="339"/>
                                  </a:lnTo>
                                  <a:lnTo>
                                    <a:pt x="248" y="351"/>
                                  </a:lnTo>
                                  <a:lnTo>
                                    <a:pt x="248" y="361"/>
                                  </a:lnTo>
                                  <a:lnTo>
                                    <a:pt x="250" y="375"/>
                                  </a:lnTo>
                                  <a:lnTo>
                                    <a:pt x="250" y="385"/>
                                  </a:lnTo>
                                  <a:lnTo>
                                    <a:pt x="250" y="399"/>
                                  </a:lnTo>
                                  <a:lnTo>
                                    <a:pt x="252" y="411"/>
                                  </a:lnTo>
                                  <a:lnTo>
                                    <a:pt x="255" y="427"/>
                                  </a:lnTo>
                                  <a:lnTo>
                                    <a:pt x="255" y="442"/>
                                  </a:lnTo>
                                  <a:lnTo>
                                    <a:pt x="257" y="458"/>
                                  </a:lnTo>
                                  <a:lnTo>
                                    <a:pt x="260" y="477"/>
                                  </a:lnTo>
                                  <a:lnTo>
                                    <a:pt x="262" y="498"/>
                                  </a:lnTo>
                                  <a:lnTo>
                                    <a:pt x="264" y="517"/>
                                  </a:lnTo>
                                  <a:lnTo>
                                    <a:pt x="267" y="539"/>
                                  </a:lnTo>
                                  <a:lnTo>
                                    <a:pt x="269" y="563"/>
                                  </a:lnTo>
                                  <a:lnTo>
                                    <a:pt x="274" y="584"/>
                                  </a:lnTo>
                                  <a:lnTo>
                                    <a:pt x="276" y="608"/>
                                  </a:lnTo>
                                  <a:lnTo>
                                    <a:pt x="279" y="631"/>
                                  </a:lnTo>
                                  <a:lnTo>
                                    <a:pt x="281" y="653"/>
                                  </a:lnTo>
                                  <a:lnTo>
                                    <a:pt x="286" y="674"/>
                                  </a:lnTo>
                                  <a:lnTo>
                                    <a:pt x="288" y="693"/>
                                  </a:lnTo>
                                  <a:lnTo>
                                    <a:pt x="291" y="712"/>
                                  </a:lnTo>
                                  <a:lnTo>
                                    <a:pt x="295" y="729"/>
                                  </a:lnTo>
                                  <a:lnTo>
                                    <a:pt x="298" y="743"/>
                                  </a:lnTo>
                                  <a:lnTo>
                                    <a:pt x="300" y="755"/>
                                  </a:lnTo>
                                  <a:lnTo>
                                    <a:pt x="300" y="764"/>
                                  </a:lnTo>
                                  <a:lnTo>
                                    <a:pt x="303" y="769"/>
                                  </a:lnTo>
                                  <a:lnTo>
                                    <a:pt x="303" y="774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13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AD0000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66"/>
                          <wps:cNvSpPr>
                            <a:spLocks/>
                          </wps:cNvSpPr>
                          <wps:spPr bwMode="auto">
                            <a:xfrm>
                              <a:off x="0" y="253365"/>
                              <a:ext cx="628650" cy="716915"/>
                            </a:xfrm>
                            <a:custGeom>
                              <a:avLst/>
                              <a:gdLst>
                                <a:gd name="T0" fmla="*/ 928 w 990"/>
                                <a:gd name="T1" fmla="*/ 560 h 1129"/>
                                <a:gd name="T2" fmla="*/ 809 w 990"/>
                                <a:gd name="T3" fmla="*/ 804 h 1129"/>
                                <a:gd name="T4" fmla="*/ 744 w 990"/>
                                <a:gd name="T5" fmla="*/ 856 h 1129"/>
                                <a:gd name="T6" fmla="*/ 737 w 990"/>
                                <a:gd name="T7" fmla="*/ 868 h 1129"/>
                                <a:gd name="T8" fmla="*/ 730 w 990"/>
                                <a:gd name="T9" fmla="*/ 885 h 1129"/>
                                <a:gd name="T10" fmla="*/ 723 w 990"/>
                                <a:gd name="T11" fmla="*/ 897 h 1129"/>
                                <a:gd name="T12" fmla="*/ 713 w 990"/>
                                <a:gd name="T13" fmla="*/ 909 h 1129"/>
                                <a:gd name="T14" fmla="*/ 706 w 990"/>
                                <a:gd name="T15" fmla="*/ 923 h 1129"/>
                                <a:gd name="T16" fmla="*/ 697 w 990"/>
                                <a:gd name="T17" fmla="*/ 937 h 1129"/>
                                <a:gd name="T18" fmla="*/ 685 w 990"/>
                                <a:gd name="T19" fmla="*/ 949 h 1129"/>
                                <a:gd name="T20" fmla="*/ 675 w 990"/>
                                <a:gd name="T21" fmla="*/ 961 h 1129"/>
                                <a:gd name="T22" fmla="*/ 666 w 990"/>
                                <a:gd name="T23" fmla="*/ 973 h 1129"/>
                                <a:gd name="T24" fmla="*/ 651 w 990"/>
                                <a:gd name="T25" fmla="*/ 984 h 1129"/>
                                <a:gd name="T26" fmla="*/ 642 w 990"/>
                                <a:gd name="T27" fmla="*/ 994 h 1129"/>
                                <a:gd name="T28" fmla="*/ 594 w 990"/>
                                <a:gd name="T29" fmla="*/ 1082 h 1129"/>
                                <a:gd name="T30" fmla="*/ 587 w 990"/>
                                <a:gd name="T31" fmla="*/ 1082 h 1129"/>
                                <a:gd name="T32" fmla="*/ 573 w 990"/>
                                <a:gd name="T33" fmla="*/ 1084 h 1129"/>
                                <a:gd name="T34" fmla="*/ 558 w 990"/>
                                <a:gd name="T35" fmla="*/ 1084 h 1129"/>
                                <a:gd name="T36" fmla="*/ 544 w 990"/>
                                <a:gd name="T37" fmla="*/ 1086 h 1129"/>
                                <a:gd name="T38" fmla="*/ 527 w 990"/>
                                <a:gd name="T39" fmla="*/ 1089 h 1129"/>
                                <a:gd name="T40" fmla="*/ 508 w 990"/>
                                <a:gd name="T41" fmla="*/ 1094 h 1129"/>
                                <a:gd name="T42" fmla="*/ 484 w 990"/>
                                <a:gd name="T43" fmla="*/ 1094 h 1129"/>
                                <a:gd name="T44" fmla="*/ 463 w 990"/>
                                <a:gd name="T45" fmla="*/ 1096 h 1129"/>
                                <a:gd name="T46" fmla="*/ 441 w 990"/>
                                <a:gd name="T47" fmla="*/ 1098 h 1129"/>
                                <a:gd name="T48" fmla="*/ 420 w 990"/>
                                <a:gd name="T49" fmla="*/ 1101 h 1129"/>
                                <a:gd name="T50" fmla="*/ 401 w 990"/>
                                <a:gd name="T51" fmla="*/ 1103 h 1129"/>
                                <a:gd name="T52" fmla="*/ 386 w 990"/>
                                <a:gd name="T53" fmla="*/ 1105 h 1129"/>
                                <a:gd name="T54" fmla="*/ 377 w 990"/>
                                <a:gd name="T55" fmla="*/ 1105 h 1129"/>
                                <a:gd name="T56" fmla="*/ 372 w 990"/>
                                <a:gd name="T57" fmla="*/ 1105 h 1129"/>
                                <a:gd name="T58" fmla="*/ 0 w 990"/>
                                <a:gd name="T59" fmla="*/ 799 h 1129"/>
                                <a:gd name="T60" fmla="*/ 5 w 990"/>
                                <a:gd name="T61" fmla="*/ 795 h 1129"/>
                                <a:gd name="T62" fmla="*/ 19 w 990"/>
                                <a:gd name="T63" fmla="*/ 776 h 1129"/>
                                <a:gd name="T64" fmla="*/ 26 w 990"/>
                                <a:gd name="T65" fmla="*/ 761 h 1129"/>
                                <a:gd name="T66" fmla="*/ 33 w 990"/>
                                <a:gd name="T67" fmla="*/ 745 h 1129"/>
                                <a:gd name="T68" fmla="*/ 43 w 990"/>
                                <a:gd name="T69" fmla="*/ 723 h 1129"/>
                                <a:gd name="T70" fmla="*/ 50 w 990"/>
                                <a:gd name="T71" fmla="*/ 697 h 1129"/>
                                <a:gd name="T72" fmla="*/ 52 w 990"/>
                                <a:gd name="T73" fmla="*/ 664 h 1129"/>
                                <a:gd name="T74" fmla="*/ 57 w 990"/>
                                <a:gd name="T75" fmla="*/ 631 h 1129"/>
                                <a:gd name="T76" fmla="*/ 60 w 990"/>
                                <a:gd name="T77" fmla="*/ 595 h 1129"/>
                                <a:gd name="T78" fmla="*/ 62 w 990"/>
                                <a:gd name="T79" fmla="*/ 564 h 1129"/>
                                <a:gd name="T80" fmla="*/ 62 w 990"/>
                                <a:gd name="T81" fmla="*/ 534 h 1129"/>
                                <a:gd name="T82" fmla="*/ 62 w 990"/>
                                <a:gd name="T83" fmla="*/ 510 h 1129"/>
                                <a:gd name="T84" fmla="*/ 62 w 990"/>
                                <a:gd name="T85" fmla="*/ 493 h 1129"/>
                                <a:gd name="T86" fmla="*/ 64 w 990"/>
                                <a:gd name="T87" fmla="*/ 488 h 1129"/>
                                <a:gd name="T88" fmla="*/ 783 w 990"/>
                                <a:gd name="T89" fmla="*/ 0 h 1129"/>
                                <a:gd name="T90" fmla="*/ 990 w 990"/>
                                <a:gd name="T91" fmla="*/ 301 h 11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990" h="1129">
                                  <a:moveTo>
                                    <a:pt x="990" y="301"/>
                                  </a:moveTo>
                                  <a:lnTo>
                                    <a:pt x="928" y="560"/>
                                  </a:lnTo>
                                  <a:lnTo>
                                    <a:pt x="849" y="624"/>
                                  </a:lnTo>
                                  <a:lnTo>
                                    <a:pt x="809" y="804"/>
                                  </a:lnTo>
                                  <a:lnTo>
                                    <a:pt x="744" y="854"/>
                                  </a:lnTo>
                                  <a:lnTo>
                                    <a:pt x="744" y="856"/>
                                  </a:lnTo>
                                  <a:lnTo>
                                    <a:pt x="742" y="861"/>
                                  </a:lnTo>
                                  <a:lnTo>
                                    <a:pt x="737" y="868"/>
                                  </a:lnTo>
                                  <a:lnTo>
                                    <a:pt x="732" y="878"/>
                                  </a:lnTo>
                                  <a:lnTo>
                                    <a:pt x="730" y="885"/>
                                  </a:lnTo>
                                  <a:lnTo>
                                    <a:pt x="725" y="890"/>
                                  </a:lnTo>
                                  <a:lnTo>
                                    <a:pt x="723" y="897"/>
                                  </a:lnTo>
                                  <a:lnTo>
                                    <a:pt x="718" y="901"/>
                                  </a:lnTo>
                                  <a:lnTo>
                                    <a:pt x="713" y="909"/>
                                  </a:lnTo>
                                  <a:lnTo>
                                    <a:pt x="709" y="916"/>
                                  </a:lnTo>
                                  <a:lnTo>
                                    <a:pt x="706" y="923"/>
                                  </a:lnTo>
                                  <a:lnTo>
                                    <a:pt x="701" y="930"/>
                                  </a:lnTo>
                                  <a:lnTo>
                                    <a:pt x="697" y="937"/>
                                  </a:lnTo>
                                  <a:lnTo>
                                    <a:pt x="689" y="942"/>
                                  </a:lnTo>
                                  <a:lnTo>
                                    <a:pt x="685" y="949"/>
                                  </a:lnTo>
                                  <a:lnTo>
                                    <a:pt x="680" y="954"/>
                                  </a:lnTo>
                                  <a:lnTo>
                                    <a:pt x="675" y="961"/>
                                  </a:lnTo>
                                  <a:lnTo>
                                    <a:pt x="670" y="965"/>
                                  </a:lnTo>
                                  <a:lnTo>
                                    <a:pt x="666" y="973"/>
                                  </a:lnTo>
                                  <a:lnTo>
                                    <a:pt x="661" y="977"/>
                                  </a:lnTo>
                                  <a:lnTo>
                                    <a:pt x="651" y="984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2" y="994"/>
                                  </a:lnTo>
                                  <a:lnTo>
                                    <a:pt x="642" y="996"/>
                                  </a:lnTo>
                                  <a:lnTo>
                                    <a:pt x="594" y="1082"/>
                                  </a:lnTo>
                                  <a:lnTo>
                                    <a:pt x="592" y="1082"/>
                                  </a:lnTo>
                                  <a:lnTo>
                                    <a:pt x="587" y="1082"/>
                                  </a:lnTo>
                                  <a:lnTo>
                                    <a:pt x="580" y="1082"/>
                                  </a:lnTo>
                                  <a:lnTo>
                                    <a:pt x="573" y="1084"/>
                                  </a:lnTo>
                                  <a:lnTo>
                                    <a:pt x="565" y="1084"/>
                                  </a:lnTo>
                                  <a:lnTo>
                                    <a:pt x="558" y="1084"/>
                                  </a:lnTo>
                                  <a:lnTo>
                                    <a:pt x="551" y="1086"/>
                                  </a:lnTo>
                                  <a:lnTo>
                                    <a:pt x="544" y="1086"/>
                                  </a:lnTo>
                                  <a:lnTo>
                                    <a:pt x="537" y="1086"/>
                                  </a:lnTo>
                                  <a:lnTo>
                                    <a:pt x="527" y="1089"/>
                                  </a:lnTo>
                                  <a:lnTo>
                                    <a:pt x="518" y="1091"/>
                                  </a:lnTo>
                                  <a:lnTo>
                                    <a:pt x="508" y="1094"/>
                                  </a:lnTo>
                                  <a:lnTo>
                                    <a:pt x="496" y="1094"/>
                                  </a:lnTo>
                                  <a:lnTo>
                                    <a:pt x="484" y="1094"/>
                                  </a:lnTo>
                                  <a:lnTo>
                                    <a:pt x="475" y="1096"/>
                                  </a:lnTo>
                                  <a:lnTo>
                                    <a:pt x="463" y="1096"/>
                                  </a:lnTo>
                                  <a:lnTo>
                                    <a:pt x="451" y="1096"/>
                                  </a:lnTo>
                                  <a:lnTo>
                                    <a:pt x="441" y="1098"/>
                                  </a:lnTo>
                                  <a:lnTo>
                                    <a:pt x="429" y="1098"/>
                                  </a:lnTo>
                                  <a:lnTo>
                                    <a:pt x="420" y="1101"/>
                                  </a:lnTo>
                                  <a:lnTo>
                                    <a:pt x="408" y="1101"/>
                                  </a:lnTo>
                                  <a:lnTo>
                                    <a:pt x="401" y="1103"/>
                                  </a:lnTo>
                                  <a:lnTo>
                                    <a:pt x="391" y="1103"/>
                                  </a:lnTo>
                                  <a:lnTo>
                                    <a:pt x="386" y="1105"/>
                                  </a:lnTo>
                                  <a:lnTo>
                                    <a:pt x="379" y="1105"/>
                                  </a:lnTo>
                                  <a:lnTo>
                                    <a:pt x="377" y="1105"/>
                                  </a:lnTo>
                                  <a:lnTo>
                                    <a:pt x="372" y="1105"/>
                                  </a:lnTo>
                                  <a:lnTo>
                                    <a:pt x="372" y="1105"/>
                                  </a:lnTo>
                                  <a:lnTo>
                                    <a:pt x="279" y="1129"/>
                                  </a:lnTo>
                                  <a:lnTo>
                                    <a:pt x="0" y="799"/>
                                  </a:lnTo>
                                  <a:lnTo>
                                    <a:pt x="0" y="797"/>
                                  </a:lnTo>
                                  <a:lnTo>
                                    <a:pt x="5" y="795"/>
                                  </a:lnTo>
                                  <a:lnTo>
                                    <a:pt x="10" y="785"/>
                                  </a:lnTo>
                                  <a:lnTo>
                                    <a:pt x="19" y="776"/>
                                  </a:lnTo>
                                  <a:lnTo>
                                    <a:pt x="21" y="768"/>
                                  </a:lnTo>
                                  <a:lnTo>
                                    <a:pt x="26" y="761"/>
                                  </a:lnTo>
                                  <a:lnTo>
                                    <a:pt x="31" y="754"/>
                                  </a:lnTo>
                                  <a:lnTo>
                                    <a:pt x="33" y="745"/>
                                  </a:lnTo>
                                  <a:lnTo>
                                    <a:pt x="38" y="733"/>
                                  </a:lnTo>
                                  <a:lnTo>
                                    <a:pt x="43" y="723"/>
                                  </a:lnTo>
                                  <a:lnTo>
                                    <a:pt x="45" y="709"/>
                                  </a:lnTo>
                                  <a:lnTo>
                                    <a:pt x="50" y="697"/>
                                  </a:lnTo>
                                  <a:lnTo>
                                    <a:pt x="50" y="681"/>
                                  </a:lnTo>
                                  <a:lnTo>
                                    <a:pt x="52" y="664"/>
                                  </a:lnTo>
                                  <a:lnTo>
                                    <a:pt x="55" y="647"/>
                                  </a:lnTo>
                                  <a:lnTo>
                                    <a:pt x="57" y="631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60" y="595"/>
                                  </a:lnTo>
                                  <a:lnTo>
                                    <a:pt x="60" y="579"/>
                                  </a:lnTo>
                                  <a:lnTo>
                                    <a:pt x="62" y="564"/>
                                  </a:lnTo>
                                  <a:lnTo>
                                    <a:pt x="62" y="545"/>
                                  </a:lnTo>
                                  <a:lnTo>
                                    <a:pt x="62" y="534"/>
                                  </a:lnTo>
                                  <a:lnTo>
                                    <a:pt x="62" y="519"/>
                                  </a:lnTo>
                                  <a:lnTo>
                                    <a:pt x="62" y="510"/>
                                  </a:lnTo>
                                  <a:lnTo>
                                    <a:pt x="62" y="500"/>
                                  </a:lnTo>
                                  <a:lnTo>
                                    <a:pt x="62" y="493"/>
                                  </a:lnTo>
                                  <a:lnTo>
                                    <a:pt x="62" y="491"/>
                                  </a:lnTo>
                                  <a:lnTo>
                                    <a:pt x="64" y="488"/>
                                  </a:lnTo>
                                  <a:lnTo>
                                    <a:pt x="200" y="23"/>
                                  </a:lnTo>
                                  <a:lnTo>
                                    <a:pt x="783" y="0"/>
                                  </a:lnTo>
                                  <a:lnTo>
                                    <a:pt x="990" y="301"/>
                                  </a:lnTo>
                                  <a:lnTo>
                                    <a:pt x="990" y="3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CC804D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67"/>
                          <wps:cNvSpPr>
                            <a:spLocks/>
                          </wps:cNvSpPr>
                          <wps:spPr bwMode="auto">
                            <a:xfrm>
                              <a:off x="407670" y="346710"/>
                              <a:ext cx="247015" cy="191135"/>
                            </a:xfrm>
                            <a:custGeom>
                              <a:avLst/>
                              <a:gdLst>
                                <a:gd name="T0" fmla="*/ 374 w 389"/>
                                <a:gd name="T1" fmla="*/ 156 h 301"/>
                                <a:gd name="T2" fmla="*/ 372 w 389"/>
                                <a:gd name="T3" fmla="*/ 166 h 301"/>
                                <a:gd name="T4" fmla="*/ 370 w 389"/>
                                <a:gd name="T5" fmla="*/ 178 h 301"/>
                                <a:gd name="T6" fmla="*/ 367 w 389"/>
                                <a:gd name="T7" fmla="*/ 192 h 301"/>
                                <a:gd name="T8" fmla="*/ 358 w 389"/>
                                <a:gd name="T9" fmla="*/ 206 h 301"/>
                                <a:gd name="T10" fmla="*/ 346 w 389"/>
                                <a:gd name="T11" fmla="*/ 220 h 301"/>
                                <a:gd name="T12" fmla="*/ 331 w 389"/>
                                <a:gd name="T13" fmla="*/ 237 h 301"/>
                                <a:gd name="T14" fmla="*/ 310 w 389"/>
                                <a:gd name="T15" fmla="*/ 251 h 301"/>
                                <a:gd name="T16" fmla="*/ 284 w 389"/>
                                <a:gd name="T17" fmla="*/ 263 h 301"/>
                                <a:gd name="T18" fmla="*/ 253 w 389"/>
                                <a:gd name="T19" fmla="*/ 273 h 301"/>
                                <a:gd name="T20" fmla="*/ 224 w 389"/>
                                <a:gd name="T21" fmla="*/ 282 h 301"/>
                                <a:gd name="T22" fmla="*/ 198 w 389"/>
                                <a:gd name="T23" fmla="*/ 289 h 301"/>
                                <a:gd name="T24" fmla="*/ 172 w 389"/>
                                <a:gd name="T25" fmla="*/ 294 h 301"/>
                                <a:gd name="T26" fmla="*/ 155 w 389"/>
                                <a:gd name="T27" fmla="*/ 299 h 301"/>
                                <a:gd name="T28" fmla="*/ 145 w 389"/>
                                <a:gd name="T29" fmla="*/ 301 h 301"/>
                                <a:gd name="T30" fmla="*/ 243 w 389"/>
                                <a:gd name="T31" fmla="*/ 187 h 301"/>
                                <a:gd name="T32" fmla="*/ 231 w 389"/>
                                <a:gd name="T33" fmla="*/ 192 h 301"/>
                                <a:gd name="T34" fmla="*/ 214 w 389"/>
                                <a:gd name="T35" fmla="*/ 199 h 301"/>
                                <a:gd name="T36" fmla="*/ 203 w 389"/>
                                <a:gd name="T37" fmla="*/ 201 h 301"/>
                                <a:gd name="T38" fmla="*/ 191 w 389"/>
                                <a:gd name="T39" fmla="*/ 204 h 301"/>
                                <a:gd name="T40" fmla="*/ 176 w 389"/>
                                <a:gd name="T41" fmla="*/ 206 h 301"/>
                                <a:gd name="T42" fmla="*/ 162 w 389"/>
                                <a:gd name="T43" fmla="*/ 209 h 301"/>
                                <a:gd name="T44" fmla="*/ 145 w 389"/>
                                <a:gd name="T45" fmla="*/ 209 h 301"/>
                                <a:gd name="T46" fmla="*/ 131 w 389"/>
                                <a:gd name="T47" fmla="*/ 211 h 301"/>
                                <a:gd name="T48" fmla="*/ 117 w 389"/>
                                <a:gd name="T49" fmla="*/ 211 h 301"/>
                                <a:gd name="T50" fmla="*/ 107 w 389"/>
                                <a:gd name="T51" fmla="*/ 211 h 301"/>
                                <a:gd name="T52" fmla="*/ 98 w 389"/>
                                <a:gd name="T53" fmla="*/ 211 h 301"/>
                                <a:gd name="T54" fmla="*/ 105 w 389"/>
                                <a:gd name="T55" fmla="*/ 204 h 301"/>
                                <a:gd name="T56" fmla="*/ 124 w 389"/>
                                <a:gd name="T57" fmla="*/ 192 h 301"/>
                                <a:gd name="T58" fmla="*/ 136 w 389"/>
                                <a:gd name="T59" fmla="*/ 182 h 301"/>
                                <a:gd name="T60" fmla="*/ 148 w 389"/>
                                <a:gd name="T61" fmla="*/ 175 h 301"/>
                                <a:gd name="T62" fmla="*/ 167 w 389"/>
                                <a:gd name="T63" fmla="*/ 154 h 301"/>
                                <a:gd name="T64" fmla="*/ 179 w 389"/>
                                <a:gd name="T65" fmla="*/ 135 h 301"/>
                                <a:gd name="T66" fmla="*/ 181 w 389"/>
                                <a:gd name="T67" fmla="*/ 118 h 301"/>
                                <a:gd name="T68" fmla="*/ 179 w 389"/>
                                <a:gd name="T69" fmla="*/ 107 h 301"/>
                                <a:gd name="T70" fmla="*/ 174 w 389"/>
                                <a:gd name="T71" fmla="*/ 102 h 301"/>
                                <a:gd name="T72" fmla="*/ 160 w 389"/>
                                <a:gd name="T73" fmla="*/ 102 h 301"/>
                                <a:gd name="T74" fmla="*/ 145 w 389"/>
                                <a:gd name="T75" fmla="*/ 104 h 301"/>
                                <a:gd name="T76" fmla="*/ 126 w 389"/>
                                <a:gd name="T77" fmla="*/ 104 h 301"/>
                                <a:gd name="T78" fmla="*/ 110 w 389"/>
                                <a:gd name="T79" fmla="*/ 104 h 301"/>
                                <a:gd name="T80" fmla="*/ 90 w 389"/>
                                <a:gd name="T81" fmla="*/ 104 h 301"/>
                                <a:gd name="T82" fmla="*/ 71 w 389"/>
                                <a:gd name="T83" fmla="*/ 104 h 301"/>
                                <a:gd name="T84" fmla="*/ 52 w 389"/>
                                <a:gd name="T85" fmla="*/ 104 h 301"/>
                                <a:gd name="T86" fmla="*/ 38 w 389"/>
                                <a:gd name="T87" fmla="*/ 99 h 301"/>
                                <a:gd name="T88" fmla="*/ 21 w 389"/>
                                <a:gd name="T89" fmla="*/ 95 h 301"/>
                                <a:gd name="T90" fmla="*/ 7 w 389"/>
                                <a:gd name="T91" fmla="*/ 88 h 301"/>
                                <a:gd name="T92" fmla="*/ 0 w 389"/>
                                <a:gd name="T93" fmla="*/ 83 h 301"/>
                                <a:gd name="T94" fmla="*/ 389 w 389"/>
                                <a:gd name="T95" fmla="*/ 5 h 301"/>
                                <a:gd name="T96" fmla="*/ 374 w 389"/>
                                <a:gd name="T97" fmla="*/ 154 h 3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389" h="301">
                                  <a:moveTo>
                                    <a:pt x="374" y="154"/>
                                  </a:moveTo>
                                  <a:lnTo>
                                    <a:pt x="374" y="156"/>
                                  </a:lnTo>
                                  <a:lnTo>
                                    <a:pt x="374" y="164"/>
                                  </a:lnTo>
                                  <a:lnTo>
                                    <a:pt x="372" y="166"/>
                                  </a:lnTo>
                                  <a:lnTo>
                                    <a:pt x="372" y="173"/>
                                  </a:lnTo>
                                  <a:lnTo>
                                    <a:pt x="370" y="178"/>
                                  </a:lnTo>
                                  <a:lnTo>
                                    <a:pt x="370" y="185"/>
                                  </a:lnTo>
                                  <a:lnTo>
                                    <a:pt x="367" y="192"/>
                                  </a:lnTo>
                                  <a:lnTo>
                                    <a:pt x="362" y="199"/>
                                  </a:lnTo>
                                  <a:lnTo>
                                    <a:pt x="358" y="206"/>
                                  </a:lnTo>
                                  <a:lnTo>
                                    <a:pt x="353" y="213"/>
                                  </a:lnTo>
                                  <a:lnTo>
                                    <a:pt x="346" y="220"/>
                                  </a:lnTo>
                                  <a:lnTo>
                                    <a:pt x="339" y="230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10" y="251"/>
                                  </a:lnTo>
                                  <a:lnTo>
                                    <a:pt x="296" y="256"/>
                                  </a:lnTo>
                                  <a:lnTo>
                                    <a:pt x="284" y="263"/>
                                  </a:lnTo>
                                  <a:lnTo>
                                    <a:pt x="269" y="268"/>
                                  </a:lnTo>
                                  <a:lnTo>
                                    <a:pt x="253" y="273"/>
                                  </a:lnTo>
                                  <a:lnTo>
                                    <a:pt x="238" y="277"/>
                                  </a:lnTo>
                                  <a:lnTo>
                                    <a:pt x="224" y="282"/>
                                  </a:lnTo>
                                  <a:lnTo>
                                    <a:pt x="212" y="287"/>
                                  </a:lnTo>
                                  <a:lnTo>
                                    <a:pt x="198" y="289"/>
                                  </a:lnTo>
                                  <a:lnTo>
                                    <a:pt x="183" y="292"/>
                                  </a:lnTo>
                                  <a:lnTo>
                                    <a:pt x="172" y="294"/>
                                  </a:lnTo>
                                  <a:lnTo>
                                    <a:pt x="164" y="299"/>
                                  </a:lnTo>
                                  <a:lnTo>
                                    <a:pt x="155" y="299"/>
                                  </a:lnTo>
                                  <a:lnTo>
                                    <a:pt x="150" y="301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229" y="220"/>
                                  </a:lnTo>
                                  <a:lnTo>
                                    <a:pt x="243" y="187"/>
                                  </a:lnTo>
                                  <a:lnTo>
                                    <a:pt x="238" y="190"/>
                                  </a:lnTo>
                                  <a:lnTo>
                                    <a:pt x="231" y="192"/>
                                  </a:lnTo>
                                  <a:lnTo>
                                    <a:pt x="224" y="194"/>
                                  </a:lnTo>
                                  <a:lnTo>
                                    <a:pt x="214" y="199"/>
                                  </a:lnTo>
                                  <a:lnTo>
                                    <a:pt x="207" y="199"/>
                                  </a:lnTo>
                                  <a:lnTo>
                                    <a:pt x="203" y="201"/>
                                  </a:lnTo>
                                  <a:lnTo>
                                    <a:pt x="198" y="201"/>
                                  </a:lnTo>
                                  <a:lnTo>
                                    <a:pt x="191" y="204"/>
                                  </a:lnTo>
                                  <a:lnTo>
                                    <a:pt x="183" y="204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69" y="206"/>
                                  </a:lnTo>
                                  <a:lnTo>
                                    <a:pt x="162" y="209"/>
                                  </a:lnTo>
                                  <a:lnTo>
                                    <a:pt x="152" y="209"/>
                                  </a:lnTo>
                                  <a:lnTo>
                                    <a:pt x="145" y="209"/>
                                  </a:lnTo>
                                  <a:lnTo>
                                    <a:pt x="136" y="209"/>
                                  </a:lnTo>
                                  <a:lnTo>
                                    <a:pt x="131" y="211"/>
                                  </a:lnTo>
                                  <a:lnTo>
                                    <a:pt x="124" y="211"/>
                                  </a:lnTo>
                                  <a:lnTo>
                                    <a:pt x="117" y="211"/>
                                  </a:lnTo>
                                  <a:lnTo>
                                    <a:pt x="110" y="211"/>
                                  </a:lnTo>
                                  <a:lnTo>
                                    <a:pt x="107" y="211"/>
                                  </a:lnTo>
                                  <a:lnTo>
                                    <a:pt x="100" y="211"/>
                                  </a:lnTo>
                                  <a:lnTo>
                                    <a:pt x="98" y="211"/>
                                  </a:lnTo>
                                  <a:lnTo>
                                    <a:pt x="100" y="209"/>
                                  </a:lnTo>
                                  <a:lnTo>
                                    <a:pt x="105" y="204"/>
                                  </a:lnTo>
                                  <a:lnTo>
                                    <a:pt x="112" y="199"/>
                                  </a:lnTo>
                                  <a:lnTo>
                                    <a:pt x="124" y="192"/>
                                  </a:lnTo>
                                  <a:lnTo>
                                    <a:pt x="129" y="187"/>
                                  </a:lnTo>
                                  <a:lnTo>
                                    <a:pt x="136" y="182"/>
                                  </a:lnTo>
                                  <a:lnTo>
                                    <a:pt x="141" y="178"/>
                                  </a:lnTo>
                                  <a:lnTo>
                                    <a:pt x="148" y="175"/>
                                  </a:lnTo>
                                  <a:lnTo>
                                    <a:pt x="157" y="164"/>
                                  </a:lnTo>
                                  <a:lnTo>
                                    <a:pt x="167" y="154"/>
                                  </a:lnTo>
                                  <a:lnTo>
                                    <a:pt x="174" y="145"/>
                                  </a:lnTo>
                                  <a:lnTo>
                                    <a:pt x="179" y="135"/>
                                  </a:lnTo>
                                  <a:lnTo>
                                    <a:pt x="179" y="126"/>
                                  </a:lnTo>
                                  <a:lnTo>
                                    <a:pt x="181" y="118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2"/>
                                  </a:lnTo>
                                  <a:lnTo>
                                    <a:pt x="174" y="102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160" y="102"/>
                                  </a:lnTo>
                                  <a:lnTo>
                                    <a:pt x="152" y="104"/>
                                  </a:lnTo>
                                  <a:lnTo>
                                    <a:pt x="145" y="104"/>
                                  </a:lnTo>
                                  <a:lnTo>
                                    <a:pt x="136" y="104"/>
                                  </a:lnTo>
                                  <a:lnTo>
                                    <a:pt x="126" y="104"/>
                                  </a:lnTo>
                                  <a:lnTo>
                                    <a:pt x="117" y="104"/>
                                  </a:lnTo>
                                  <a:lnTo>
                                    <a:pt x="110" y="104"/>
                                  </a:lnTo>
                                  <a:lnTo>
                                    <a:pt x="100" y="104"/>
                                  </a:lnTo>
                                  <a:lnTo>
                                    <a:pt x="90" y="104"/>
                                  </a:lnTo>
                                  <a:lnTo>
                                    <a:pt x="81" y="104"/>
                                  </a:lnTo>
                                  <a:lnTo>
                                    <a:pt x="71" y="104"/>
                                  </a:lnTo>
                                  <a:lnTo>
                                    <a:pt x="62" y="104"/>
                                  </a:lnTo>
                                  <a:lnTo>
                                    <a:pt x="52" y="104"/>
                                  </a:lnTo>
                                  <a:lnTo>
                                    <a:pt x="45" y="102"/>
                                  </a:lnTo>
                                  <a:lnTo>
                                    <a:pt x="38" y="99"/>
                                  </a:lnTo>
                                  <a:lnTo>
                                    <a:pt x="33" y="99"/>
                                  </a:lnTo>
                                  <a:lnTo>
                                    <a:pt x="21" y="95"/>
                                  </a:lnTo>
                                  <a:lnTo>
                                    <a:pt x="14" y="92"/>
                                  </a:lnTo>
                                  <a:lnTo>
                                    <a:pt x="7" y="88"/>
                                  </a:lnTo>
                                  <a:lnTo>
                                    <a:pt x="2" y="85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81" y="0"/>
                                  </a:lnTo>
                                  <a:lnTo>
                                    <a:pt x="389" y="5"/>
                                  </a:lnTo>
                                  <a:lnTo>
                                    <a:pt x="374" y="154"/>
                                  </a:lnTo>
                                  <a:lnTo>
                                    <a:pt x="374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168"/>
                          <wps:cNvSpPr>
                            <a:spLocks/>
                          </wps:cNvSpPr>
                          <wps:spPr bwMode="auto">
                            <a:xfrm>
                              <a:off x="151765" y="468630"/>
                              <a:ext cx="53975" cy="106680"/>
                            </a:xfrm>
                            <a:custGeom>
                              <a:avLst/>
                              <a:gdLst>
                                <a:gd name="T0" fmla="*/ 85 w 85"/>
                                <a:gd name="T1" fmla="*/ 81 h 168"/>
                                <a:gd name="T2" fmla="*/ 85 w 85"/>
                                <a:gd name="T3" fmla="*/ 66 h 168"/>
                                <a:gd name="T4" fmla="*/ 83 w 85"/>
                                <a:gd name="T5" fmla="*/ 50 h 168"/>
                                <a:gd name="T6" fmla="*/ 81 w 85"/>
                                <a:gd name="T7" fmla="*/ 36 h 168"/>
                                <a:gd name="T8" fmla="*/ 78 w 85"/>
                                <a:gd name="T9" fmla="*/ 26 h 168"/>
                                <a:gd name="T10" fmla="*/ 78 w 85"/>
                                <a:gd name="T11" fmla="*/ 14 h 168"/>
                                <a:gd name="T12" fmla="*/ 69 w 85"/>
                                <a:gd name="T13" fmla="*/ 5 h 168"/>
                                <a:gd name="T14" fmla="*/ 59 w 85"/>
                                <a:gd name="T15" fmla="*/ 0 h 168"/>
                                <a:gd name="T16" fmla="*/ 45 w 85"/>
                                <a:gd name="T17" fmla="*/ 2 h 168"/>
                                <a:gd name="T18" fmla="*/ 33 w 85"/>
                                <a:gd name="T19" fmla="*/ 7 h 168"/>
                                <a:gd name="T20" fmla="*/ 16 w 85"/>
                                <a:gd name="T21" fmla="*/ 19 h 168"/>
                                <a:gd name="T22" fmla="*/ 7 w 85"/>
                                <a:gd name="T23" fmla="*/ 28 h 168"/>
                                <a:gd name="T24" fmla="*/ 2 w 85"/>
                                <a:gd name="T25" fmla="*/ 40 h 168"/>
                                <a:gd name="T26" fmla="*/ 0 w 85"/>
                                <a:gd name="T27" fmla="*/ 59 h 168"/>
                                <a:gd name="T28" fmla="*/ 0 w 85"/>
                                <a:gd name="T29" fmla="*/ 78 h 168"/>
                                <a:gd name="T30" fmla="*/ 0 w 85"/>
                                <a:gd name="T31" fmla="*/ 97 h 168"/>
                                <a:gd name="T32" fmla="*/ 0 w 85"/>
                                <a:gd name="T33" fmla="*/ 109 h 168"/>
                                <a:gd name="T34" fmla="*/ 2 w 85"/>
                                <a:gd name="T35" fmla="*/ 109 h 168"/>
                                <a:gd name="T36" fmla="*/ 4 w 85"/>
                                <a:gd name="T37" fmla="*/ 100 h 168"/>
                                <a:gd name="T38" fmla="*/ 9 w 85"/>
                                <a:gd name="T39" fmla="*/ 88 h 168"/>
                                <a:gd name="T40" fmla="*/ 16 w 85"/>
                                <a:gd name="T41" fmla="*/ 81 h 168"/>
                                <a:gd name="T42" fmla="*/ 19 w 85"/>
                                <a:gd name="T43" fmla="*/ 88 h 168"/>
                                <a:gd name="T44" fmla="*/ 19 w 85"/>
                                <a:gd name="T45" fmla="*/ 100 h 168"/>
                                <a:gd name="T46" fmla="*/ 19 w 85"/>
                                <a:gd name="T47" fmla="*/ 114 h 168"/>
                                <a:gd name="T48" fmla="*/ 16 w 85"/>
                                <a:gd name="T49" fmla="*/ 131 h 168"/>
                                <a:gd name="T50" fmla="*/ 16 w 85"/>
                                <a:gd name="T51" fmla="*/ 147 h 168"/>
                                <a:gd name="T52" fmla="*/ 16 w 85"/>
                                <a:gd name="T53" fmla="*/ 152 h 168"/>
                                <a:gd name="T54" fmla="*/ 23 w 85"/>
                                <a:gd name="T55" fmla="*/ 161 h 168"/>
                                <a:gd name="T56" fmla="*/ 40 w 85"/>
                                <a:gd name="T57" fmla="*/ 168 h 168"/>
                                <a:gd name="T58" fmla="*/ 50 w 85"/>
                                <a:gd name="T59" fmla="*/ 161 h 168"/>
                                <a:gd name="T60" fmla="*/ 57 w 85"/>
                                <a:gd name="T61" fmla="*/ 152 h 168"/>
                                <a:gd name="T62" fmla="*/ 54 w 85"/>
                                <a:gd name="T63" fmla="*/ 142 h 168"/>
                                <a:gd name="T64" fmla="*/ 52 w 85"/>
                                <a:gd name="T65" fmla="*/ 131 h 168"/>
                                <a:gd name="T66" fmla="*/ 50 w 85"/>
                                <a:gd name="T67" fmla="*/ 114 h 168"/>
                                <a:gd name="T68" fmla="*/ 43 w 85"/>
                                <a:gd name="T69" fmla="*/ 93 h 168"/>
                                <a:gd name="T70" fmla="*/ 40 w 85"/>
                                <a:gd name="T71" fmla="*/ 81 h 168"/>
                                <a:gd name="T72" fmla="*/ 40 w 85"/>
                                <a:gd name="T73" fmla="*/ 78 h 168"/>
                                <a:gd name="T74" fmla="*/ 45 w 85"/>
                                <a:gd name="T75" fmla="*/ 71 h 168"/>
                                <a:gd name="T76" fmla="*/ 54 w 85"/>
                                <a:gd name="T77" fmla="*/ 55 h 168"/>
                                <a:gd name="T78" fmla="*/ 69 w 85"/>
                                <a:gd name="T79" fmla="*/ 57 h 168"/>
                                <a:gd name="T80" fmla="*/ 81 w 85"/>
                                <a:gd name="T81" fmla="*/ 74 h 168"/>
                                <a:gd name="T82" fmla="*/ 85 w 85"/>
                                <a:gd name="T83" fmla="*/ 81 h 168"/>
                                <a:gd name="T84" fmla="*/ 85 w 85"/>
                                <a:gd name="T85" fmla="*/ 83 h 1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85" h="168">
                                  <a:moveTo>
                                    <a:pt x="85" y="83"/>
                                  </a:moveTo>
                                  <a:lnTo>
                                    <a:pt x="85" y="81"/>
                                  </a:lnTo>
                                  <a:lnTo>
                                    <a:pt x="85" y="76"/>
                                  </a:lnTo>
                                  <a:lnTo>
                                    <a:pt x="85" y="66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83" y="50"/>
                                  </a:lnTo>
                                  <a:lnTo>
                                    <a:pt x="83" y="43"/>
                                  </a:lnTo>
                                  <a:lnTo>
                                    <a:pt x="81" y="36"/>
                                  </a:lnTo>
                                  <a:lnTo>
                                    <a:pt x="81" y="31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78" y="19"/>
                                  </a:lnTo>
                                  <a:lnTo>
                                    <a:pt x="78" y="14"/>
                                  </a:lnTo>
                                  <a:lnTo>
                                    <a:pt x="76" y="12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38" y="5"/>
                                  </a:lnTo>
                                  <a:lnTo>
                                    <a:pt x="33" y="7"/>
                                  </a:lnTo>
                                  <a:lnTo>
                                    <a:pt x="26" y="12"/>
                                  </a:lnTo>
                                  <a:lnTo>
                                    <a:pt x="16" y="19"/>
                                  </a:lnTo>
                                  <a:lnTo>
                                    <a:pt x="9" y="26"/>
                                  </a:lnTo>
                                  <a:lnTo>
                                    <a:pt x="7" y="28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2" y="40"/>
                                  </a:lnTo>
                                  <a:lnTo>
                                    <a:pt x="2" y="5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88"/>
                                  </a:lnTo>
                                  <a:lnTo>
                                    <a:pt x="0" y="97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2" y="112"/>
                                  </a:lnTo>
                                  <a:lnTo>
                                    <a:pt x="2" y="109"/>
                                  </a:lnTo>
                                  <a:lnTo>
                                    <a:pt x="2" y="104"/>
                                  </a:lnTo>
                                  <a:lnTo>
                                    <a:pt x="4" y="100"/>
                                  </a:lnTo>
                                  <a:lnTo>
                                    <a:pt x="7" y="95"/>
                                  </a:lnTo>
                                  <a:lnTo>
                                    <a:pt x="9" y="88"/>
                                  </a:lnTo>
                                  <a:lnTo>
                                    <a:pt x="14" y="83"/>
                                  </a:lnTo>
                                  <a:lnTo>
                                    <a:pt x="16" y="81"/>
                                  </a:lnTo>
                                  <a:lnTo>
                                    <a:pt x="19" y="83"/>
                                  </a:lnTo>
                                  <a:lnTo>
                                    <a:pt x="19" y="88"/>
                                  </a:lnTo>
                                  <a:lnTo>
                                    <a:pt x="19" y="97"/>
                                  </a:lnTo>
                                  <a:lnTo>
                                    <a:pt x="19" y="100"/>
                                  </a:lnTo>
                                  <a:lnTo>
                                    <a:pt x="19" y="107"/>
                                  </a:lnTo>
                                  <a:lnTo>
                                    <a:pt x="19" y="114"/>
                                  </a:lnTo>
                                  <a:lnTo>
                                    <a:pt x="19" y="119"/>
                                  </a:lnTo>
                                  <a:lnTo>
                                    <a:pt x="16" y="131"/>
                                  </a:lnTo>
                                  <a:lnTo>
                                    <a:pt x="16" y="140"/>
                                  </a:lnTo>
                                  <a:lnTo>
                                    <a:pt x="16" y="147"/>
                                  </a:lnTo>
                                  <a:lnTo>
                                    <a:pt x="16" y="149"/>
                                  </a:lnTo>
                                  <a:lnTo>
                                    <a:pt x="16" y="152"/>
                                  </a:lnTo>
                                  <a:lnTo>
                                    <a:pt x="19" y="157"/>
                                  </a:lnTo>
                                  <a:lnTo>
                                    <a:pt x="23" y="161"/>
                                  </a:lnTo>
                                  <a:lnTo>
                                    <a:pt x="33" y="166"/>
                                  </a:lnTo>
                                  <a:lnTo>
                                    <a:pt x="40" y="168"/>
                                  </a:lnTo>
                                  <a:lnTo>
                                    <a:pt x="47" y="166"/>
                                  </a:lnTo>
                                  <a:lnTo>
                                    <a:pt x="50" y="161"/>
                                  </a:lnTo>
                                  <a:lnTo>
                                    <a:pt x="54" y="159"/>
                                  </a:lnTo>
                                  <a:lnTo>
                                    <a:pt x="57" y="152"/>
                                  </a:lnTo>
                                  <a:lnTo>
                                    <a:pt x="57" y="147"/>
                                  </a:lnTo>
                                  <a:lnTo>
                                    <a:pt x="54" y="142"/>
                                  </a:lnTo>
                                  <a:lnTo>
                                    <a:pt x="54" y="135"/>
                                  </a:lnTo>
                                  <a:lnTo>
                                    <a:pt x="52" y="131"/>
                                  </a:lnTo>
                                  <a:lnTo>
                                    <a:pt x="52" y="126"/>
                                  </a:lnTo>
                                  <a:lnTo>
                                    <a:pt x="50" y="114"/>
                                  </a:lnTo>
                                  <a:lnTo>
                                    <a:pt x="47" y="104"/>
                                  </a:lnTo>
                                  <a:lnTo>
                                    <a:pt x="43" y="93"/>
                                  </a:lnTo>
                                  <a:lnTo>
                                    <a:pt x="43" y="88"/>
                                  </a:lnTo>
                                  <a:lnTo>
                                    <a:pt x="40" y="81"/>
                                  </a:lnTo>
                                  <a:lnTo>
                                    <a:pt x="40" y="81"/>
                                  </a:lnTo>
                                  <a:lnTo>
                                    <a:pt x="40" y="78"/>
                                  </a:lnTo>
                                  <a:lnTo>
                                    <a:pt x="43" y="76"/>
                                  </a:lnTo>
                                  <a:lnTo>
                                    <a:pt x="45" y="71"/>
                                  </a:lnTo>
                                  <a:lnTo>
                                    <a:pt x="47" y="64"/>
                                  </a:lnTo>
                                  <a:lnTo>
                                    <a:pt x="54" y="55"/>
                                  </a:lnTo>
                                  <a:lnTo>
                                    <a:pt x="62" y="55"/>
                                  </a:lnTo>
                                  <a:lnTo>
                                    <a:pt x="69" y="57"/>
                                  </a:lnTo>
                                  <a:lnTo>
                                    <a:pt x="78" y="69"/>
                                  </a:lnTo>
                                  <a:lnTo>
                                    <a:pt x="81" y="74"/>
                                  </a:lnTo>
                                  <a:lnTo>
                                    <a:pt x="83" y="78"/>
                                  </a:lnTo>
                                  <a:lnTo>
                                    <a:pt x="85" y="81"/>
                                  </a:lnTo>
                                  <a:lnTo>
                                    <a:pt x="85" y="83"/>
                                  </a:lnTo>
                                  <a:lnTo>
                                    <a:pt x="85" y="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169"/>
                          <wps:cNvSpPr>
                            <a:spLocks/>
                          </wps:cNvSpPr>
                          <wps:spPr bwMode="auto">
                            <a:xfrm>
                              <a:off x="24130" y="366395"/>
                              <a:ext cx="518160" cy="611505"/>
                            </a:xfrm>
                            <a:custGeom>
                              <a:avLst/>
                              <a:gdLst>
                                <a:gd name="T0" fmla="*/ 22 w 816"/>
                                <a:gd name="T1" fmla="*/ 633 h 963"/>
                                <a:gd name="T2" fmla="*/ 53 w 816"/>
                                <a:gd name="T3" fmla="*/ 567 h 963"/>
                                <a:gd name="T4" fmla="*/ 69 w 816"/>
                                <a:gd name="T5" fmla="*/ 484 h 963"/>
                                <a:gd name="T6" fmla="*/ 67 w 816"/>
                                <a:gd name="T7" fmla="*/ 405 h 963"/>
                                <a:gd name="T8" fmla="*/ 62 w 816"/>
                                <a:gd name="T9" fmla="*/ 365 h 963"/>
                                <a:gd name="T10" fmla="*/ 170 w 816"/>
                                <a:gd name="T11" fmla="*/ 301 h 963"/>
                                <a:gd name="T12" fmla="*/ 177 w 816"/>
                                <a:gd name="T13" fmla="*/ 348 h 963"/>
                                <a:gd name="T14" fmla="*/ 201 w 816"/>
                                <a:gd name="T15" fmla="*/ 386 h 963"/>
                                <a:gd name="T16" fmla="*/ 236 w 816"/>
                                <a:gd name="T17" fmla="*/ 427 h 963"/>
                                <a:gd name="T18" fmla="*/ 217 w 816"/>
                                <a:gd name="T19" fmla="*/ 472 h 963"/>
                                <a:gd name="T20" fmla="*/ 210 w 816"/>
                                <a:gd name="T21" fmla="*/ 562 h 963"/>
                                <a:gd name="T22" fmla="*/ 253 w 816"/>
                                <a:gd name="T23" fmla="*/ 676 h 963"/>
                                <a:gd name="T24" fmla="*/ 322 w 816"/>
                                <a:gd name="T25" fmla="*/ 780 h 963"/>
                                <a:gd name="T26" fmla="*/ 363 w 816"/>
                                <a:gd name="T27" fmla="*/ 828 h 963"/>
                                <a:gd name="T28" fmla="*/ 344 w 816"/>
                                <a:gd name="T29" fmla="*/ 785 h 963"/>
                                <a:gd name="T30" fmla="*/ 313 w 816"/>
                                <a:gd name="T31" fmla="*/ 688 h 963"/>
                                <a:gd name="T32" fmla="*/ 291 w 816"/>
                                <a:gd name="T33" fmla="*/ 572 h 963"/>
                                <a:gd name="T34" fmla="*/ 296 w 816"/>
                                <a:gd name="T35" fmla="*/ 469 h 963"/>
                                <a:gd name="T36" fmla="*/ 306 w 816"/>
                                <a:gd name="T37" fmla="*/ 413 h 963"/>
                                <a:gd name="T38" fmla="*/ 413 w 816"/>
                                <a:gd name="T39" fmla="*/ 251 h 963"/>
                                <a:gd name="T40" fmla="*/ 470 w 816"/>
                                <a:gd name="T41" fmla="*/ 225 h 963"/>
                                <a:gd name="T42" fmla="*/ 539 w 816"/>
                                <a:gd name="T43" fmla="*/ 166 h 963"/>
                                <a:gd name="T44" fmla="*/ 594 w 816"/>
                                <a:gd name="T45" fmla="*/ 78 h 963"/>
                                <a:gd name="T46" fmla="*/ 628 w 816"/>
                                <a:gd name="T47" fmla="*/ 9 h 963"/>
                                <a:gd name="T48" fmla="*/ 756 w 816"/>
                                <a:gd name="T49" fmla="*/ 4 h 963"/>
                                <a:gd name="T50" fmla="*/ 714 w 816"/>
                                <a:gd name="T51" fmla="*/ 76 h 963"/>
                                <a:gd name="T52" fmla="*/ 661 w 816"/>
                                <a:gd name="T53" fmla="*/ 187 h 963"/>
                                <a:gd name="T54" fmla="*/ 637 w 816"/>
                                <a:gd name="T55" fmla="*/ 282 h 963"/>
                                <a:gd name="T56" fmla="*/ 642 w 816"/>
                                <a:gd name="T57" fmla="*/ 339 h 963"/>
                                <a:gd name="T58" fmla="*/ 661 w 816"/>
                                <a:gd name="T59" fmla="*/ 360 h 963"/>
                                <a:gd name="T60" fmla="*/ 709 w 816"/>
                                <a:gd name="T61" fmla="*/ 358 h 963"/>
                                <a:gd name="T62" fmla="*/ 764 w 816"/>
                                <a:gd name="T63" fmla="*/ 363 h 963"/>
                                <a:gd name="T64" fmla="*/ 804 w 816"/>
                                <a:gd name="T65" fmla="*/ 375 h 963"/>
                                <a:gd name="T66" fmla="*/ 811 w 816"/>
                                <a:gd name="T67" fmla="*/ 382 h 963"/>
                                <a:gd name="T68" fmla="*/ 771 w 816"/>
                                <a:gd name="T69" fmla="*/ 398 h 963"/>
                                <a:gd name="T70" fmla="*/ 747 w 816"/>
                                <a:gd name="T71" fmla="*/ 429 h 963"/>
                                <a:gd name="T72" fmla="*/ 718 w 816"/>
                                <a:gd name="T73" fmla="*/ 413 h 963"/>
                                <a:gd name="T74" fmla="*/ 678 w 816"/>
                                <a:gd name="T75" fmla="*/ 401 h 963"/>
                                <a:gd name="T76" fmla="*/ 625 w 816"/>
                                <a:gd name="T77" fmla="*/ 391 h 963"/>
                                <a:gd name="T78" fmla="*/ 582 w 816"/>
                                <a:gd name="T79" fmla="*/ 386 h 963"/>
                                <a:gd name="T80" fmla="*/ 589 w 816"/>
                                <a:gd name="T81" fmla="*/ 413 h 963"/>
                                <a:gd name="T82" fmla="*/ 620 w 816"/>
                                <a:gd name="T83" fmla="*/ 472 h 963"/>
                                <a:gd name="T84" fmla="*/ 618 w 816"/>
                                <a:gd name="T85" fmla="*/ 538 h 963"/>
                                <a:gd name="T86" fmla="*/ 578 w 816"/>
                                <a:gd name="T87" fmla="*/ 600 h 963"/>
                                <a:gd name="T88" fmla="*/ 520 w 816"/>
                                <a:gd name="T89" fmla="*/ 655 h 963"/>
                                <a:gd name="T90" fmla="*/ 480 w 816"/>
                                <a:gd name="T91" fmla="*/ 709 h 963"/>
                                <a:gd name="T92" fmla="*/ 463 w 816"/>
                                <a:gd name="T93" fmla="*/ 764 h 963"/>
                                <a:gd name="T94" fmla="*/ 463 w 816"/>
                                <a:gd name="T95" fmla="*/ 818 h 963"/>
                                <a:gd name="T96" fmla="*/ 470 w 816"/>
                                <a:gd name="T97" fmla="*/ 873 h 963"/>
                                <a:gd name="T98" fmla="*/ 477 w 816"/>
                                <a:gd name="T99" fmla="*/ 911 h 963"/>
                                <a:gd name="T100" fmla="*/ 463 w 816"/>
                                <a:gd name="T101" fmla="*/ 918 h 963"/>
                                <a:gd name="T102" fmla="*/ 418 w 816"/>
                                <a:gd name="T103" fmla="*/ 920 h 963"/>
                                <a:gd name="T104" fmla="*/ 356 w 816"/>
                                <a:gd name="T105" fmla="*/ 930 h 963"/>
                                <a:gd name="T106" fmla="*/ 291 w 816"/>
                                <a:gd name="T107" fmla="*/ 949 h 963"/>
                                <a:gd name="T108" fmla="*/ 251 w 816"/>
                                <a:gd name="T109" fmla="*/ 963 h 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816" h="963">
                                  <a:moveTo>
                                    <a:pt x="0" y="664"/>
                                  </a:moveTo>
                                  <a:lnTo>
                                    <a:pt x="3" y="662"/>
                                  </a:lnTo>
                                  <a:lnTo>
                                    <a:pt x="7" y="652"/>
                                  </a:lnTo>
                                  <a:lnTo>
                                    <a:pt x="12" y="645"/>
                                  </a:lnTo>
                                  <a:lnTo>
                                    <a:pt x="17" y="640"/>
                                  </a:lnTo>
                                  <a:lnTo>
                                    <a:pt x="22" y="633"/>
                                  </a:lnTo>
                                  <a:lnTo>
                                    <a:pt x="26" y="624"/>
                                  </a:lnTo>
                                  <a:lnTo>
                                    <a:pt x="31" y="614"/>
                                  </a:lnTo>
                                  <a:lnTo>
                                    <a:pt x="38" y="602"/>
                                  </a:lnTo>
                                  <a:lnTo>
                                    <a:pt x="43" y="590"/>
                                  </a:lnTo>
                                  <a:lnTo>
                                    <a:pt x="48" y="581"/>
                                  </a:lnTo>
                                  <a:lnTo>
                                    <a:pt x="53" y="567"/>
                                  </a:lnTo>
                                  <a:lnTo>
                                    <a:pt x="57" y="555"/>
                                  </a:lnTo>
                                  <a:lnTo>
                                    <a:pt x="60" y="541"/>
                                  </a:lnTo>
                                  <a:lnTo>
                                    <a:pt x="65" y="529"/>
                                  </a:lnTo>
                                  <a:lnTo>
                                    <a:pt x="67" y="512"/>
                                  </a:lnTo>
                                  <a:lnTo>
                                    <a:pt x="69" y="498"/>
                                  </a:lnTo>
                                  <a:lnTo>
                                    <a:pt x="69" y="484"/>
                                  </a:lnTo>
                                  <a:lnTo>
                                    <a:pt x="72" y="469"/>
                                  </a:lnTo>
                                  <a:lnTo>
                                    <a:pt x="69" y="455"/>
                                  </a:lnTo>
                                  <a:lnTo>
                                    <a:pt x="69" y="441"/>
                                  </a:lnTo>
                                  <a:lnTo>
                                    <a:pt x="69" y="429"/>
                                  </a:lnTo>
                                  <a:lnTo>
                                    <a:pt x="69" y="417"/>
                                  </a:lnTo>
                                  <a:lnTo>
                                    <a:pt x="67" y="405"/>
                                  </a:lnTo>
                                  <a:lnTo>
                                    <a:pt x="65" y="396"/>
                                  </a:lnTo>
                                  <a:lnTo>
                                    <a:pt x="65" y="386"/>
                                  </a:lnTo>
                                  <a:lnTo>
                                    <a:pt x="65" y="379"/>
                                  </a:lnTo>
                                  <a:lnTo>
                                    <a:pt x="62" y="372"/>
                                  </a:lnTo>
                                  <a:lnTo>
                                    <a:pt x="62" y="367"/>
                                  </a:lnTo>
                                  <a:lnTo>
                                    <a:pt x="62" y="365"/>
                                  </a:lnTo>
                                  <a:lnTo>
                                    <a:pt x="167" y="273"/>
                                  </a:lnTo>
                                  <a:lnTo>
                                    <a:pt x="167" y="275"/>
                                  </a:lnTo>
                                  <a:lnTo>
                                    <a:pt x="167" y="282"/>
                                  </a:lnTo>
                                  <a:lnTo>
                                    <a:pt x="167" y="287"/>
                                  </a:lnTo>
                                  <a:lnTo>
                                    <a:pt x="167" y="294"/>
                                  </a:lnTo>
                                  <a:lnTo>
                                    <a:pt x="170" y="301"/>
                                  </a:lnTo>
                                  <a:lnTo>
                                    <a:pt x="172" y="310"/>
                                  </a:lnTo>
                                  <a:lnTo>
                                    <a:pt x="172" y="318"/>
                                  </a:lnTo>
                                  <a:lnTo>
                                    <a:pt x="174" y="325"/>
                                  </a:lnTo>
                                  <a:lnTo>
                                    <a:pt x="174" y="332"/>
                                  </a:lnTo>
                                  <a:lnTo>
                                    <a:pt x="177" y="341"/>
                                  </a:lnTo>
                                  <a:lnTo>
                                    <a:pt x="177" y="348"/>
                                  </a:lnTo>
                                  <a:lnTo>
                                    <a:pt x="179" y="358"/>
                                  </a:lnTo>
                                  <a:lnTo>
                                    <a:pt x="181" y="363"/>
                                  </a:lnTo>
                                  <a:lnTo>
                                    <a:pt x="186" y="370"/>
                                  </a:lnTo>
                                  <a:lnTo>
                                    <a:pt x="191" y="377"/>
                                  </a:lnTo>
                                  <a:lnTo>
                                    <a:pt x="196" y="384"/>
                                  </a:lnTo>
                                  <a:lnTo>
                                    <a:pt x="201" y="386"/>
                                  </a:lnTo>
                                  <a:lnTo>
                                    <a:pt x="208" y="389"/>
                                  </a:lnTo>
                                  <a:lnTo>
                                    <a:pt x="217" y="389"/>
                                  </a:lnTo>
                                  <a:lnTo>
                                    <a:pt x="222" y="386"/>
                                  </a:lnTo>
                                  <a:lnTo>
                                    <a:pt x="239" y="422"/>
                                  </a:lnTo>
                                  <a:lnTo>
                                    <a:pt x="236" y="422"/>
                                  </a:lnTo>
                                  <a:lnTo>
                                    <a:pt x="236" y="427"/>
                                  </a:lnTo>
                                  <a:lnTo>
                                    <a:pt x="234" y="429"/>
                                  </a:lnTo>
                                  <a:lnTo>
                                    <a:pt x="232" y="436"/>
                                  </a:lnTo>
                                  <a:lnTo>
                                    <a:pt x="227" y="441"/>
                                  </a:lnTo>
                                  <a:lnTo>
                                    <a:pt x="224" y="450"/>
                                  </a:lnTo>
                                  <a:lnTo>
                                    <a:pt x="220" y="460"/>
                                  </a:lnTo>
                                  <a:lnTo>
                                    <a:pt x="217" y="472"/>
                                  </a:lnTo>
                                  <a:lnTo>
                                    <a:pt x="215" y="484"/>
                                  </a:lnTo>
                                  <a:lnTo>
                                    <a:pt x="210" y="498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08" y="529"/>
                                  </a:lnTo>
                                  <a:lnTo>
                                    <a:pt x="208" y="543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3" y="579"/>
                                  </a:lnTo>
                                  <a:lnTo>
                                    <a:pt x="220" y="598"/>
                                  </a:lnTo>
                                  <a:lnTo>
                                    <a:pt x="224" y="617"/>
                                  </a:lnTo>
                                  <a:lnTo>
                                    <a:pt x="234" y="636"/>
                                  </a:lnTo>
                                  <a:lnTo>
                                    <a:pt x="244" y="657"/>
                                  </a:lnTo>
                                  <a:lnTo>
                                    <a:pt x="253" y="676"/>
                                  </a:lnTo>
                                  <a:lnTo>
                                    <a:pt x="265" y="695"/>
                                  </a:lnTo>
                                  <a:lnTo>
                                    <a:pt x="277" y="714"/>
                                  </a:lnTo>
                                  <a:lnTo>
                                    <a:pt x="289" y="733"/>
                                  </a:lnTo>
                                  <a:lnTo>
                                    <a:pt x="301" y="749"/>
                                  </a:lnTo>
                                  <a:lnTo>
                                    <a:pt x="313" y="766"/>
                                  </a:lnTo>
                                  <a:lnTo>
                                    <a:pt x="322" y="780"/>
                                  </a:lnTo>
                                  <a:lnTo>
                                    <a:pt x="334" y="792"/>
                                  </a:lnTo>
                                  <a:lnTo>
                                    <a:pt x="344" y="804"/>
                                  </a:lnTo>
                                  <a:lnTo>
                                    <a:pt x="351" y="814"/>
                                  </a:lnTo>
                                  <a:lnTo>
                                    <a:pt x="358" y="821"/>
                                  </a:lnTo>
                                  <a:lnTo>
                                    <a:pt x="360" y="825"/>
                                  </a:lnTo>
                                  <a:lnTo>
                                    <a:pt x="363" y="828"/>
                                  </a:lnTo>
                                  <a:lnTo>
                                    <a:pt x="360" y="825"/>
                                  </a:lnTo>
                                  <a:lnTo>
                                    <a:pt x="360" y="821"/>
                                  </a:lnTo>
                                  <a:lnTo>
                                    <a:pt x="356" y="814"/>
                                  </a:lnTo>
                                  <a:lnTo>
                                    <a:pt x="353" y="806"/>
                                  </a:lnTo>
                                  <a:lnTo>
                                    <a:pt x="348" y="797"/>
                                  </a:lnTo>
                                  <a:lnTo>
                                    <a:pt x="344" y="785"/>
                                  </a:lnTo>
                                  <a:lnTo>
                                    <a:pt x="339" y="771"/>
                                  </a:lnTo>
                                  <a:lnTo>
                                    <a:pt x="334" y="757"/>
                                  </a:lnTo>
                                  <a:lnTo>
                                    <a:pt x="327" y="740"/>
                                  </a:lnTo>
                                  <a:lnTo>
                                    <a:pt x="322" y="723"/>
                                  </a:lnTo>
                                  <a:lnTo>
                                    <a:pt x="315" y="704"/>
                                  </a:lnTo>
                                  <a:lnTo>
                                    <a:pt x="313" y="688"/>
                                  </a:lnTo>
                                  <a:lnTo>
                                    <a:pt x="306" y="666"/>
                                  </a:lnTo>
                                  <a:lnTo>
                                    <a:pt x="303" y="647"/>
                                  </a:lnTo>
                                  <a:lnTo>
                                    <a:pt x="298" y="628"/>
                                  </a:lnTo>
                                  <a:lnTo>
                                    <a:pt x="296" y="609"/>
                                  </a:lnTo>
                                  <a:lnTo>
                                    <a:pt x="294" y="590"/>
                                  </a:lnTo>
                                  <a:lnTo>
                                    <a:pt x="291" y="572"/>
                                  </a:lnTo>
                                  <a:lnTo>
                                    <a:pt x="291" y="553"/>
                                  </a:lnTo>
                                  <a:lnTo>
                                    <a:pt x="291" y="534"/>
                                  </a:lnTo>
                                  <a:lnTo>
                                    <a:pt x="291" y="517"/>
                                  </a:lnTo>
                                  <a:lnTo>
                                    <a:pt x="294" y="500"/>
                                  </a:lnTo>
                                  <a:lnTo>
                                    <a:pt x="294" y="484"/>
                                  </a:lnTo>
                                  <a:lnTo>
                                    <a:pt x="296" y="469"/>
                                  </a:lnTo>
                                  <a:lnTo>
                                    <a:pt x="296" y="455"/>
                                  </a:lnTo>
                                  <a:lnTo>
                                    <a:pt x="298" y="443"/>
                                  </a:lnTo>
                                  <a:lnTo>
                                    <a:pt x="301" y="434"/>
                                  </a:lnTo>
                                  <a:lnTo>
                                    <a:pt x="303" y="424"/>
                                  </a:lnTo>
                                  <a:lnTo>
                                    <a:pt x="306" y="417"/>
                                  </a:lnTo>
                                  <a:lnTo>
                                    <a:pt x="306" y="413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08" y="410"/>
                                  </a:lnTo>
                                  <a:lnTo>
                                    <a:pt x="396" y="256"/>
                                  </a:lnTo>
                                  <a:lnTo>
                                    <a:pt x="399" y="254"/>
                                  </a:lnTo>
                                  <a:lnTo>
                                    <a:pt x="408" y="251"/>
                                  </a:lnTo>
                                  <a:lnTo>
                                    <a:pt x="413" y="251"/>
                                  </a:lnTo>
                                  <a:lnTo>
                                    <a:pt x="420" y="249"/>
                                  </a:lnTo>
                                  <a:lnTo>
                                    <a:pt x="430" y="244"/>
                                  </a:lnTo>
                                  <a:lnTo>
                                    <a:pt x="439" y="242"/>
                                  </a:lnTo>
                                  <a:lnTo>
                                    <a:pt x="449" y="237"/>
                                  </a:lnTo>
                                  <a:lnTo>
                                    <a:pt x="461" y="232"/>
                                  </a:lnTo>
                                  <a:lnTo>
                                    <a:pt x="470" y="225"/>
                                  </a:lnTo>
                                  <a:lnTo>
                                    <a:pt x="482" y="218"/>
                                  </a:lnTo>
                                  <a:lnTo>
                                    <a:pt x="494" y="208"/>
                                  </a:lnTo>
                                  <a:lnTo>
                                    <a:pt x="506" y="199"/>
                                  </a:lnTo>
                                  <a:lnTo>
                                    <a:pt x="518" y="189"/>
                                  </a:lnTo>
                                  <a:lnTo>
                                    <a:pt x="527" y="180"/>
                                  </a:lnTo>
                                  <a:lnTo>
                                    <a:pt x="539" y="166"/>
                                  </a:lnTo>
                                  <a:lnTo>
                                    <a:pt x="549" y="151"/>
                                  </a:lnTo>
                                  <a:lnTo>
                                    <a:pt x="561" y="137"/>
                                  </a:lnTo>
                                  <a:lnTo>
                                    <a:pt x="570" y="123"/>
                                  </a:lnTo>
                                  <a:lnTo>
                                    <a:pt x="580" y="109"/>
                                  </a:lnTo>
                                  <a:lnTo>
                                    <a:pt x="587" y="92"/>
                                  </a:lnTo>
                                  <a:lnTo>
                                    <a:pt x="594" y="78"/>
                                  </a:lnTo>
                                  <a:lnTo>
                                    <a:pt x="604" y="64"/>
                                  </a:lnTo>
                                  <a:lnTo>
                                    <a:pt x="609" y="49"/>
                                  </a:lnTo>
                                  <a:lnTo>
                                    <a:pt x="616" y="38"/>
                                  </a:lnTo>
                                  <a:lnTo>
                                    <a:pt x="620" y="28"/>
                                  </a:lnTo>
                                  <a:lnTo>
                                    <a:pt x="625" y="19"/>
                                  </a:lnTo>
                                  <a:lnTo>
                                    <a:pt x="628" y="9"/>
                                  </a:lnTo>
                                  <a:lnTo>
                                    <a:pt x="630" y="4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759" y="0"/>
                                  </a:lnTo>
                                  <a:lnTo>
                                    <a:pt x="759" y="2"/>
                                  </a:lnTo>
                                  <a:lnTo>
                                    <a:pt x="756" y="4"/>
                                  </a:lnTo>
                                  <a:lnTo>
                                    <a:pt x="752" y="11"/>
                                  </a:lnTo>
                                  <a:lnTo>
                                    <a:pt x="747" y="21"/>
                                  </a:lnTo>
                                  <a:lnTo>
                                    <a:pt x="740" y="30"/>
                                  </a:lnTo>
                                  <a:lnTo>
                                    <a:pt x="730" y="45"/>
                                  </a:lnTo>
                                  <a:lnTo>
                                    <a:pt x="723" y="59"/>
                                  </a:lnTo>
                                  <a:lnTo>
                                    <a:pt x="714" y="76"/>
                                  </a:lnTo>
                                  <a:lnTo>
                                    <a:pt x="704" y="92"/>
                                  </a:lnTo>
                                  <a:lnTo>
                                    <a:pt x="694" y="111"/>
                                  </a:lnTo>
                                  <a:lnTo>
                                    <a:pt x="685" y="130"/>
                                  </a:lnTo>
                                  <a:lnTo>
                                    <a:pt x="678" y="149"/>
                                  </a:lnTo>
                                  <a:lnTo>
                                    <a:pt x="668" y="168"/>
                                  </a:lnTo>
                                  <a:lnTo>
                                    <a:pt x="661" y="187"/>
                                  </a:lnTo>
                                  <a:lnTo>
                                    <a:pt x="654" y="204"/>
                                  </a:lnTo>
                                  <a:lnTo>
                                    <a:pt x="649" y="223"/>
                                  </a:lnTo>
                                  <a:lnTo>
                                    <a:pt x="644" y="237"/>
                                  </a:lnTo>
                                  <a:lnTo>
                                    <a:pt x="642" y="254"/>
                                  </a:lnTo>
                                  <a:lnTo>
                                    <a:pt x="637" y="268"/>
                                  </a:lnTo>
                                  <a:lnTo>
                                    <a:pt x="637" y="282"/>
                                  </a:lnTo>
                                  <a:lnTo>
                                    <a:pt x="635" y="294"/>
                                  </a:lnTo>
                                  <a:lnTo>
                                    <a:pt x="637" y="303"/>
                                  </a:lnTo>
                                  <a:lnTo>
                                    <a:pt x="637" y="315"/>
                                  </a:lnTo>
                                  <a:lnTo>
                                    <a:pt x="640" y="325"/>
                                  </a:lnTo>
                                  <a:lnTo>
                                    <a:pt x="640" y="332"/>
                                  </a:lnTo>
                                  <a:lnTo>
                                    <a:pt x="642" y="339"/>
                                  </a:lnTo>
                                  <a:lnTo>
                                    <a:pt x="642" y="346"/>
                                  </a:lnTo>
                                  <a:lnTo>
                                    <a:pt x="644" y="351"/>
                                  </a:lnTo>
                                  <a:lnTo>
                                    <a:pt x="647" y="358"/>
                                  </a:lnTo>
                                  <a:lnTo>
                                    <a:pt x="649" y="363"/>
                                  </a:lnTo>
                                  <a:lnTo>
                                    <a:pt x="651" y="360"/>
                                  </a:lnTo>
                                  <a:lnTo>
                                    <a:pt x="661" y="360"/>
                                  </a:lnTo>
                                  <a:lnTo>
                                    <a:pt x="666" y="360"/>
                                  </a:lnTo>
                                  <a:lnTo>
                                    <a:pt x="673" y="360"/>
                                  </a:lnTo>
                                  <a:lnTo>
                                    <a:pt x="680" y="360"/>
                                  </a:lnTo>
                                  <a:lnTo>
                                    <a:pt x="690" y="360"/>
                                  </a:lnTo>
                                  <a:lnTo>
                                    <a:pt x="699" y="358"/>
                                  </a:lnTo>
                                  <a:lnTo>
                                    <a:pt x="709" y="358"/>
                                  </a:lnTo>
                                  <a:lnTo>
                                    <a:pt x="718" y="358"/>
                                  </a:lnTo>
                                  <a:lnTo>
                                    <a:pt x="728" y="358"/>
                                  </a:lnTo>
                                  <a:lnTo>
                                    <a:pt x="735" y="358"/>
                                  </a:lnTo>
                                  <a:lnTo>
                                    <a:pt x="745" y="358"/>
                                  </a:lnTo>
                                  <a:lnTo>
                                    <a:pt x="754" y="360"/>
                                  </a:lnTo>
                                  <a:lnTo>
                                    <a:pt x="764" y="363"/>
                                  </a:lnTo>
                                  <a:lnTo>
                                    <a:pt x="768" y="363"/>
                                  </a:lnTo>
                                  <a:lnTo>
                                    <a:pt x="776" y="365"/>
                                  </a:lnTo>
                                  <a:lnTo>
                                    <a:pt x="783" y="365"/>
                                  </a:lnTo>
                                  <a:lnTo>
                                    <a:pt x="790" y="367"/>
                                  </a:lnTo>
                                  <a:lnTo>
                                    <a:pt x="797" y="370"/>
                                  </a:lnTo>
                                  <a:lnTo>
                                    <a:pt x="804" y="375"/>
                                  </a:lnTo>
                                  <a:lnTo>
                                    <a:pt x="809" y="377"/>
                                  </a:lnTo>
                                  <a:lnTo>
                                    <a:pt x="814" y="379"/>
                                  </a:lnTo>
                                  <a:lnTo>
                                    <a:pt x="814" y="382"/>
                                  </a:lnTo>
                                  <a:lnTo>
                                    <a:pt x="816" y="382"/>
                                  </a:lnTo>
                                  <a:lnTo>
                                    <a:pt x="814" y="382"/>
                                  </a:lnTo>
                                  <a:lnTo>
                                    <a:pt x="811" y="382"/>
                                  </a:lnTo>
                                  <a:lnTo>
                                    <a:pt x="804" y="384"/>
                                  </a:lnTo>
                                  <a:lnTo>
                                    <a:pt x="799" y="386"/>
                                  </a:lnTo>
                                  <a:lnTo>
                                    <a:pt x="792" y="386"/>
                                  </a:lnTo>
                                  <a:lnTo>
                                    <a:pt x="785" y="391"/>
                                  </a:lnTo>
                                  <a:lnTo>
                                    <a:pt x="778" y="394"/>
                                  </a:lnTo>
                                  <a:lnTo>
                                    <a:pt x="771" y="398"/>
                                  </a:lnTo>
                                  <a:lnTo>
                                    <a:pt x="766" y="403"/>
                                  </a:lnTo>
                                  <a:lnTo>
                                    <a:pt x="759" y="408"/>
                                  </a:lnTo>
                                  <a:lnTo>
                                    <a:pt x="756" y="413"/>
                                  </a:lnTo>
                                  <a:lnTo>
                                    <a:pt x="752" y="417"/>
                                  </a:lnTo>
                                  <a:lnTo>
                                    <a:pt x="747" y="424"/>
                                  </a:lnTo>
                                  <a:lnTo>
                                    <a:pt x="747" y="429"/>
                                  </a:lnTo>
                                  <a:lnTo>
                                    <a:pt x="745" y="427"/>
                                  </a:lnTo>
                                  <a:lnTo>
                                    <a:pt x="740" y="424"/>
                                  </a:lnTo>
                                  <a:lnTo>
                                    <a:pt x="735" y="422"/>
                                  </a:lnTo>
                                  <a:lnTo>
                                    <a:pt x="728" y="420"/>
                                  </a:lnTo>
                                  <a:lnTo>
                                    <a:pt x="723" y="415"/>
                                  </a:lnTo>
                                  <a:lnTo>
                                    <a:pt x="718" y="413"/>
                                  </a:lnTo>
                                  <a:lnTo>
                                    <a:pt x="711" y="413"/>
                                  </a:lnTo>
                                  <a:lnTo>
                                    <a:pt x="706" y="410"/>
                                  </a:lnTo>
                                  <a:lnTo>
                                    <a:pt x="699" y="405"/>
                                  </a:lnTo>
                                  <a:lnTo>
                                    <a:pt x="692" y="403"/>
                                  </a:lnTo>
                                  <a:lnTo>
                                    <a:pt x="685" y="403"/>
                                  </a:lnTo>
                                  <a:lnTo>
                                    <a:pt x="678" y="401"/>
                                  </a:lnTo>
                                  <a:lnTo>
                                    <a:pt x="668" y="398"/>
                                  </a:lnTo>
                                  <a:lnTo>
                                    <a:pt x="659" y="396"/>
                                  </a:lnTo>
                                  <a:lnTo>
                                    <a:pt x="651" y="394"/>
                                  </a:lnTo>
                                  <a:lnTo>
                                    <a:pt x="642" y="394"/>
                                  </a:lnTo>
                                  <a:lnTo>
                                    <a:pt x="635" y="391"/>
                                  </a:lnTo>
                                  <a:lnTo>
                                    <a:pt x="625" y="391"/>
                                  </a:lnTo>
                                  <a:lnTo>
                                    <a:pt x="616" y="389"/>
                                  </a:lnTo>
                                  <a:lnTo>
                                    <a:pt x="609" y="389"/>
                                  </a:lnTo>
                                  <a:lnTo>
                                    <a:pt x="601" y="389"/>
                                  </a:lnTo>
                                  <a:lnTo>
                                    <a:pt x="594" y="386"/>
                                  </a:lnTo>
                                  <a:lnTo>
                                    <a:pt x="587" y="386"/>
                                  </a:lnTo>
                                  <a:lnTo>
                                    <a:pt x="582" y="386"/>
                                  </a:lnTo>
                                  <a:lnTo>
                                    <a:pt x="575" y="386"/>
                                  </a:lnTo>
                                  <a:lnTo>
                                    <a:pt x="573" y="386"/>
                                  </a:lnTo>
                                  <a:lnTo>
                                    <a:pt x="575" y="389"/>
                                  </a:lnTo>
                                  <a:lnTo>
                                    <a:pt x="580" y="398"/>
                                  </a:lnTo>
                                  <a:lnTo>
                                    <a:pt x="585" y="403"/>
                                  </a:lnTo>
                                  <a:lnTo>
                                    <a:pt x="589" y="413"/>
                                  </a:lnTo>
                                  <a:lnTo>
                                    <a:pt x="597" y="420"/>
                                  </a:lnTo>
                                  <a:lnTo>
                                    <a:pt x="601" y="429"/>
                                  </a:lnTo>
                                  <a:lnTo>
                                    <a:pt x="606" y="439"/>
                                  </a:lnTo>
                                  <a:lnTo>
                                    <a:pt x="611" y="450"/>
                                  </a:lnTo>
                                  <a:lnTo>
                                    <a:pt x="616" y="460"/>
                                  </a:lnTo>
                                  <a:lnTo>
                                    <a:pt x="620" y="472"/>
                                  </a:lnTo>
                                  <a:lnTo>
                                    <a:pt x="623" y="484"/>
                                  </a:lnTo>
                                  <a:lnTo>
                                    <a:pt x="625" y="496"/>
                                  </a:lnTo>
                                  <a:lnTo>
                                    <a:pt x="625" y="507"/>
                                  </a:lnTo>
                                  <a:lnTo>
                                    <a:pt x="625" y="519"/>
                                  </a:lnTo>
                                  <a:lnTo>
                                    <a:pt x="623" y="529"/>
                                  </a:lnTo>
                                  <a:lnTo>
                                    <a:pt x="618" y="538"/>
                                  </a:lnTo>
                                  <a:lnTo>
                                    <a:pt x="616" y="550"/>
                                  </a:lnTo>
                                  <a:lnTo>
                                    <a:pt x="609" y="560"/>
                                  </a:lnTo>
                                  <a:lnTo>
                                    <a:pt x="601" y="569"/>
                                  </a:lnTo>
                                  <a:lnTo>
                                    <a:pt x="594" y="581"/>
                                  </a:lnTo>
                                  <a:lnTo>
                                    <a:pt x="587" y="588"/>
                                  </a:lnTo>
                                  <a:lnTo>
                                    <a:pt x="578" y="600"/>
                                  </a:lnTo>
                                  <a:lnTo>
                                    <a:pt x="568" y="607"/>
                                  </a:lnTo>
                                  <a:lnTo>
                                    <a:pt x="558" y="617"/>
                                  </a:lnTo>
                                  <a:lnTo>
                                    <a:pt x="549" y="626"/>
                                  </a:lnTo>
                                  <a:lnTo>
                                    <a:pt x="539" y="636"/>
                                  </a:lnTo>
                                  <a:lnTo>
                                    <a:pt x="530" y="645"/>
                                  </a:lnTo>
                                  <a:lnTo>
                                    <a:pt x="520" y="655"/>
                                  </a:lnTo>
                                  <a:lnTo>
                                    <a:pt x="513" y="664"/>
                                  </a:lnTo>
                                  <a:lnTo>
                                    <a:pt x="506" y="674"/>
                                  </a:lnTo>
                                  <a:lnTo>
                                    <a:pt x="499" y="681"/>
                                  </a:lnTo>
                                  <a:lnTo>
                                    <a:pt x="492" y="690"/>
                                  </a:lnTo>
                                  <a:lnTo>
                                    <a:pt x="484" y="700"/>
                                  </a:lnTo>
                                  <a:lnTo>
                                    <a:pt x="480" y="709"/>
                                  </a:lnTo>
                                  <a:lnTo>
                                    <a:pt x="475" y="716"/>
                                  </a:lnTo>
                                  <a:lnTo>
                                    <a:pt x="473" y="726"/>
                                  </a:lnTo>
                                  <a:lnTo>
                                    <a:pt x="468" y="735"/>
                                  </a:lnTo>
                                  <a:lnTo>
                                    <a:pt x="465" y="745"/>
                                  </a:lnTo>
                                  <a:lnTo>
                                    <a:pt x="463" y="754"/>
                                  </a:lnTo>
                                  <a:lnTo>
                                    <a:pt x="463" y="764"/>
                                  </a:lnTo>
                                  <a:lnTo>
                                    <a:pt x="461" y="771"/>
                                  </a:lnTo>
                                  <a:lnTo>
                                    <a:pt x="461" y="780"/>
                                  </a:lnTo>
                                  <a:lnTo>
                                    <a:pt x="461" y="790"/>
                                  </a:lnTo>
                                  <a:lnTo>
                                    <a:pt x="461" y="799"/>
                                  </a:lnTo>
                                  <a:lnTo>
                                    <a:pt x="461" y="809"/>
                                  </a:lnTo>
                                  <a:lnTo>
                                    <a:pt x="463" y="818"/>
                                  </a:lnTo>
                                  <a:lnTo>
                                    <a:pt x="463" y="828"/>
                                  </a:lnTo>
                                  <a:lnTo>
                                    <a:pt x="463" y="837"/>
                                  </a:lnTo>
                                  <a:lnTo>
                                    <a:pt x="463" y="847"/>
                                  </a:lnTo>
                                  <a:lnTo>
                                    <a:pt x="465" y="856"/>
                                  </a:lnTo>
                                  <a:lnTo>
                                    <a:pt x="468" y="866"/>
                                  </a:lnTo>
                                  <a:lnTo>
                                    <a:pt x="470" y="873"/>
                                  </a:lnTo>
                                  <a:lnTo>
                                    <a:pt x="470" y="880"/>
                                  </a:lnTo>
                                  <a:lnTo>
                                    <a:pt x="473" y="889"/>
                                  </a:lnTo>
                                  <a:lnTo>
                                    <a:pt x="473" y="894"/>
                                  </a:lnTo>
                                  <a:lnTo>
                                    <a:pt x="475" y="901"/>
                                  </a:lnTo>
                                  <a:lnTo>
                                    <a:pt x="475" y="906"/>
                                  </a:lnTo>
                                  <a:lnTo>
                                    <a:pt x="477" y="911"/>
                                  </a:lnTo>
                                  <a:lnTo>
                                    <a:pt x="480" y="918"/>
                                  </a:lnTo>
                                  <a:lnTo>
                                    <a:pt x="482" y="920"/>
                                  </a:lnTo>
                                  <a:lnTo>
                                    <a:pt x="477" y="918"/>
                                  </a:lnTo>
                                  <a:lnTo>
                                    <a:pt x="473" y="918"/>
                                  </a:lnTo>
                                  <a:lnTo>
                                    <a:pt x="468" y="918"/>
                                  </a:lnTo>
                                  <a:lnTo>
                                    <a:pt x="463" y="918"/>
                                  </a:lnTo>
                                  <a:lnTo>
                                    <a:pt x="456" y="918"/>
                                  </a:lnTo>
                                  <a:lnTo>
                                    <a:pt x="451" y="920"/>
                                  </a:lnTo>
                                  <a:lnTo>
                                    <a:pt x="444" y="920"/>
                                  </a:lnTo>
                                  <a:lnTo>
                                    <a:pt x="437" y="920"/>
                                  </a:lnTo>
                                  <a:lnTo>
                                    <a:pt x="427" y="920"/>
                                  </a:lnTo>
                                  <a:lnTo>
                                    <a:pt x="418" y="920"/>
                                  </a:lnTo>
                                  <a:lnTo>
                                    <a:pt x="408" y="920"/>
                                  </a:lnTo>
                                  <a:lnTo>
                                    <a:pt x="399" y="923"/>
                                  </a:lnTo>
                                  <a:lnTo>
                                    <a:pt x="389" y="925"/>
                                  </a:lnTo>
                                  <a:lnTo>
                                    <a:pt x="380" y="927"/>
                                  </a:lnTo>
                                  <a:lnTo>
                                    <a:pt x="368" y="927"/>
                                  </a:lnTo>
                                  <a:lnTo>
                                    <a:pt x="356" y="930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34" y="937"/>
                                  </a:lnTo>
                                  <a:lnTo>
                                    <a:pt x="322" y="939"/>
                                  </a:lnTo>
                                  <a:lnTo>
                                    <a:pt x="310" y="942"/>
                                  </a:lnTo>
                                  <a:lnTo>
                                    <a:pt x="301" y="946"/>
                                  </a:lnTo>
                                  <a:lnTo>
                                    <a:pt x="291" y="949"/>
                                  </a:lnTo>
                                  <a:lnTo>
                                    <a:pt x="282" y="951"/>
                                  </a:lnTo>
                                  <a:lnTo>
                                    <a:pt x="275" y="954"/>
                                  </a:lnTo>
                                  <a:lnTo>
                                    <a:pt x="267" y="956"/>
                                  </a:lnTo>
                                  <a:lnTo>
                                    <a:pt x="260" y="958"/>
                                  </a:lnTo>
                                  <a:lnTo>
                                    <a:pt x="251" y="963"/>
                                  </a:lnTo>
                                  <a:lnTo>
                                    <a:pt x="251" y="963"/>
                                  </a:lnTo>
                                  <a:lnTo>
                                    <a:pt x="0" y="664"/>
                                  </a:lnTo>
                                  <a:lnTo>
                                    <a:pt x="0" y="6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70"/>
                          <wps:cNvSpPr>
                            <a:spLocks/>
                          </wps:cNvSpPr>
                          <wps:spPr bwMode="auto">
                            <a:xfrm>
                              <a:off x="224155" y="346710"/>
                              <a:ext cx="187960" cy="182245"/>
                            </a:xfrm>
                            <a:custGeom>
                              <a:avLst/>
                              <a:gdLst>
                                <a:gd name="T0" fmla="*/ 296 w 296"/>
                                <a:gd name="T1" fmla="*/ 78 h 287"/>
                                <a:gd name="T2" fmla="*/ 296 w 296"/>
                                <a:gd name="T3" fmla="*/ 80 h 287"/>
                                <a:gd name="T4" fmla="*/ 294 w 296"/>
                                <a:gd name="T5" fmla="*/ 88 h 287"/>
                                <a:gd name="T6" fmla="*/ 291 w 296"/>
                                <a:gd name="T7" fmla="*/ 92 h 287"/>
                                <a:gd name="T8" fmla="*/ 289 w 296"/>
                                <a:gd name="T9" fmla="*/ 99 h 287"/>
                                <a:gd name="T10" fmla="*/ 286 w 296"/>
                                <a:gd name="T11" fmla="*/ 107 h 287"/>
                                <a:gd name="T12" fmla="*/ 284 w 296"/>
                                <a:gd name="T13" fmla="*/ 116 h 287"/>
                                <a:gd name="T14" fmla="*/ 282 w 296"/>
                                <a:gd name="T15" fmla="*/ 123 h 287"/>
                                <a:gd name="T16" fmla="*/ 277 w 296"/>
                                <a:gd name="T17" fmla="*/ 133 h 287"/>
                                <a:gd name="T18" fmla="*/ 274 w 296"/>
                                <a:gd name="T19" fmla="*/ 142 h 287"/>
                                <a:gd name="T20" fmla="*/ 270 w 296"/>
                                <a:gd name="T21" fmla="*/ 152 h 287"/>
                                <a:gd name="T22" fmla="*/ 265 w 296"/>
                                <a:gd name="T23" fmla="*/ 161 h 287"/>
                                <a:gd name="T24" fmla="*/ 258 w 296"/>
                                <a:gd name="T25" fmla="*/ 173 h 287"/>
                                <a:gd name="T26" fmla="*/ 253 w 296"/>
                                <a:gd name="T27" fmla="*/ 182 h 287"/>
                                <a:gd name="T28" fmla="*/ 246 w 296"/>
                                <a:gd name="T29" fmla="*/ 192 h 287"/>
                                <a:gd name="T30" fmla="*/ 236 w 296"/>
                                <a:gd name="T31" fmla="*/ 201 h 287"/>
                                <a:gd name="T32" fmla="*/ 229 w 296"/>
                                <a:gd name="T33" fmla="*/ 211 h 287"/>
                                <a:gd name="T34" fmla="*/ 220 w 296"/>
                                <a:gd name="T35" fmla="*/ 220 h 287"/>
                                <a:gd name="T36" fmla="*/ 210 w 296"/>
                                <a:gd name="T37" fmla="*/ 228 h 287"/>
                                <a:gd name="T38" fmla="*/ 200 w 296"/>
                                <a:gd name="T39" fmla="*/ 237 h 287"/>
                                <a:gd name="T40" fmla="*/ 191 w 296"/>
                                <a:gd name="T41" fmla="*/ 244 h 287"/>
                                <a:gd name="T42" fmla="*/ 181 w 296"/>
                                <a:gd name="T43" fmla="*/ 251 h 287"/>
                                <a:gd name="T44" fmla="*/ 172 w 296"/>
                                <a:gd name="T45" fmla="*/ 258 h 287"/>
                                <a:gd name="T46" fmla="*/ 160 w 296"/>
                                <a:gd name="T47" fmla="*/ 266 h 287"/>
                                <a:gd name="T48" fmla="*/ 150 w 296"/>
                                <a:gd name="T49" fmla="*/ 270 h 287"/>
                                <a:gd name="T50" fmla="*/ 141 w 296"/>
                                <a:gd name="T51" fmla="*/ 273 h 287"/>
                                <a:gd name="T52" fmla="*/ 131 w 296"/>
                                <a:gd name="T53" fmla="*/ 280 h 287"/>
                                <a:gd name="T54" fmla="*/ 122 w 296"/>
                                <a:gd name="T55" fmla="*/ 282 h 287"/>
                                <a:gd name="T56" fmla="*/ 112 w 296"/>
                                <a:gd name="T57" fmla="*/ 285 h 287"/>
                                <a:gd name="T58" fmla="*/ 103 w 296"/>
                                <a:gd name="T59" fmla="*/ 285 h 287"/>
                                <a:gd name="T60" fmla="*/ 96 w 296"/>
                                <a:gd name="T61" fmla="*/ 287 h 287"/>
                                <a:gd name="T62" fmla="*/ 86 w 296"/>
                                <a:gd name="T63" fmla="*/ 285 h 287"/>
                                <a:gd name="T64" fmla="*/ 76 w 296"/>
                                <a:gd name="T65" fmla="*/ 282 h 287"/>
                                <a:gd name="T66" fmla="*/ 69 w 296"/>
                                <a:gd name="T67" fmla="*/ 280 h 287"/>
                                <a:gd name="T68" fmla="*/ 62 w 296"/>
                                <a:gd name="T69" fmla="*/ 277 h 287"/>
                                <a:gd name="T70" fmla="*/ 55 w 296"/>
                                <a:gd name="T71" fmla="*/ 273 h 287"/>
                                <a:gd name="T72" fmla="*/ 50 w 296"/>
                                <a:gd name="T73" fmla="*/ 268 h 287"/>
                                <a:gd name="T74" fmla="*/ 45 w 296"/>
                                <a:gd name="T75" fmla="*/ 266 h 287"/>
                                <a:gd name="T76" fmla="*/ 41 w 296"/>
                                <a:gd name="T77" fmla="*/ 261 h 287"/>
                                <a:gd name="T78" fmla="*/ 33 w 296"/>
                                <a:gd name="T79" fmla="*/ 251 h 287"/>
                                <a:gd name="T80" fmla="*/ 26 w 296"/>
                                <a:gd name="T81" fmla="*/ 247 h 287"/>
                                <a:gd name="T82" fmla="*/ 24 w 296"/>
                                <a:gd name="T83" fmla="*/ 239 h 287"/>
                                <a:gd name="T84" fmla="*/ 24 w 296"/>
                                <a:gd name="T85" fmla="*/ 239 h 287"/>
                                <a:gd name="T86" fmla="*/ 0 w 296"/>
                                <a:gd name="T87" fmla="*/ 0 h 287"/>
                                <a:gd name="T88" fmla="*/ 296 w 296"/>
                                <a:gd name="T89" fmla="*/ 78 h 287"/>
                                <a:gd name="T90" fmla="*/ 296 w 296"/>
                                <a:gd name="T91" fmla="*/ 78 h 2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96" h="287">
                                  <a:moveTo>
                                    <a:pt x="296" y="78"/>
                                  </a:moveTo>
                                  <a:lnTo>
                                    <a:pt x="296" y="80"/>
                                  </a:lnTo>
                                  <a:lnTo>
                                    <a:pt x="294" y="88"/>
                                  </a:lnTo>
                                  <a:lnTo>
                                    <a:pt x="291" y="92"/>
                                  </a:lnTo>
                                  <a:lnTo>
                                    <a:pt x="289" y="99"/>
                                  </a:lnTo>
                                  <a:lnTo>
                                    <a:pt x="286" y="107"/>
                                  </a:lnTo>
                                  <a:lnTo>
                                    <a:pt x="284" y="116"/>
                                  </a:lnTo>
                                  <a:lnTo>
                                    <a:pt x="282" y="123"/>
                                  </a:lnTo>
                                  <a:lnTo>
                                    <a:pt x="277" y="133"/>
                                  </a:lnTo>
                                  <a:lnTo>
                                    <a:pt x="274" y="142"/>
                                  </a:lnTo>
                                  <a:lnTo>
                                    <a:pt x="270" y="152"/>
                                  </a:lnTo>
                                  <a:lnTo>
                                    <a:pt x="265" y="161"/>
                                  </a:lnTo>
                                  <a:lnTo>
                                    <a:pt x="258" y="173"/>
                                  </a:lnTo>
                                  <a:lnTo>
                                    <a:pt x="253" y="182"/>
                                  </a:lnTo>
                                  <a:lnTo>
                                    <a:pt x="246" y="192"/>
                                  </a:lnTo>
                                  <a:lnTo>
                                    <a:pt x="236" y="201"/>
                                  </a:lnTo>
                                  <a:lnTo>
                                    <a:pt x="229" y="211"/>
                                  </a:lnTo>
                                  <a:lnTo>
                                    <a:pt x="220" y="220"/>
                                  </a:lnTo>
                                  <a:lnTo>
                                    <a:pt x="210" y="228"/>
                                  </a:lnTo>
                                  <a:lnTo>
                                    <a:pt x="200" y="237"/>
                                  </a:lnTo>
                                  <a:lnTo>
                                    <a:pt x="191" y="244"/>
                                  </a:lnTo>
                                  <a:lnTo>
                                    <a:pt x="181" y="251"/>
                                  </a:lnTo>
                                  <a:lnTo>
                                    <a:pt x="172" y="258"/>
                                  </a:lnTo>
                                  <a:lnTo>
                                    <a:pt x="160" y="266"/>
                                  </a:lnTo>
                                  <a:lnTo>
                                    <a:pt x="150" y="270"/>
                                  </a:lnTo>
                                  <a:lnTo>
                                    <a:pt x="141" y="273"/>
                                  </a:lnTo>
                                  <a:lnTo>
                                    <a:pt x="131" y="280"/>
                                  </a:lnTo>
                                  <a:lnTo>
                                    <a:pt x="122" y="282"/>
                                  </a:lnTo>
                                  <a:lnTo>
                                    <a:pt x="112" y="285"/>
                                  </a:lnTo>
                                  <a:lnTo>
                                    <a:pt x="103" y="285"/>
                                  </a:lnTo>
                                  <a:lnTo>
                                    <a:pt x="96" y="287"/>
                                  </a:lnTo>
                                  <a:lnTo>
                                    <a:pt x="86" y="285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69" y="280"/>
                                  </a:lnTo>
                                  <a:lnTo>
                                    <a:pt x="62" y="277"/>
                                  </a:lnTo>
                                  <a:lnTo>
                                    <a:pt x="55" y="273"/>
                                  </a:lnTo>
                                  <a:lnTo>
                                    <a:pt x="50" y="268"/>
                                  </a:lnTo>
                                  <a:lnTo>
                                    <a:pt x="45" y="266"/>
                                  </a:lnTo>
                                  <a:lnTo>
                                    <a:pt x="41" y="261"/>
                                  </a:lnTo>
                                  <a:lnTo>
                                    <a:pt x="33" y="251"/>
                                  </a:lnTo>
                                  <a:lnTo>
                                    <a:pt x="26" y="247"/>
                                  </a:lnTo>
                                  <a:lnTo>
                                    <a:pt x="24" y="239"/>
                                  </a:lnTo>
                                  <a:lnTo>
                                    <a:pt x="24" y="23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96" y="78"/>
                                  </a:lnTo>
                                  <a:lnTo>
                                    <a:pt x="296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808080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171"/>
                          <wps:cNvSpPr>
                            <a:spLocks/>
                          </wps:cNvSpPr>
                          <wps:spPr bwMode="auto">
                            <a:xfrm>
                              <a:off x="13335" y="125095"/>
                              <a:ext cx="698500" cy="516890"/>
                            </a:xfrm>
                            <a:custGeom>
                              <a:avLst/>
                              <a:gdLst>
                                <a:gd name="T0" fmla="*/ 289 w 1100"/>
                                <a:gd name="T1" fmla="*/ 2 h 814"/>
                                <a:gd name="T2" fmla="*/ 416 w 1100"/>
                                <a:gd name="T3" fmla="*/ 2 h 814"/>
                                <a:gd name="T4" fmla="*/ 595 w 1100"/>
                                <a:gd name="T5" fmla="*/ 33 h 814"/>
                                <a:gd name="T6" fmla="*/ 783 w 1100"/>
                                <a:gd name="T7" fmla="*/ 109 h 814"/>
                                <a:gd name="T8" fmla="*/ 948 w 1100"/>
                                <a:gd name="T9" fmla="*/ 214 h 814"/>
                                <a:gd name="T10" fmla="*/ 1050 w 1100"/>
                                <a:gd name="T11" fmla="*/ 297 h 814"/>
                                <a:gd name="T12" fmla="*/ 1074 w 1100"/>
                                <a:gd name="T13" fmla="*/ 320 h 814"/>
                                <a:gd name="T14" fmla="*/ 1091 w 1100"/>
                                <a:gd name="T15" fmla="*/ 361 h 814"/>
                                <a:gd name="T16" fmla="*/ 1100 w 1100"/>
                                <a:gd name="T17" fmla="*/ 418 h 814"/>
                                <a:gd name="T18" fmla="*/ 1081 w 1100"/>
                                <a:gd name="T19" fmla="*/ 477 h 814"/>
                                <a:gd name="T20" fmla="*/ 1031 w 1100"/>
                                <a:gd name="T21" fmla="*/ 529 h 814"/>
                                <a:gd name="T22" fmla="*/ 964 w 1100"/>
                                <a:gd name="T23" fmla="*/ 567 h 814"/>
                                <a:gd name="T24" fmla="*/ 900 w 1100"/>
                                <a:gd name="T25" fmla="*/ 588 h 814"/>
                                <a:gd name="T26" fmla="*/ 850 w 1100"/>
                                <a:gd name="T27" fmla="*/ 593 h 814"/>
                                <a:gd name="T28" fmla="*/ 821 w 1100"/>
                                <a:gd name="T29" fmla="*/ 588 h 814"/>
                                <a:gd name="T30" fmla="*/ 926 w 1100"/>
                                <a:gd name="T31" fmla="*/ 503 h 814"/>
                                <a:gd name="T32" fmla="*/ 900 w 1100"/>
                                <a:gd name="T33" fmla="*/ 505 h 814"/>
                                <a:gd name="T34" fmla="*/ 859 w 1100"/>
                                <a:gd name="T35" fmla="*/ 508 h 814"/>
                                <a:gd name="T36" fmla="*/ 812 w 1100"/>
                                <a:gd name="T37" fmla="*/ 513 h 814"/>
                                <a:gd name="T38" fmla="*/ 764 w 1100"/>
                                <a:gd name="T39" fmla="*/ 513 h 814"/>
                                <a:gd name="T40" fmla="*/ 728 w 1100"/>
                                <a:gd name="T41" fmla="*/ 513 h 814"/>
                                <a:gd name="T42" fmla="*/ 733 w 1100"/>
                                <a:gd name="T43" fmla="*/ 505 h 814"/>
                                <a:gd name="T44" fmla="*/ 771 w 1100"/>
                                <a:gd name="T45" fmla="*/ 491 h 814"/>
                                <a:gd name="T46" fmla="*/ 812 w 1100"/>
                                <a:gd name="T47" fmla="*/ 470 h 814"/>
                                <a:gd name="T48" fmla="*/ 843 w 1100"/>
                                <a:gd name="T49" fmla="*/ 425 h 814"/>
                                <a:gd name="T50" fmla="*/ 707 w 1100"/>
                                <a:gd name="T51" fmla="*/ 406 h 814"/>
                                <a:gd name="T52" fmla="*/ 683 w 1100"/>
                                <a:gd name="T53" fmla="*/ 422 h 814"/>
                                <a:gd name="T54" fmla="*/ 640 w 1100"/>
                                <a:gd name="T55" fmla="*/ 439 h 814"/>
                                <a:gd name="T56" fmla="*/ 573 w 1100"/>
                                <a:gd name="T57" fmla="*/ 444 h 814"/>
                                <a:gd name="T58" fmla="*/ 492 w 1100"/>
                                <a:gd name="T59" fmla="*/ 434 h 814"/>
                                <a:gd name="T60" fmla="*/ 430 w 1100"/>
                                <a:gd name="T61" fmla="*/ 422 h 814"/>
                                <a:gd name="T62" fmla="*/ 416 w 1100"/>
                                <a:gd name="T63" fmla="*/ 494 h 814"/>
                                <a:gd name="T64" fmla="*/ 346 w 1100"/>
                                <a:gd name="T65" fmla="*/ 588 h 814"/>
                                <a:gd name="T66" fmla="*/ 334 w 1100"/>
                                <a:gd name="T67" fmla="*/ 558 h 814"/>
                                <a:gd name="T68" fmla="*/ 313 w 1100"/>
                                <a:gd name="T69" fmla="*/ 522 h 814"/>
                                <a:gd name="T70" fmla="*/ 287 w 1100"/>
                                <a:gd name="T71" fmla="*/ 498 h 814"/>
                                <a:gd name="T72" fmla="*/ 253 w 1100"/>
                                <a:gd name="T73" fmla="*/ 498 h 814"/>
                                <a:gd name="T74" fmla="*/ 225 w 1100"/>
                                <a:gd name="T75" fmla="*/ 522 h 814"/>
                                <a:gd name="T76" fmla="*/ 201 w 1100"/>
                                <a:gd name="T77" fmla="*/ 562 h 814"/>
                                <a:gd name="T78" fmla="*/ 191 w 1100"/>
                                <a:gd name="T79" fmla="*/ 619 h 814"/>
                                <a:gd name="T80" fmla="*/ 191 w 1100"/>
                                <a:gd name="T81" fmla="*/ 667 h 814"/>
                                <a:gd name="T82" fmla="*/ 194 w 1100"/>
                                <a:gd name="T83" fmla="*/ 690 h 814"/>
                                <a:gd name="T84" fmla="*/ 39 w 1100"/>
                                <a:gd name="T85" fmla="*/ 804 h 814"/>
                                <a:gd name="T86" fmla="*/ 24 w 1100"/>
                                <a:gd name="T87" fmla="*/ 757 h 814"/>
                                <a:gd name="T88" fmla="*/ 8 w 1100"/>
                                <a:gd name="T89" fmla="*/ 669 h 814"/>
                                <a:gd name="T90" fmla="*/ 0 w 1100"/>
                                <a:gd name="T91" fmla="*/ 550 h 814"/>
                                <a:gd name="T92" fmla="*/ 8 w 1100"/>
                                <a:gd name="T93" fmla="*/ 415 h 814"/>
                                <a:gd name="T94" fmla="*/ 39 w 1100"/>
                                <a:gd name="T95" fmla="*/ 280 h 814"/>
                                <a:gd name="T96" fmla="*/ 91 w 1100"/>
                                <a:gd name="T97" fmla="*/ 164 h 814"/>
                                <a:gd name="T98" fmla="*/ 163 w 1100"/>
                                <a:gd name="T99" fmla="*/ 76 h 814"/>
                                <a:gd name="T100" fmla="*/ 225 w 1100"/>
                                <a:gd name="T101" fmla="*/ 24 h 814"/>
                                <a:gd name="T102" fmla="*/ 253 w 1100"/>
                                <a:gd name="T103" fmla="*/ 7 h 8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1100" h="814">
                                  <a:moveTo>
                                    <a:pt x="253" y="7"/>
                                  </a:moveTo>
                                  <a:lnTo>
                                    <a:pt x="256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2" y="2"/>
                                  </a:lnTo>
                                  <a:lnTo>
                                    <a:pt x="289" y="2"/>
                                  </a:lnTo>
                                  <a:lnTo>
                                    <a:pt x="308" y="2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85" y="2"/>
                                  </a:lnTo>
                                  <a:lnTo>
                                    <a:pt x="416" y="2"/>
                                  </a:lnTo>
                                  <a:lnTo>
                                    <a:pt x="449" y="7"/>
                                  </a:lnTo>
                                  <a:lnTo>
                                    <a:pt x="482" y="9"/>
                                  </a:lnTo>
                                  <a:lnTo>
                                    <a:pt x="518" y="17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95" y="33"/>
                                  </a:lnTo>
                                  <a:lnTo>
                                    <a:pt x="633" y="45"/>
                                  </a:lnTo>
                                  <a:lnTo>
                                    <a:pt x="673" y="59"/>
                                  </a:lnTo>
                                  <a:lnTo>
                                    <a:pt x="709" y="74"/>
                                  </a:lnTo>
                                  <a:lnTo>
                                    <a:pt x="747" y="90"/>
                                  </a:lnTo>
                                  <a:lnTo>
                                    <a:pt x="783" y="109"/>
                                  </a:lnTo>
                                  <a:lnTo>
                                    <a:pt x="819" y="130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88" y="171"/>
                                  </a:lnTo>
                                  <a:lnTo>
                                    <a:pt x="917" y="192"/>
                                  </a:lnTo>
                                  <a:lnTo>
                                    <a:pt x="948" y="214"/>
                                  </a:lnTo>
                                  <a:lnTo>
                                    <a:pt x="971" y="233"/>
                                  </a:lnTo>
                                  <a:lnTo>
                                    <a:pt x="995" y="251"/>
                                  </a:lnTo>
                                  <a:lnTo>
                                    <a:pt x="1017" y="268"/>
                                  </a:lnTo>
                                  <a:lnTo>
                                    <a:pt x="1036" y="285"/>
                                  </a:lnTo>
                                  <a:lnTo>
                                    <a:pt x="1050" y="297"/>
                                  </a:lnTo>
                                  <a:lnTo>
                                    <a:pt x="1060" y="306"/>
                                  </a:lnTo>
                                  <a:lnTo>
                                    <a:pt x="1067" y="311"/>
                                  </a:lnTo>
                                  <a:lnTo>
                                    <a:pt x="1069" y="313"/>
                                  </a:lnTo>
                                  <a:lnTo>
                                    <a:pt x="1072" y="318"/>
                                  </a:lnTo>
                                  <a:lnTo>
                                    <a:pt x="1074" y="320"/>
                                  </a:lnTo>
                                  <a:lnTo>
                                    <a:pt x="1076" y="327"/>
                                  </a:lnTo>
                                  <a:lnTo>
                                    <a:pt x="1079" y="332"/>
                                  </a:lnTo>
                                  <a:lnTo>
                                    <a:pt x="1084" y="342"/>
                                  </a:lnTo>
                                  <a:lnTo>
                                    <a:pt x="1086" y="349"/>
                                  </a:lnTo>
                                  <a:lnTo>
                                    <a:pt x="1091" y="361"/>
                                  </a:lnTo>
                                  <a:lnTo>
                                    <a:pt x="1093" y="370"/>
                                  </a:lnTo>
                                  <a:lnTo>
                                    <a:pt x="1096" y="382"/>
                                  </a:lnTo>
                                  <a:lnTo>
                                    <a:pt x="1098" y="391"/>
                                  </a:lnTo>
                                  <a:lnTo>
                                    <a:pt x="1100" y="406"/>
                                  </a:lnTo>
                                  <a:lnTo>
                                    <a:pt x="1100" y="418"/>
                                  </a:lnTo>
                                  <a:lnTo>
                                    <a:pt x="1100" y="429"/>
                                  </a:lnTo>
                                  <a:lnTo>
                                    <a:pt x="1098" y="441"/>
                                  </a:lnTo>
                                  <a:lnTo>
                                    <a:pt x="1093" y="453"/>
                                  </a:lnTo>
                                  <a:lnTo>
                                    <a:pt x="1088" y="465"/>
                                  </a:lnTo>
                                  <a:lnTo>
                                    <a:pt x="1081" y="477"/>
                                  </a:lnTo>
                                  <a:lnTo>
                                    <a:pt x="1074" y="489"/>
                                  </a:lnTo>
                                  <a:lnTo>
                                    <a:pt x="1065" y="498"/>
                                  </a:lnTo>
                                  <a:lnTo>
                                    <a:pt x="1053" y="508"/>
                                  </a:lnTo>
                                  <a:lnTo>
                                    <a:pt x="1043" y="520"/>
                                  </a:lnTo>
                                  <a:lnTo>
                                    <a:pt x="1031" y="529"/>
                                  </a:lnTo>
                                  <a:lnTo>
                                    <a:pt x="1019" y="539"/>
                                  </a:lnTo>
                                  <a:lnTo>
                                    <a:pt x="1005" y="546"/>
                                  </a:lnTo>
                                  <a:lnTo>
                                    <a:pt x="991" y="553"/>
                                  </a:lnTo>
                                  <a:lnTo>
                                    <a:pt x="976" y="560"/>
                                  </a:lnTo>
                                  <a:lnTo>
                                    <a:pt x="964" y="567"/>
                                  </a:lnTo>
                                  <a:lnTo>
                                    <a:pt x="950" y="572"/>
                                  </a:lnTo>
                                  <a:lnTo>
                                    <a:pt x="936" y="577"/>
                                  </a:lnTo>
                                  <a:lnTo>
                                    <a:pt x="924" y="581"/>
                                  </a:lnTo>
                                  <a:lnTo>
                                    <a:pt x="912" y="586"/>
                                  </a:lnTo>
                                  <a:lnTo>
                                    <a:pt x="900" y="588"/>
                                  </a:lnTo>
                                  <a:lnTo>
                                    <a:pt x="888" y="591"/>
                                  </a:lnTo>
                                  <a:lnTo>
                                    <a:pt x="878" y="591"/>
                                  </a:lnTo>
                                  <a:lnTo>
                                    <a:pt x="869" y="593"/>
                                  </a:lnTo>
                                  <a:lnTo>
                                    <a:pt x="859" y="593"/>
                                  </a:lnTo>
                                  <a:lnTo>
                                    <a:pt x="850" y="593"/>
                                  </a:lnTo>
                                  <a:lnTo>
                                    <a:pt x="843" y="593"/>
                                  </a:lnTo>
                                  <a:lnTo>
                                    <a:pt x="838" y="593"/>
                                  </a:lnTo>
                                  <a:lnTo>
                                    <a:pt x="831" y="591"/>
                                  </a:lnTo>
                                  <a:lnTo>
                                    <a:pt x="826" y="591"/>
                                  </a:lnTo>
                                  <a:lnTo>
                                    <a:pt x="821" y="588"/>
                                  </a:lnTo>
                                  <a:lnTo>
                                    <a:pt x="819" y="588"/>
                                  </a:lnTo>
                                  <a:lnTo>
                                    <a:pt x="814" y="586"/>
                                  </a:lnTo>
                                  <a:lnTo>
                                    <a:pt x="812" y="586"/>
                                  </a:lnTo>
                                  <a:lnTo>
                                    <a:pt x="929" y="503"/>
                                  </a:lnTo>
                                  <a:lnTo>
                                    <a:pt x="926" y="503"/>
                                  </a:lnTo>
                                  <a:lnTo>
                                    <a:pt x="921" y="503"/>
                                  </a:lnTo>
                                  <a:lnTo>
                                    <a:pt x="917" y="503"/>
                                  </a:lnTo>
                                  <a:lnTo>
                                    <a:pt x="912" y="505"/>
                                  </a:lnTo>
                                  <a:lnTo>
                                    <a:pt x="905" y="505"/>
                                  </a:lnTo>
                                  <a:lnTo>
                                    <a:pt x="900" y="505"/>
                                  </a:lnTo>
                                  <a:lnTo>
                                    <a:pt x="893" y="505"/>
                                  </a:lnTo>
                                  <a:lnTo>
                                    <a:pt x="886" y="508"/>
                                  </a:lnTo>
                                  <a:lnTo>
                                    <a:pt x="876" y="508"/>
                                  </a:lnTo>
                                  <a:lnTo>
                                    <a:pt x="869" y="508"/>
                                  </a:lnTo>
                                  <a:lnTo>
                                    <a:pt x="859" y="508"/>
                                  </a:lnTo>
                                  <a:lnTo>
                                    <a:pt x="850" y="510"/>
                                  </a:lnTo>
                                  <a:lnTo>
                                    <a:pt x="840" y="510"/>
                                  </a:lnTo>
                                  <a:lnTo>
                                    <a:pt x="833" y="513"/>
                                  </a:lnTo>
                                  <a:lnTo>
                                    <a:pt x="821" y="513"/>
                                  </a:lnTo>
                                  <a:lnTo>
                                    <a:pt x="812" y="513"/>
                                  </a:lnTo>
                                  <a:lnTo>
                                    <a:pt x="802" y="513"/>
                                  </a:lnTo>
                                  <a:lnTo>
                                    <a:pt x="793" y="513"/>
                                  </a:lnTo>
                                  <a:lnTo>
                                    <a:pt x="783" y="513"/>
                                  </a:lnTo>
                                  <a:lnTo>
                                    <a:pt x="773" y="513"/>
                                  </a:lnTo>
                                  <a:lnTo>
                                    <a:pt x="764" y="513"/>
                                  </a:lnTo>
                                  <a:lnTo>
                                    <a:pt x="757" y="513"/>
                                  </a:lnTo>
                                  <a:lnTo>
                                    <a:pt x="747" y="513"/>
                                  </a:lnTo>
                                  <a:lnTo>
                                    <a:pt x="740" y="513"/>
                                  </a:lnTo>
                                  <a:lnTo>
                                    <a:pt x="733" y="513"/>
                                  </a:lnTo>
                                  <a:lnTo>
                                    <a:pt x="728" y="513"/>
                                  </a:lnTo>
                                  <a:lnTo>
                                    <a:pt x="721" y="513"/>
                                  </a:lnTo>
                                  <a:lnTo>
                                    <a:pt x="719" y="513"/>
                                  </a:lnTo>
                                  <a:lnTo>
                                    <a:pt x="721" y="510"/>
                                  </a:lnTo>
                                  <a:lnTo>
                                    <a:pt x="731" y="508"/>
                                  </a:lnTo>
                                  <a:lnTo>
                                    <a:pt x="733" y="505"/>
                                  </a:lnTo>
                                  <a:lnTo>
                                    <a:pt x="740" y="503"/>
                                  </a:lnTo>
                                  <a:lnTo>
                                    <a:pt x="747" y="501"/>
                                  </a:lnTo>
                                  <a:lnTo>
                                    <a:pt x="757" y="498"/>
                                  </a:lnTo>
                                  <a:lnTo>
                                    <a:pt x="764" y="494"/>
                                  </a:lnTo>
                                  <a:lnTo>
                                    <a:pt x="771" y="491"/>
                                  </a:lnTo>
                                  <a:lnTo>
                                    <a:pt x="781" y="486"/>
                                  </a:lnTo>
                                  <a:lnTo>
                                    <a:pt x="788" y="482"/>
                                  </a:lnTo>
                                  <a:lnTo>
                                    <a:pt x="795" y="477"/>
                                  </a:lnTo>
                                  <a:lnTo>
                                    <a:pt x="804" y="472"/>
                                  </a:lnTo>
                                  <a:lnTo>
                                    <a:pt x="812" y="470"/>
                                  </a:lnTo>
                                  <a:lnTo>
                                    <a:pt x="819" y="465"/>
                                  </a:lnTo>
                                  <a:lnTo>
                                    <a:pt x="828" y="453"/>
                                  </a:lnTo>
                                  <a:lnTo>
                                    <a:pt x="835" y="444"/>
                                  </a:lnTo>
                                  <a:lnTo>
                                    <a:pt x="838" y="432"/>
                                  </a:lnTo>
                                  <a:lnTo>
                                    <a:pt x="843" y="425"/>
                                  </a:lnTo>
                                  <a:lnTo>
                                    <a:pt x="843" y="415"/>
                                  </a:lnTo>
                                  <a:lnTo>
                                    <a:pt x="843" y="408"/>
                                  </a:lnTo>
                                  <a:lnTo>
                                    <a:pt x="843" y="406"/>
                                  </a:lnTo>
                                  <a:lnTo>
                                    <a:pt x="709" y="406"/>
                                  </a:lnTo>
                                  <a:lnTo>
                                    <a:pt x="707" y="406"/>
                                  </a:lnTo>
                                  <a:lnTo>
                                    <a:pt x="702" y="410"/>
                                  </a:lnTo>
                                  <a:lnTo>
                                    <a:pt x="697" y="413"/>
                                  </a:lnTo>
                                  <a:lnTo>
                                    <a:pt x="695" y="415"/>
                                  </a:lnTo>
                                  <a:lnTo>
                                    <a:pt x="688" y="418"/>
                                  </a:lnTo>
                                  <a:lnTo>
                                    <a:pt x="683" y="422"/>
                                  </a:lnTo>
                                  <a:lnTo>
                                    <a:pt x="676" y="427"/>
                                  </a:lnTo>
                                  <a:lnTo>
                                    <a:pt x="668" y="429"/>
                                  </a:lnTo>
                                  <a:lnTo>
                                    <a:pt x="659" y="432"/>
                                  </a:lnTo>
                                  <a:lnTo>
                                    <a:pt x="652" y="437"/>
                                  </a:lnTo>
                                  <a:lnTo>
                                    <a:pt x="640" y="439"/>
                                  </a:lnTo>
                                  <a:lnTo>
                                    <a:pt x="628" y="441"/>
                                  </a:lnTo>
                                  <a:lnTo>
                                    <a:pt x="616" y="444"/>
                                  </a:lnTo>
                                  <a:lnTo>
                                    <a:pt x="604" y="446"/>
                                  </a:lnTo>
                                  <a:lnTo>
                                    <a:pt x="587" y="444"/>
                                  </a:lnTo>
                                  <a:lnTo>
                                    <a:pt x="573" y="444"/>
                                  </a:lnTo>
                                  <a:lnTo>
                                    <a:pt x="556" y="444"/>
                                  </a:lnTo>
                                  <a:lnTo>
                                    <a:pt x="540" y="444"/>
                                  </a:lnTo>
                                  <a:lnTo>
                                    <a:pt x="523" y="439"/>
                                  </a:lnTo>
                                  <a:lnTo>
                                    <a:pt x="509" y="437"/>
                                  </a:lnTo>
                                  <a:lnTo>
                                    <a:pt x="492" y="434"/>
                                  </a:lnTo>
                                  <a:lnTo>
                                    <a:pt x="478" y="434"/>
                                  </a:lnTo>
                                  <a:lnTo>
                                    <a:pt x="463" y="429"/>
                                  </a:lnTo>
                                  <a:lnTo>
                                    <a:pt x="449" y="427"/>
                                  </a:lnTo>
                                  <a:lnTo>
                                    <a:pt x="437" y="425"/>
                                  </a:lnTo>
                                  <a:lnTo>
                                    <a:pt x="430" y="422"/>
                                  </a:lnTo>
                                  <a:lnTo>
                                    <a:pt x="420" y="420"/>
                                  </a:lnTo>
                                  <a:lnTo>
                                    <a:pt x="413" y="418"/>
                                  </a:lnTo>
                                  <a:lnTo>
                                    <a:pt x="411" y="418"/>
                                  </a:lnTo>
                                  <a:lnTo>
                                    <a:pt x="480" y="494"/>
                                  </a:lnTo>
                                  <a:lnTo>
                                    <a:pt x="416" y="494"/>
                                  </a:lnTo>
                                  <a:lnTo>
                                    <a:pt x="447" y="534"/>
                                  </a:lnTo>
                                  <a:lnTo>
                                    <a:pt x="394" y="534"/>
                                  </a:lnTo>
                                  <a:lnTo>
                                    <a:pt x="399" y="581"/>
                                  </a:lnTo>
                                  <a:lnTo>
                                    <a:pt x="346" y="591"/>
                                  </a:lnTo>
                                  <a:lnTo>
                                    <a:pt x="346" y="588"/>
                                  </a:lnTo>
                                  <a:lnTo>
                                    <a:pt x="344" y="581"/>
                                  </a:lnTo>
                                  <a:lnTo>
                                    <a:pt x="342" y="574"/>
                                  </a:lnTo>
                                  <a:lnTo>
                                    <a:pt x="339" y="569"/>
                                  </a:lnTo>
                                  <a:lnTo>
                                    <a:pt x="337" y="562"/>
                                  </a:lnTo>
                                  <a:lnTo>
                                    <a:pt x="334" y="558"/>
                                  </a:lnTo>
                                  <a:lnTo>
                                    <a:pt x="330" y="548"/>
                                  </a:lnTo>
                                  <a:lnTo>
                                    <a:pt x="327" y="541"/>
                                  </a:lnTo>
                                  <a:lnTo>
                                    <a:pt x="323" y="534"/>
                                  </a:lnTo>
                                  <a:lnTo>
                                    <a:pt x="318" y="529"/>
                                  </a:lnTo>
                                  <a:lnTo>
                                    <a:pt x="313" y="522"/>
                                  </a:lnTo>
                                  <a:lnTo>
                                    <a:pt x="308" y="515"/>
                                  </a:lnTo>
                                  <a:lnTo>
                                    <a:pt x="303" y="510"/>
                                  </a:lnTo>
                                  <a:lnTo>
                                    <a:pt x="299" y="508"/>
                                  </a:lnTo>
                                  <a:lnTo>
                                    <a:pt x="292" y="501"/>
                                  </a:lnTo>
                                  <a:lnTo>
                                    <a:pt x="287" y="498"/>
                                  </a:lnTo>
                                  <a:lnTo>
                                    <a:pt x="280" y="496"/>
                                  </a:lnTo>
                                  <a:lnTo>
                                    <a:pt x="272" y="496"/>
                                  </a:lnTo>
                                  <a:lnTo>
                                    <a:pt x="268" y="496"/>
                                  </a:lnTo>
                                  <a:lnTo>
                                    <a:pt x="261" y="498"/>
                                  </a:lnTo>
                                  <a:lnTo>
                                    <a:pt x="253" y="498"/>
                                  </a:lnTo>
                                  <a:lnTo>
                                    <a:pt x="249" y="503"/>
                                  </a:lnTo>
                                  <a:lnTo>
                                    <a:pt x="241" y="505"/>
                                  </a:lnTo>
                                  <a:lnTo>
                                    <a:pt x="234" y="510"/>
                                  </a:lnTo>
                                  <a:lnTo>
                                    <a:pt x="230" y="515"/>
                                  </a:lnTo>
                                  <a:lnTo>
                                    <a:pt x="225" y="522"/>
                                  </a:lnTo>
                                  <a:lnTo>
                                    <a:pt x="218" y="527"/>
                                  </a:lnTo>
                                  <a:lnTo>
                                    <a:pt x="213" y="534"/>
                                  </a:lnTo>
                                  <a:lnTo>
                                    <a:pt x="208" y="543"/>
                                  </a:lnTo>
                                  <a:lnTo>
                                    <a:pt x="206" y="553"/>
                                  </a:lnTo>
                                  <a:lnTo>
                                    <a:pt x="201" y="562"/>
                                  </a:lnTo>
                                  <a:lnTo>
                                    <a:pt x="198" y="572"/>
                                  </a:lnTo>
                                  <a:lnTo>
                                    <a:pt x="196" y="584"/>
                                  </a:lnTo>
                                  <a:lnTo>
                                    <a:pt x="196" y="596"/>
                                  </a:lnTo>
                                  <a:lnTo>
                                    <a:pt x="194" y="607"/>
                                  </a:lnTo>
                                  <a:lnTo>
                                    <a:pt x="191" y="619"/>
                                  </a:lnTo>
                                  <a:lnTo>
                                    <a:pt x="191" y="629"/>
                                  </a:lnTo>
                                  <a:lnTo>
                                    <a:pt x="191" y="641"/>
                                  </a:lnTo>
                                  <a:lnTo>
                                    <a:pt x="191" y="650"/>
                                  </a:lnTo>
                                  <a:lnTo>
                                    <a:pt x="191" y="660"/>
                                  </a:lnTo>
                                  <a:lnTo>
                                    <a:pt x="191" y="667"/>
                                  </a:lnTo>
                                  <a:lnTo>
                                    <a:pt x="194" y="676"/>
                                  </a:lnTo>
                                  <a:lnTo>
                                    <a:pt x="194" y="681"/>
                                  </a:lnTo>
                                  <a:lnTo>
                                    <a:pt x="194" y="686"/>
                                  </a:lnTo>
                                  <a:lnTo>
                                    <a:pt x="194" y="688"/>
                                  </a:lnTo>
                                  <a:lnTo>
                                    <a:pt x="194" y="690"/>
                                  </a:lnTo>
                                  <a:lnTo>
                                    <a:pt x="153" y="757"/>
                                  </a:lnTo>
                                  <a:lnTo>
                                    <a:pt x="43" y="814"/>
                                  </a:lnTo>
                                  <a:lnTo>
                                    <a:pt x="41" y="812"/>
                                  </a:lnTo>
                                  <a:lnTo>
                                    <a:pt x="41" y="809"/>
                                  </a:lnTo>
                                  <a:lnTo>
                                    <a:pt x="39" y="804"/>
                                  </a:lnTo>
                                  <a:lnTo>
                                    <a:pt x="36" y="800"/>
                                  </a:lnTo>
                                  <a:lnTo>
                                    <a:pt x="34" y="790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69"/>
                                  </a:lnTo>
                                  <a:lnTo>
                                    <a:pt x="24" y="757"/>
                                  </a:lnTo>
                                  <a:lnTo>
                                    <a:pt x="22" y="740"/>
                                  </a:lnTo>
                                  <a:lnTo>
                                    <a:pt x="17" y="726"/>
                                  </a:lnTo>
                                  <a:lnTo>
                                    <a:pt x="15" y="707"/>
                                  </a:lnTo>
                                  <a:lnTo>
                                    <a:pt x="12" y="690"/>
                                  </a:lnTo>
                                  <a:lnTo>
                                    <a:pt x="8" y="669"/>
                                  </a:lnTo>
                                  <a:lnTo>
                                    <a:pt x="5" y="648"/>
                                  </a:lnTo>
                                  <a:lnTo>
                                    <a:pt x="3" y="624"/>
                                  </a:lnTo>
                                  <a:lnTo>
                                    <a:pt x="3" y="603"/>
                                  </a:lnTo>
                                  <a:lnTo>
                                    <a:pt x="0" y="577"/>
                                  </a:lnTo>
                                  <a:lnTo>
                                    <a:pt x="0" y="550"/>
                                  </a:lnTo>
                                  <a:lnTo>
                                    <a:pt x="0" y="524"/>
                                  </a:lnTo>
                                  <a:lnTo>
                                    <a:pt x="3" y="498"/>
                                  </a:lnTo>
                                  <a:lnTo>
                                    <a:pt x="3" y="470"/>
                                  </a:lnTo>
                                  <a:lnTo>
                                    <a:pt x="5" y="441"/>
                                  </a:lnTo>
                                  <a:lnTo>
                                    <a:pt x="8" y="415"/>
                                  </a:lnTo>
                                  <a:lnTo>
                                    <a:pt x="12" y="387"/>
                                  </a:lnTo>
                                  <a:lnTo>
                                    <a:pt x="17" y="358"/>
                                  </a:lnTo>
                                  <a:lnTo>
                                    <a:pt x="24" y="332"/>
                                  </a:lnTo>
                                  <a:lnTo>
                                    <a:pt x="29" y="304"/>
                                  </a:lnTo>
                                  <a:lnTo>
                                    <a:pt x="39" y="280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30"/>
                                  </a:lnTo>
                                  <a:lnTo>
                                    <a:pt x="65" y="206"/>
                                  </a:lnTo>
                                  <a:lnTo>
                                    <a:pt x="79" y="185"/>
                                  </a:lnTo>
                                  <a:lnTo>
                                    <a:pt x="91" y="164"/>
                                  </a:lnTo>
                                  <a:lnTo>
                                    <a:pt x="103" y="142"/>
                                  </a:lnTo>
                                  <a:lnTo>
                                    <a:pt x="117" y="123"/>
                                  </a:lnTo>
                                  <a:lnTo>
                                    <a:pt x="134" y="107"/>
                                  </a:lnTo>
                                  <a:lnTo>
                                    <a:pt x="146" y="90"/>
                                  </a:lnTo>
                                  <a:lnTo>
                                    <a:pt x="163" y="76"/>
                                  </a:lnTo>
                                  <a:lnTo>
                                    <a:pt x="175" y="62"/>
                                  </a:lnTo>
                                  <a:lnTo>
                                    <a:pt x="191" y="52"/>
                                  </a:lnTo>
                                  <a:lnTo>
                                    <a:pt x="201" y="40"/>
                                  </a:lnTo>
                                  <a:lnTo>
                                    <a:pt x="215" y="31"/>
                                  </a:lnTo>
                                  <a:lnTo>
                                    <a:pt x="225" y="24"/>
                                  </a:lnTo>
                                  <a:lnTo>
                                    <a:pt x="234" y="17"/>
                                  </a:lnTo>
                                  <a:lnTo>
                                    <a:pt x="241" y="12"/>
                                  </a:lnTo>
                                  <a:lnTo>
                                    <a:pt x="249" y="7"/>
                                  </a:lnTo>
                                  <a:lnTo>
                                    <a:pt x="251" y="7"/>
                                  </a:lnTo>
                                  <a:lnTo>
                                    <a:pt x="253" y="7"/>
                                  </a:lnTo>
                                  <a:lnTo>
                                    <a:pt x="25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1A1A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172"/>
                          <wps:cNvSpPr>
                            <a:spLocks/>
                          </wps:cNvSpPr>
                          <wps:spPr bwMode="auto">
                            <a:xfrm>
                              <a:off x="266700" y="417195"/>
                              <a:ext cx="114935" cy="98425"/>
                            </a:xfrm>
                            <a:custGeom>
                              <a:avLst/>
                              <a:gdLst>
                                <a:gd name="T0" fmla="*/ 102 w 181"/>
                                <a:gd name="T1" fmla="*/ 3 h 155"/>
                                <a:gd name="T2" fmla="*/ 107 w 181"/>
                                <a:gd name="T3" fmla="*/ 3 h 155"/>
                                <a:gd name="T4" fmla="*/ 110 w 181"/>
                                <a:gd name="T5" fmla="*/ 3 h 155"/>
                                <a:gd name="T6" fmla="*/ 119 w 181"/>
                                <a:gd name="T7" fmla="*/ 3 h 155"/>
                                <a:gd name="T8" fmla="*/ 124 w 181"/>
                                <a:gd name="T9" fmla="*/ 3 h 155"/>
                                <a:gd name="T10" fmla="*/ 133 w 181"/>
                                <a:gd name="T11" fmla="*/ 3 h 155"/>
                                <a:gd name="T12" fmla="*/ 141 w 181"/>
                                <a:gd name="T13" fmla="*/ 3 h 155"/>
                                <a:gd name="T14" fmla="*/ 148 w 181"/>
                                <a:gd name="T15" fmla="*/ 3 h 155"/>
                                <a:gd name="T16" fmla="*/ 155 w 181"/>
                                <a:gd name="T17" fmla="*/ 3 h 155"/>
                                <a:gd name="T18" fmla="*/ 162 w 181"/>
                                <a:gd name="T19" fmla="*/ 5 h 155"/>
                                <a:gd name="T20" fmla="*/ 167 w 181"/>
                                <a:gd name="T21" fmla="*/ 5 h 155"/>
                                <a:gd name="T22" fmla="*/ 172 w 181"/>
                                <a:gd name="T23" fmla="*/ 7 h 155"/>
                                <a:gd name="T24" fmla="*/ 179 w 181"/>
                                <a:gd name="T25" fmla="*/ 10 h 155"/>
                                <a:gd name="T26" fmla="*/ 181 w 181"/>
                                <a:gd name="T27" fmla="*/ 12 h 155"/>
                                <a:gd name="T28" fmla="*/ 129 w 181"/>
                                <a:gd name="T29" fmla="*/ 43 h 155"/>
                                <a:gd name="T30" fmla="*/ 141 w 181"/>
                                <a:gd name="T31" fmla="*/ 71 h 155"/>
                                <a:gd name="T32" fmla="*/ 136 w 181"/>
                                <a:gd name="T33" fmla="*/ 71 h 155"/>
                                <a:gd name="T34" fmla="*/ 129 w 181"/>
                                <a:gd name="T35" fmla="*/ 76 h 155"/>
                                <a:gd name="T36" fmla="*/ 122 w 181"/>
                                <a:gd name="T37" fmla="*/ 81 h 155"/>
                                <a:gd name="T38" fmla="*/ 117 w 181"/>
                                <a:gd name="T39" fmla="*/ 93 h 155"/>
                                <a:gd name="T40" fmla="*/ 112 w 181"/>
                                <a:gd name="T41" fmla="*/ 100 h 155"/>
                                <a:gd name="T42" fmla="*/ 112 w 181"/>
                                <a:gd name="T43" fmla="*/ 109 h 155"/>
                                <a:gd name="T44" fmla="*/ 114 w 181"/>
                                <a:gd name="T45" fmla="*/ 114 h 155"/>
                                <a:gd name="T46" fmla="*/ 117 w 181"/>
                                <a:gd name="T47" fmla="*/ 117 h 155"/>
                                <a:gd name="T48" fmla="*/ 76 w 181"/>
                                <a:gd name="T49" fmla="*/ 136 h 155"/>
                                <a:gd name="T50" fmla="*/ 29 w 181"/>
                                <a:gd name="T51" fmla="*/ 155 h 155"/>
                                <a:gd name="T52" fmla="*/ 0 w 181"/>
                                <a:gd name="T53" fmla="*/ 140 h 155"/>
                                <a:gd name="T54" fmla="*/ 52 w 181"/>
                                <a:gd name="T55" fmla="*/ 117 h 155"/>
                                <a:gd name="T56" fmla="*/ 31 w 181"/>
                                <a:gd name="T57" fmla="*/ 90 h 155"/>
                                <a:gd name="T58" fmla="*/ 81 w 181"/>
                                <a:gd name="T59" fmla="*/ 88 h 155"/>
                                <a:gd name="T60" fmla="*/ 50 w 181"/>
                                <a:gd name="T61" fmla="*/ 43 h 155"/>
                                <a:gd name="T62" fmla="*/ 105 w 181"/>
                                <a:gd name="T63" fmla="*/ 36 h 155"/>
                                <a:gd name="T64" fmla="*/ 74 w 181"/>
                                <a:gd name="T65" fmla="*/ 0 h 155"/>
                                <a:gd name="T66" fmla="*/ 102 w 181"/>
                                <a:gd name="T67" fmla="*/ 3 h 155"/>
                                <a:gd name="T68" fmla="*/ 102 w 181"/>
                                <a:gd name="T69" fmla="*/ 3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81" h="155">
                                  <a:moveTo>
                                    <a:pt x="102" y="3"/>
                                  </a:moveTo>
                                  <a:lnTo>
                                    <a:pt x="107" y="3"/>
                                  </a:lnTo>
                                  <a:lnTo>
                                    <a:pt x="110" y="3"/>
                                  </a:lnTo>
                                  <a:lnTo>
                                    <a:pt x="119" y="3"/>
                                  </a:lnTo>
                                  <a:lnTo>
                                    <a:pt x="124" y="3"/>
                                  </a:lnTo>
                                  <a:lnTo>
                                    <a:pt x="133" y="3"/>
                                  </a:lnTo>
                                  <a:lnTo>
                                    <a:pt x="141" y="3"/>
                                  </a:lnTo>
                                  <a:lnTo>
                                    <a:pt x="148" y="3"/>
                                  </a:lnTo>
                                  <a:lnTo>
                                    <a:pt x="155" y="3"/>
                                  </a:lnTo>
                                  <a:lnTo>
                                    <a:pt x="162" y="5"/>
                                  </a:lnTo>
                                  <a:lnTo>
                                    <a:pt x="167" y="5"/>
                                  </a:lnTo>
                                  <a:lnTo>
                                    <a:pt x="172" y="7"/>
                                  </a:lnTo>
                                  <a:lnTo>
                                    <a:pt x="179" y="10"/>
                                  </a:lnTo>
                                  <a:lnTo>
                                    <a:pt x="181" y="12"/>
                                  </a:lnTo>
                                  <a:lnTo>
                                    <a:pt x="129" y="43"/>
                                  </a:lnTo>
                                  <a:lnTo>
                                    <a:pt x="141" y="71"/>
                                  </a:lnTo>
                                  <a:lnTo>
                                    <a:pt x="136" y="71"/>
                                  </a:lnTo>
                                  <a:lnTo>
                                    <a:pt x="129" y="76"/>
                                  </a:lnTo>
                                  <a:lnTo>
                                    <a:pt x="122" y="81"/>
                                  </a:lnTo>
                                  <a:lnTo>
                                    <a:pt x="117" y="93"/>
                                  </a:lnTo>
                                  <a:lnTo>
                                    <a:pt x="112" y="100"/>
                                  </a:lnTo>
                                  <a:lnTo>
                                    <a:pt x="112" y="109"/>
                                  </a:lnTo>
                                  <a:lnTo>
                                    <a:pt x="114" y="114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76" y="136"/>
                                  </a:lnTo>
                                  <a:lnTo>
                                    <a:pt x="29" y="155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52" y="117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81" y="88"/>
                                  </a:lnTo>
                                  <a:lnTo>
                                    <a:pt x="50" y="43"/>
                                  </a:lnTo>
                                  <a:lnTo>
                                    <a:pt x="105" y="36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02" y="3"/>
                                  </a:lnTo>
                                  <a:lnTo>
                                    <a:pt x="102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B3B3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Freeform 173"/>
                          <wps:cNvSpPr>
                            <a:spLocks/>
                          </wps:cNvSpPr>
                          <wps:spPr bwMode="auto">
                            <a:xfrm>
                              <a:off x="487680" y="641985"/>
                              <a:ext cx="112395" cy="156845"/>
                            </a:xfrm>
                            <a:custGeom>
                              <a:avLst/>
                              <a:gdLst>
                                <a:gd name="T0" fmla="*/ 103 w 177"/>
                                <a:gd name="T1" fmla="*/ 0 h 247"/>
                                <a:gd name="T2" fmla="*/ 81 w 177"/>
                                <a:gd name="T3" fmla="*/ 14 h 247"/>
                                <a:gd name="T4" fmla="*/ 43 w 177"/>
                                <a:gd name="T5" fmla="*/ 185 h 247"/>
                                <a:gd name="T6" fmla="*/ 0 w 177"/>
                                <a:gd name="T7" fmla="*/ 199 h 247"/>
                                <a:gd name="T8" fmla="*/ 5 w 177"/>
                                <a:gd name="T9" fmla="*/ 247 h 247"/>
                                <a:gd name="T10" fmla="*/ 134 w 177"/>
                                <a:gd name="T11" fmla="*/ 187 h 247"/>
                                <a:gd name="T12" fmla="*/ 177 w 177"/>
                                <a:gd name="T13" fmla="*/ 133 h 247"/>
                                <a:gd name="T14" fmla="*/ 103 w 177"/>
                                <a:gd name="T15" fmla="*/ 0 h 247"/>
                                <a:gd name="T16" fmla="*/ 103 w 177"/>
                                <a:gd name="T17" fmla="*/ 0 h 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77" h="247">
                                  <a:moveTo>
                                    <a:pt x="103" y="0"/>
                                  </a:moveTo>
                                  <a:lnTo>
                                    <a:pt x="81" y="14"/>
                                  </a:lnTo>
                                  <a:lnTo>
                                    <a:pt x="43" y="185"/>
                                  </a:lnTo>
                                  <a:lnTo>
                                    <a:pt x="0" y="199"/>
                                  </a:lnTo>
                                  <a:lnTo>
                                    <a:pt x="5" y="247"/>
                                  </a:lnTo>
                                  <a:lnTo>
                                    <a:pt x="134" y="187"/>
                                  </a:lnTo>
                                  <a:lnTo>
                                    <a:pt x="177" y="133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99EBEB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174"/>
                          <wps:cNvSpPr>
                            <a:spLocks/>
                          </wps:cNvSpPr>
                          <wps:spPr bwMode="auto">
                            <a:xfrm>
                              <a:off x="483235" y="650875"/>
                              <a:ext cx="45720" cy="123825"/>
                            </a:xfrm>
                            <a:custGeom>
                              <a:avLst/>
                              <a:gdLst>
                                <a:gd name="T0" fmla="*/ 72 w 72"/>
                                <a:gd name="T1" fmla="*/ 0 h 195"/>
                                <a:gd name="T2" fmla="*/ 17 w 72"/>
                                <a:gd name="T3" fmla="*/ 40 h 195"/>
                                <a:gd name="T4" fmla="*/ 0 w 72"/>
                                <a:gd name="T5" fmla="*/ 171 h 195"/>
                                <a:gd name="T6" fmla="*/ 0 w 72"/>
                                <a:gd name="T7" fmla="*/ 195 h 195"/>
                                <a:gd name="T8" fmla="*/ 41 w 72"/>
                                <a:gd name="T9" fmla="*/ 150 h 195"/>
                                <a:gd name="T10" fmla="*/ 72 w 72"/>
                                <a:gd name="T11" fmla="*/ 0 h 195"/>
                                <a:gd name="T12" fmla="*/ 72 w 72"/>
                                <a:gd name="T13" fmla="*/ 0 h 1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" h="195">
                                  <a:moveTo>
                                    <a:pt x="72" y="0"/>
                                  </a:moveTo>
                                  <a:lnTo>
                                    <a:pt x="17" y="40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0" y="195"/>
                                  </a:lnTo>
                                  <a:lnTo>
                                    <a:pt x="41" y="150"/>
                                  </a:lnTo>
                                  <a:lnTo>
                                    <a:pt x="72" y="0"/>
                                  </a:lnTo>
                                  <a:lnTo>
                                    <a:pt x="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175"/>
                          <wps:cNvSpPr>
                            <a:spLocks/>
                          </wps:cNvSpPr>
                          <wps:spPr bwMode="auto">
                            <a:xfrm>
                              <a:off x="233045" y="489585"/>
                              <a:ext cx="377190" cy="319405"/>
                            </a:xfrm>
                            <a:custGeom>
                              <a:avLst/>
                              <a:gdLst>
                                <a:gd name="T0" fmla="*/ 535 w 594"/>
                                <a:gd name="T1" fmla="*/ 396 h 503"/>
                                <a:gd name="T2" fmla="*/ 504 w 594"/>
                                <a:gd name="T3" fmla="*/ 264 h 503"/>
                                <a:gd name="T4" fmla="*/ 499 w 594"/>
                                <a:gd name="T5" fmla="*/ 238 h 503"/>
                                <a:gd name="T6" fmla="*/ 504 w 594"/>
                                <a:gd name="T7" fmla="*/ 238 h 503"/>
                                <a:gd name="T8" fmla="*/ 511 w 594"/>
                                <a:gd name="T9" fmla="*/ 245 h 503"/>
                                <a:gd name="T10" fmla="*/ 516 w 594"/>
                                <a:gd name="T11" fmla="*/ 252 h 503"/>
                                <a:gd name="T12" fmla="*/ 525 w 594"/>
                                <a:gd name="T13" fmla="*/ 261 h 503"/>
                                <a:gd name="T14" fmla="*/ 535 w 594"/>
                                <a:gd name="T15" fmla="*/ 273 h 503"/>
                                <a:gd name="T16" fmla="*/ 544 w 594"/>
                                <a:gd name="T17" fmla="*/ 290 h 503"/>
                                <a:gd name="T18" fmla="*/ 556 w 594"/>
                                <a:gd name="T19" fmla="*/ 306 h 503"/>
                                <a:gd name="T20" fmla="*/ 568 w 594"/>
                                <a:gd name="T21" fmla="*/ 321 h 503"/>
                                <a:gd name="T22" fmla="*/ 578 w 594"/>
                                <a:gd name="T23" fmla="*/ 335 h 503"/>
                                <a:gd name="T24" fmla="*/ 585 w 594"/>
                                <a:gd name="T25" fmla="*/ 347 h 503"/>
                                <a:gd name="T26" fmla="*/ 594 w 594"/>
                                <a:gd name="T27" fmla="*/ 359 h 503"/>
                                <a:gd name="T28" fmla="*/ 592 w 594"/>
                                <a:gd name="T29" fmla="*/ 366 h 503"/>
                                <a:gd name="T30" fmla="*/ 587 w 594"/>
                                <a:gd name="T31" fmla="*/ 382 h 503"/>
                                <a:gd name="T32" fmla="*/ 580 w 594"/>
                                <a:gd name="T33" fmla="*/ 392 h 503"/>
                                <a:gd name="T34" fmla="*/ 575 w 594"/>
                                <a:gd name="T35" fmla="*/ 404 h 503"/>
                                <a:gd name="T36" fmla="*/ 563 w 594"/>
                                <a:gd name="T37" fmla="*/ 418 h 503"/>
                                <a:gd name="T38" fmla="*/ 549 w 594"/>
                                <a:gd name="T39" fmla="*/ 432 h 503"/>
                                <a:gd name="T40" fmla="*/ 530 w 594"/>
                                <a:gd name="T41" fmla="*/ 444 h 503"/>
                                <a:gd name="T42" fmla="*/ 509 w 594"/>
                                <a:gd name="T43" fmla="*/ 458 h 503"/>
                                <a:gd name="T44" fmla="*/ 489 w 594"/>
                                <a:gd name="T45" fmla="*/ 470 h 503"/>
                                <a:gd name="T46" fmla="*/ 468 w 594"/>
                                <a:gd name="T47" fmla="*/ 482 h 503"/>
                                <a:gd name="T48" fmla="*/ 449 w 594"/>
                                <a:gd name="T49" fmla="*/ 491 h 503"/>
                                <a:gd name="T50" fmla="*/ 435 w 594"/>
                                <a:gd name="T51" fmla="*/ 499 h 503"/>
                                <a:gd name="T52" fmla="*/ 423 w 594"/>
                                <a:gd name="T53" fmla="*/ 503 h 503"/>
                                <a:gd name="T54" fmla="*/ 420 w 594"/>
                                <a:gd name="T55" fmla="*/ 503 h 503"/>
                                <a:gd name="T56" fmla="*/ 413 w 594"/>
                                <a:gd name="T57" fmla="*/ 503 h 503"/>
                                <a:gd name="T58" fmla="*/ 401 w 594"/>
                                <a:gd name="T59" fmla="*/ 496 h 503"/>
                                <a:gd name="T60" fmla="*/ 389 w 594"/>
                                <a:gd name="T61" fmla="*/ 489 h 503"/>
                                <a:gd name="T62" fmla="*/ 385 w 594"/>
                                <a:gd name="T63" fmla="*/ 482 h 503"/>
                                <a:gd name="T64" fmla="*/ 385 w 594"/>
                                <a:gd name="T65" fmla="*/ 468 h 503"/>
                                <a:gd name="T66" fmla="*/ 389 w 594"/>
                                <a:gd name="T67" fmla="*/ 446 h 503"/>
                                <a:gd name="T68" fmla="*/ 392 w 594"/>
                                <a:gd name="T69" fmla="*/ 427 h 503"/>
                                <a:gd name="T70" fmla="*/ 392 w 594"/>
                                <a:gd name="T71" fmla="*/ 418 h 503"/>
                                <a:gd name="T72" fmla="*/ 504 w 594"/>
                                <a:gd name="T73" fmla="*/ 418 h 503"/>
                                <a:gd name="T74" fmla="*/ 189 w 594"/>
                                <a:gd name="T75" fmla="*/ 176 h 503"/>
                                <a:gd name="T76" fmla="*/ 19 w 594"/>
                                <a:gd name="T77" fmla="*/ 0 h 5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594" h="503">
                                  <a:moveTo>
                                    <a:pt x="19" y="0"/>
                                  </a:moveTo>
                                  <a:lnTo>
                                    <a:pt x="535" y="396"/>
                                  </a:lnTo>
                                  <a:lnTo>
                                    <a:pt x="566" y="366"/>
                                  </a:lnTo>
                                  <a:lnTo>
                                    <a:pt x="504" y="264"/>
                                  </a:lnTo>
                                  <a:lnTo>
                                    <a:pt x="482" y="256"/>
                                  </a:lnTo>
                                  <a:lnTo>
                                    <a:pt x="499" y="238"/>
                                  </a:lnTo>
                                  <a:lnTo>
                                    <a:pt x="499" y="235"/>
                                  </a:lnTo>
                                  <a:lnTo>
                                    <a:pt x="504" y="238"/>
                                  </a:lnTo>
                                  <a:lnTo>
                                    <a:pt x="506" y="240"/>
                                  </a:lnTo>
                                  <a:lnTo>
                                    <a:pt x="511" y="245"/>
                                  </a:lnTo>
                                  <a:lnTo>
                                    <a:pt x="513" y="247"/>
                                  </a:lnTo>
                                  <a:lnTo>
                                    <a:pt x="516" y="252"/>
                                  </a:lnTo>
                                  <a:lnTo>
                                    <a:pt x="521" y="256"/>
                                  </a:lnTo>
                                  <a:lnTo>
                                    <a:pt x="525" y="261"/>
                                  </a:lnTo>
                                  <a:lnTo>
                                    <a:pt x="528" y="268"/>
                                  </a:lnTo>
                                  <a:lnTo>
                                    <a:pt x="535" y="273"/>
                                  </a:lnTo>
                                  <a:lnTo>
                                    <a:pt x="537" y="280"/>
                                  </a:lnTo>
                                  <a:lnTo>
                                    <a:pt x="544" y="290"/>
                                  </a:lnTo>
                                  <a:lnTo>
                                    <a:pt x="549" y="297"/>
                                  </a:lnTo>
                                  <a:lnTo>
                                    <a:pt x="556" y="306"/>
                                  </a:lnTo>
                                  <a:lnTo>
                                    <a:pt x="561" y="313"/>
                                  </a:lnTo>
                                  <a:lnTo>
                                    <a:pt x="568" y="321"/>
                                  </a:lnTo>
                                  <a:lnTo>
                                    <a:pt x="571" y="328"/>
                                  </a:lnTo>
                                  <a:lnTo>
                                    <a:pt x="578" y="335"/>
                                  </a:lnTo>
                                  <a:lnTo>
                                    <a:pt x="580" y="342"/>
                                  </a:lnTo>
                                  <a:lnTo>
                                    <a:pt x="585" y="347"/>
                                  </a:lnTo>
                                  <a:lnTo>
                                    <a:pt x="590" y="356"/>
                                  </a:lnTo>
                                  <a:lnTo>
                                    <a:pt x="594" y="359"/>
                                  </a:lnTo>
                                  <a:lnTo>
                                    <a:pt x="592" y="361"/>
                                  </a:lnTo>
                                  <a:lnTo>
                                    <a:pt x="592" y="366"/>
                                  </a:lnTo>
                                  <a:lnTo>
                                    <a:pt x="590" y="370"/>
                                  </a:lnTo>
                                  <a:lnTo>
                                    <a:pt x="587" y="382"/>
                                  </a:lnTo>
                                  <a:lnTo>
                                    <a:pt x="585" y="387"/>
                                  </a:lnTo>
                                  <a:lnTo>
                                    <a:pt x="580" y="392"/>
                                  </a:lnTo>
                                  <a:lnTo>
                                    <a:pt x="578" y="399"/>
                                  </a:lnTo>
                                  <a:lnTo>
                                    <a:pt x="575" y="404"/>
                                  </a:lnTo>
                                  <a:lnTo>
                                    <a:pt x="568" y="411"/>
                                  </a:lnTo>
                                  <a:lnTo>
                                    <a:pt x="563" y="418"/>
                                  </a:lnTo>
                                  <a:lnTo>
                                    <a:pt x="556" y="425"/>
                                  </a:lnTo>
                                  <a:lnTo>
                                    <a:pt x="549" y="432"/>
                                  </a:lnTo>
                                  <a:lnTo>
                                    <a:pt x="540" y="439"/>
                                  </a:lnTo>
                                  <a:lnTo>
                                    <a:pt x="530" y="444"/>
                                  </a:lnTo>
                                  <a:lnTo>
                                    <a:pt x="521" y="451"/>
                                  </a:lnTo>
                                  <a:lnTo>
                                    <a:pt x="509" y="458"/>
                                  </a:lnTo>
                                  <a:lnTo>
                                    <a:pt x="499" y="465"/>
                                  </a:lnTo>
                                  <a:lnTo>
                                    <a:pt x="489" y="470"/>
                                  </a:lnTo>
                                  <a:lnTo>
                                    <a:pt x="478" y="477"/>
                                  </a:lnTo>
                                  <a:lnTo>
                                    <a:pt x="468" y="482"/>
                                  </a:lnTo>
                                  <a:lnTo>
                                    <a:pt x="456" y="487"/>
                                  </a:lnTo>
                                  <a:lnTo>
                                    <a:pt x="449" y="491"/>
                                  </a:lnTo>
                                  <a:lnTo>
                                    <a:pt x="439" y="494"/>
                                  </a:lnTo>
                                  <a:lnTo>
                                    <a:pt x="435" y="499"/>
                                  </a:lnTo>
                                  <a:lnTo>
                                    <a:pt x="427" y="501"/>
                                  </a:lnTo>
                                  <a:lnTo>
                                    <a:pt x="423" y="503"/>
                                  </a:lnTo>
                                  <a:lnTo>
                                    <a:pt x="420" y="503"/>
                                  </a:lnTo>
                                  <a:lnTo>
                                    <a:pt x="420" y="503"/>
                                  </a:lnTo>
                                  <a:lnTo>
                                    <a:pt x="418" y="503"/>
                                  </a:lnTo>
                                  <a:lnTo>
                                    <a:pt x="413" y="503"/>
                                  </a:lnTo>
                                  <a:lnTo>
                                    <a:pt x="408" y="499"/>
                                  </a:lnTo>
                                  <a:lnTo>
                                    <a:pt x="401" y="496"/>
                                  </a:lnTo>
                                  <a:lnTo>
                                    <a:pt x="394" y="494"/>
                                  </a:lnTo>
                                  <a:lnTo>
                                    <a:pt x="389" y="489"/>
                                  </a:lnTo>
                                  <a:lnTo>
                                    <a:pt x="385" y="484"/>
                                  </a:lnTo>
                                  <a:lnTo>
                                    <a:pt x="385" y="482"/>
                                  </a:lnTo>
                                  <a:lnTo>
                                    <a:pt x="385" y="477"/>
                                  </a:lnTo>
                                  <a:lnTo>
                                    <a:pt x="385" y="468"/>
                                  </a:lnTo>
                                  <a:lnTo>
                                    <a:pt x="387" y="458"/>
                                  </a:lnTo>
                                  <a:lnTo>
                                    <a:pt x="389" y="446"/>
                                  </a:lnTo>
                                  <a:lnTo>
                                    <a:pt x="389" y="434"/>
                                  </a:lnTo>
                                  <a:lnTo>
                                    <a:pt x="392" y="427"/>
                                  </a:lnTo>
                                  <a:lnTo>
                                    <a:pt x="392" y="420"/>
                                  </a:lnTo>
                                  <a:lnTo>
                                    <a:pt x="392" y="418"/>
                                  </a:lnTo>
                                  <a:lnTo>
                                    <a:pt x="408" y="477"/>
                                  </a:lnTo>
                                  <a:lnTo>
                                    <a:pt x="504" y="418"/>
                                  </a:lnTo>
                                  <a:lnTo>
                                    <a:pt x="322" y="275"/>
                                  </a:lnTo>
                                  <a:lnTo>
                                    <a:pt x="189" y="17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333333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176"/>
                          <wps:cNvSpPr>
                            <a:spLocks/>
                          </wps:cNvSpPr>
                          <wps:spPr bwMode="auto">
                            <a:xfrm>
                              <a:off x="655955" y="1187450"/>
                              <a:ext cx="407670" cy="360045"/>
                            </a:xfrm>
                            <a:custGeom>
                              <a:avLst/>
                              <a:gdLst>
                                <a:gd name="T0" fmla="*/ 29 w 642"/>
                                <a:gd name="T1" fmla="*/ 387 h 567"/>
                                <a:gd name="T2" fmla="*/ 43 w 642"/>
                                <a:gd name="T3" fmla="*/ 126 h 567"/>
                                <a:gd name="T4" fmla="*/ 53 w 642"/>
                                <a:gd name="T5" fmla="*/ 116 h 567"/>
                                <a:gd name="T6" fmla="*/ 60 w 642"/>
                                <a:gd name="T7" fmla="*/ 109 h 567"/>
                                <a:gd name="T8" fmla="*/ 72 w 642"/>
                                <a:gd name="T9" fmla="*/ 100 h 567"/>
                                <a:gd name="T10" fmla="*/ 86 w 642"/>
                                <a:gd name="T11" fmla="*/ 90 h 567"/>
                                <a:gd name="T12" fmla="*/ 100 w 642"/>
                                <a:gd name="T13" fmla="*/ 81 h 567"/>
                                <a:gd name="T14" fmla="*/ 117 w 642"/>
                                <a:gd name="T15" fmla="*/ 71 h 567"/>
                                <a:gd name="T16" fmla="*/ 131 w 642"/>
                                <a:gd name="T17" fmla="*/ 62 h 567"/>
                                <a:gd name="T18" fmla="*/ 146 w 642"/>
                                <a:gd name="T19" fmla="*/ 52 h 567"/>
                                <a:gd name="T20" fmla="*/ 160 w 642"/>
                                <a:gd name="T21" fmla="*/ 45 h 567"/>
                                <a:gd name="T22" fmla="*/ 172 w 642"/>
                                <a:gd name="T23" fmla="*/ 38 h 567"/>
                                <a:gd name="T24" fmla="*/ 184 w 642"/>
                                <a:gd name="T25" fmla="*/ 35 h 567"/>
                                <a:gd name="T26" fmla="*/ 198 w 642"/>
                                <a:gd name="T27" fmla="*/ 26 h 567"/>
                                <a:gd name="T28" fmla="*/ 205 w 642"/>
                                <a:gd name="T29" fmla="*/ 26 h 567"/>
                                <a:gd name="T30" fmla="*/ 205 w 642"/>
                                <a:gd name="T31" fmla="*/ 26 h 567"/>
                                <a:gd name="T32" fmla="*/ 215 w 642"/>
                                <a:gd name="T33" fmla="*/ 26 h 567"/>
                                <a:gd name="T34" fmla="*/ 229 w 642"/>
                                <a:gd name="T35" fmla="*/ 24 h 567"/>
                                <a:gd name="T36" fmla="*/ 239 w 642"/>
                                <a:gd name="T37" fmla="*/ 21 h 567"/>
                                <a:gd name="T38" fmla="*/ 251 w 642"/>
                                <a:gd name="T39" fmla="*/ 21 h 567"/>
                                <a:gd name="T40" fmla="*/ 260 w 642"/>
                                <a:gd name="T41" fmla="*/ 19 h 567"/>
                                <a:gd name="T42" fmla="*/ 274 w 642"/>
                                <a:gd name="T43" fmla="*/ 14 h 567"/>
                                <a:gd name="T44" fmla="*/ 286 w 642"/>
                                <a:gd name="T45" fmla="*/ 12 h 567"/>
                                <a:gd name="T46" fmla="*/ 298 w 642"/>
                                <a:gd name="T47" fmla="*/ 9 h 567"/>
                                <a:gd name="T48" fmla="*/ 315 w 642"/>
                                <a:gd name="T49" fmla="*/ 2 h 567"/>
                                <a:gd name="T50" fmla="*/ 322 w 642"/>
                                <a:gd name="T51" fmla="*/ 0 h 567"/>
                                <a:gd name="T52" fmla="*/ 303 w 642"/>
                                <a:gd name="T53" fmla="*/ 73 h 567"/>
                                <a:gd name="T54" fmla="*/ 623 w 642"/>
                                <a:gd name="T55" fmla="*/ 7 h 567"/>
                                <a:gd name="T56" fmla="*/ 620 w 642"/>
                                <a:gd name="T57" fmla="*/ 97 h 567"/>
                                <a:gd name="T58" fmla="*/ 558 w 642"/>
                                <a:gd name="T59" fmla="*/ 145 h 567"/>
                                <a:gd name="T60" fmla="*/ 554 w 642"/>
                                <a:gd name="T61" fmla="*/ 147 h 567"/>
                                <a:gd name="T62" fmla="*/ 551 w 642"/>
                                <a:gd name="T63" fmla="*/ 157 h 567"/>
                                <a:gd name="T64" fmla="*/ 546 w 642"/>
                                <a:gd name="T65" fmla="*/ 166 h 567"/>
                                <a:gd name="T66" fmla="*/ 542 w 642"/>
                                <a:gd name="T67" fmla="*/ 180 h 567"/>
                                <a:gd name="T68" fmla="*/ 534 w 642"/>
                                <a:gd name="T69" fmla="*/ 199 h 567"/>
                                <a:gd name="T70" fmla="*/ 527 w 642"/>
                                <a:gd name="T71" fmla="*/ 223 h 567"/>
                                <a:gd name="T72" fmla="*/ 520 w 642"/>
                                <a:gd name="T73" fmla="*/ 249 h 567"/>
                                <a:gd name="T74" fmla="*/ 513 w 642"/>
                                <a:gd name="T75" fmla="*/ 278 h 567"/>
                                <a:gd name="T76" fmla="*/ 506 w 642"/>
                                <a:gd name="T77" fmla="*/ 306 h 567"/>
                                <a:gd name="T78" fmla="*/ 499 w 642"/>
                                <a:gd name="T79" fmla="*/ 334 h 567"/>
                                <a:gd name="T80" fmla="*/ 494 w 642"/>
                                <a:gd name="T81" fmla="*/ 358 h 567"/>
                                <a:gd name="T82" fmla="*/ 489 w 642"/>
                                <a:gd name="T83" fmla="*/ 375 h 567"/>
                                <a:gd name="T84" fmla="*/ 489 w 642"/>
                                <a:gd name="T85" fmla="*/ 387 h 567"/>
                                <a:gd name="T86" fmla="*/ 487 w 642"/>
                                <a:gd name="T87" fmla="*/ 389 h 567"/>
                                <a:gd name="T88" fmla="*/ 480 w 642"/>
                                <a:gd name="T89" fmla="*/ 389 h 567"/>
                                <a:gd name="T90" fmla="*/ 465 w 642"/>
                                <a:gd name="T91" fmla="*/ 389 h 567"/>
                                <a:gd name="T92" fmla="*/ 449 w 642"/>
                                <a:gd name="T93" fmla="*/ 391 h 567"/>
                                <a:gd name="T94" fmla="*/ 427 w 642"/>
                                <a:gd name="T95" fmla="*/ 396 h 567"/>
                                <a:gd name="T96" fmla="*/ 401 w 642"/>
                                <a:gd name="T97" fmla="*/ 401 h 567"/>
                                <a:gd name="T98" fmla="*/ 377 w 642"/>
                                <a:gd name="T99" fmla="*/ 408 h 567"/>
                                <a:gd name="T100" fmla="*/ 353 w 642"/>
                                <a:gd name="T101" fmla="*/ 415 h 567"/>
                                <a:gd name="T102" fmla="*/ 329 w 642"/>
                                <a:gd name="T103" fmla="*/ 422 h 567"/>
                                <a:gd name="T104" fmla="*/ 308 w 642"/>
                                <a:gd name="T105" fmla="*/ 429 h 567"/>
                                <a:gd name="T106" fmla="*/ 289 w 642"/>
                                <a:gd name="T107" fmla="*/ 434 h 567"/>
                                <a:gd name="T108" fmla="*/ 272 w 642"/>
                                <a:gd name="T109" fmla="*/ 441 h 567"/>
                                <a:gd name="T110" fmla="*/ 258 w 642"/>
                                <a:gd name="T111" fmla="*/ 446 h 567"/>
                                <a:gd name="T112" fmla="*/ 248 w 642"/>
                                <a:gd name="T113" fmla="*/ 451 h 567"/>
                                <a:gd name="T114" fmla="*/ 239 w 642"/>
                                <a:gd name="T115" fmla="*/ 456 h 567"/>
                                <a:gd name="T116" fmla="*/ 227 w 642"/>
                                <a:gd name="T117" fmla="*/ 567 h 567"/>
                                <a:gd name="T118" fmla="*/ 2 w 642"/>
                                <a:gd name="T119" fmla="*/ 460 h 5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642" h="567">
                                  <a:moveTo>
                                    <a:pt x="2" y="460"/>
                                  </a:moveTo>
                                  <a:lnTo>
                                    <a:pt x="29" y="387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43" y="126"/>
                                  </a:lnTo>
                                  <a:lnTo>
                                    <a:pt x="45" y="123"/>
                                  </a:lnTo>
                                  <a:lnTo>
                                    <a:pt x="53" y="116"/>
                                  </a:lnTo>
                                  <a:lnTo>
                                    <a:pt x="55" y="114"/>
                                  </a:lnTo>
                                  <a:lnTo>
                                    <a:pt x="60" y="109"/>
                                  </a:lnTo>
                                  <a:lnTo>
                                    <a:pt x="67" y="104"/>
                                  </a:lnTo>
                                  <a:lnTo>
                                    <a:pt x="72" y="100"/>
                                  </a:lnTo>
                                  <a:lnTo>
                                    <a:pt x="79" y="95"/>
                                  </a:lnTo>
                                  <a:lnTo>
                                    <a:pt x="86" y="90"/>
                                  </a:lnTo>
                                  <a:lnTo>
                                    <a:pt x="93" y="85"/>
                                  </a:lnTo>
                                  <a:lnTo>
                                    <a:pt x="100" y="81"/>
                                  </a:lnTo>
                                  <a:lnTo>
                                    <a:pt x="107" y="73"/>
                                  </a:lnTo>
                                  <a:lnTo>
                                    <a:pt x="117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31" y="62"/>
                                  </a:lnTo>
                                  <a:lnTo>
                                    <a:pt x="138" y="57"/>
                                  </a:lnTo>
                                  <a:lnTo>
                                    <a:pt x="146" y="52"/>
                                  </a:lnTo>
                                  <a:lnTo>
                                    <a:pt x="153" y="47"/>
                                  </a:lnTo>
                                  <a:lnTo>
                                    <a:pt x="160" y="45"/>
                                  </a:lnTo>
                                  <a:lnTo>
                                    <a:pt x="165" y="43"/>
                                  </a:lnTo>
                                  <a:lnTo>
                                    <a:pt x="172" y="38"/>
                                  </a:lnTo>
                                  <a:lnTo>
                                    <a:pt x="177" y="35"/>
                                  </a:lnTo>
                                  <a:lnTo>
                                    <a:pt x="184" y="35"/>
                                  </a:lnTo>
                                  <a:lnTo>
                                    <a:pt x="191" y="31"/>
                                  </a:lnTo>
                                  <a:lnTo>
                                    <a:pt x="198" y="26"/>
                                  </a:lnTo>
                                  <a:lnTo>
                                    <a:pt x="203" y="26"/>
                                  </a:lnTo>
                                  <a:lnTo>
                                    <a:pt x="205" y="26"/>
                                  </a:lnTo>
                                  <a:lnTo>
                                    <a:pt x="205" y="26"/>
                                  </a:lnTo>
                                  <a:lnTo>
                                    <a:pt x="205" y="26"/>
                                  </a:lnTo>
                                  <a:lnTo>
                                    <a:pt x="210" y="26"/>
                                  </a:lnTo>
                                  <a:lnTo>
                                    <a:pt x="215" y="26"/>
                                  </a:lnTo>
                                  <a:lnTo>
                                    <a:pt x="222" y="24"/>
                                  </a:lnTo>
                                  <a:lnTo>
                                    <a:pt x="229" y="24"/>
                                  </a:lnTo>
                                  <a:lnTo>
                                    <a:pt x="234" y="21"/>
                                  </a:lnTo>
                                  <a:lnTo>
                                    <a:pt x="239" y="21"/>
                                  </a:lnTo>
                                  <a:lnTo>
                                    <a:pt x="243" y="21"/>
                                  </a:lnTo>
                                  <a:lnTo>
                                    <a:pt x="251" y="21"/>
                                  </a:lnTo>
                                  <a:lnTo>
                                    <a:pt x="255" y="19"/>
                                  </a:lnTo>
                                  <a:lnTo>
                                    <a:pt x="260" y="19"/>
                                  </a:lnTo>
                                  <a:lnTo>
                                    <a:pt x="267" y="17"/>
                                  </a:lnTo>
                                  <a:lnTo>
                                    <a:pt x="274" y="14"/>
                                  </a:lnTo>
                                  <a:lnTo>
                                    <a:pt x="279" y="12"/>
                                  </a:lnTo>
                                  <a:lnTo>
                                    <a:pt x="286" y="12"/>
                                  </a:lnTo>
                                  <a:lnTo>
                                    <a:pt x="291" y="9"/>
                                  </a:lnTo>
                                  <a:lnTo>
                                    <a:pt x="298" y="9"/>
                                  </a:lnTo>
                                  <a:lnTo>
                                    <a:pt x="308" y="5"/>
                                  </a:lnTo>
                                  <a:lnTo>
                                    <a:pt x="315" y="2"/>
                                  </a:lnTo>
                                  <a:lnTo>
                                    <a:pt x="320" y="0"/>
                                  </a:lnTo>
                                  <a:lnTo>
                                    <a:pt x="322" y="0"/>
                                  </a:lnTo>
                                  <a:lnTo>
                                    <a:pt x="341" y="24"/>
                                  </a:lnTo>
                                  <a:lnTo>
                                    <a:pt x="303" y="73"/>
                                  </a:lnTo>
                                  <a:lnTo>
                                    <a:pt x="458" y="64"/>
                                  </a:lnTo>
                                  <a:lnTo>
                                    <a:pt x="623" y="7"/>
                                  </a:lnTo>
                                  <a:lnTo>
                                    <a:pt x="642" y="43"/>
                                  </a:lnTo>
                                  <a:lnTo>
                                    <a:pt x="620" y="97"/>
                                  </a:lnTo>
                                  <a:lnTo>
                                    <a:pt x="561" y="145"/>
                                  </a:lnTo>
                                  <a:lnTo>
                                    <a:pt x="558" y="145"/>
                                  </a:lnTo>
                                  <a:lnTo>
                                    <a:pt x="558" y="145"/>
                                  </a:lnTo>
                                  <a:lnTo>
                                    <a:pt x="554" y="147"/>
                                  </a:lnTo>
                                  <a:lnTo>
                                    <a:pt x="551" y="154"/>
                                  </a:lnTo>
                                  <a:lnTo>
                                    <a:pt x="551" y="157"/>
                                  </a:lnTo>
                                  <a:lnTo>
                                    <a:pt x="549" y="161"/>
                                  </a:lnTo>
                                  <a:lnTo>
                                    <a:pt x="546" y="166"/>
                                  </a:lnTo>
                                  <a:lnTo>
                                    <a:pt x="544" y="173"/>
                                  </a:lnTo>
                                  <a:lnTo>
                                    <a:pt x="542" y="180"/>
                                  </a:lnTo>
                                  <a:lnTo>
                                    <a:pt x="537" y="190"/>
                                  </a:lnTo>
                                  <a:lnTo>
                                    <a:pt x="534" y="199"/>
                                  </a:lnTo>
                                  <a:lnTo>
                                    <a:pt x="532" y="211"/>
                                  </a:lnTo>
                                  <a:lnTo>
                                    <a:pt x="527" y="223"/>
                                  </a:lnTo>
                                  <a:lnTo>
                                    <a:pt x="525" y="235"/>
                                  </a:lnTo>
                                  <a:lnTo>
                                    <a:pt x="520" y="249"/>
                                  </a:lnTo>
                                  <a:lnTo>
                                    <a:pt x="518" y="263"/>
                                  </a:lnTo>
                                  <a:lnTo>
                                    <a:pt x="513" y="278"/>
                                  </a:lnTo>
                                  <a:lnTo>
                                    <a:pt x="511" y="292"/>
                                  </a:lnTo>
                                  <a:lnTo>
                                    <a:pt x="506" y="306"/>
                                  </a:lnTo>
                                  <a:lnTo>
                                    <a:pt x="503" y="320"/>
                                  </a:lnTo>
                                  <a:lnTo>
                                    <a:pt x="499" y="334"/>
                                  </a:lnTo>
                                  <a:lnTo>
                                    <a:pt x="496" y="346"/>
                                  </a:lnTo>
                                  <a:lnTo>
                                    <a:pt x="494" y="358"/>
                                  </a:lnTo>
                                  <a:lnTo>
                                    <a:pt x="492" y="368"/>
                                  </a:lnTo>
                                  <a:lnTo>
                                    <a:pt x="489" y="375"/>
                                  </a:lnTo>
                                  <a:lnTo>
                                    <a:pt x="489" y="382"/>
                                  </a:lnTo>
                                  <a:lnTo>
                                    <a:pt x="489" y="387"/>
                                  </a:lnTo>
                                  <a:lnTo>
                                    <a:pt x="489" y="389"/>
                                  </a:lnTo>
                                  <a:lnTo>
                                    <a:pt x="487" y="389"/>
                                  </a:lnTo>
                                  <a:lnTo>
                                    <a:pt x="484" y="389"/>
                                  </a:lnTo>
                                  <a:lnTo>
                                    <a:pt x="480" y="389"/>
                                  </a:lnTo>
                                  <a:lnTo>
                                    <a:pt x="472" y="389"/>
                                  </a:lnTo>
                                  <a:lnTo>
                                    <a:pt x="465" y="389"/>
                                  </a:lnTo>
                                  <a:lnTo>
                                    <a:pt x="458" y="391"/>
                                  </a:lnTo>
                                  <a:lnTo>
                                    <a:pt x="449" y="391"/>
                                  </a:lnTo>
                                  <a:lnTo>
                                    <a:pt x="439" y="396"/>
                                  </a:lnTo>
                                  <a:lnTo>
                                    <a:pt x="427" y="396"/>
                                  </a:lnTo>
                                  <a:lnTo>
                                    <a:pt x="415" y="399"/>
                                  </a:lnTo>
                                  <a:lnTo>
                                    <a:pt x="401" y="401"/>
                                  </a:lnTo>
                                  <a:lnTo>
                                    <a:pt x="391" y="406"/>
                                  </a:lnTo>
                                  <a:lnTo>
                                    <a:pt x="377" y="408"/>
                                  </a:lnTo>
                                  <a:lnTo>
                                    <a:pt x="365" y="410"/>
                                  </a:lnTo>
                                  <a:lnTo>
                                    <a:pt x="353" y="415"/>
                                  </a:lnTo>
                                  <a:lnTo>
                                    <a:pt x="341" y="420"/>
                                  </a:lnTo>
                                  <a:lnTo>
                                    <a:pt x="329" y="422"/>
                                  </a:lnTo>
                                  <a:lnTo>
                                    <a:pt x="320" y="425"/>
                                  </a:lnTo>
                                  <a:lnTo>
                                    <a:pt x="308" y="429"/>
                                  </a:lnTo>
                                  <a:lnTo>
                                    <a:pt x="298" y="432"/>
                                  </a:lnTo>
                                  <a:lnTo>
                                    <a:pt x="289" y="434"/>
                                  </a:lnTo>
                                  <a:lnTo>
                                    <a:pt x="279" y="437"/>
                                  </a:lnTo>
                                  <a:lnTo>
                                    <a:pt x="272" y="441"/>
                                  </a:lnTo>
                                  <a:lnTo>
                                    <a:pt x="265" y="444"/>
                                  </a:lnTo>
                                  <a:lnTo>
                                    <a:pt x="258" y="446"/>
                                  </a:lnTo>
                                  <a:lnTo>
                                    <a:pt x="253" y="448"/>
                                  </a:lnTo>
                                  <a:lnTo>
                                    <a:pt x="248" y="451"/>
                                  </a:lnTo>
                                  <a:lnTo>
                                    <a:pt x="243" y="453"/>
                                  </a:lnTo>
                                  <a:lnTo>
                                    <a:pt x="239" y="456"/>
                                  </a:lnTo>
                                  <a:lnTo>
                                    <a:pt x="236" y="458"/>
                                  </a:lnTo>
                                  <a:lnTo>
                                    <a:pt x="227" y="567"/>
                                  </a:lnTo>
                                  <a:lnTo>
                                    <a:pt x="2" y="460"/>
                                  </a:lnTo>
                                  <a:lnTo>
                                    <a:pt x="2" y="4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CC804D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77"/>
                          <wps:cNvSpPr>
                            <a:spLocks/>
                          </wps:cNvSpPr>
                          <wps:spPr bwMode="auto">
                            <a:xfrm>
                              <a:off x="722630" y="1250950"/>
                              <a:ext cx="318135" cy="309880"/>
                            </a:xfrm>
                            <a:custGeom>
                              <a:avLst/>
                              <a:gdLst>
                                <a:gd name="T0" fmla="*/ 444 w 501"/>
                                <a:gd name="T1" fmla="*/ 33 h 488"/>
                                <a:gd name="T2" fmla="*/ 434 w 501"/>
                                <a:gd name="T3" fmla="*/ 42 h 488"/>
                                <a:gd name="T4" fmla="*/ 420 w 501"/>
                                <a:gd name="T5" fmla="*/ 52 h 488"/>
                                <a:gd name="T6" fmla="*/ 406 w 501"/>
                                <a:gd name="T7" fmla="*/ 59 h 488"/>
                                <a:gd name="T8" fmla="*/ 391 w 501"/>
                                <a:gd name="T9" fmla="*/ 66 h 488"/>
                                <a:gd name="T10" fmla="*/ 375 w 501"/>
                                <a:gd name="T11" fmla="*/ 73 h 488"/>
                                <a:gd name="T12" fmla="*/ 355 w 501"/>
                                <a:gd name="T13" fmla="*/ 78 h 488"/>
                                <a:gd name="T14" fmla="*/ 334 w 501"/>
                                <a:gd name="T15" fmla="*/ 80 h 488"/>
                                <a:gd name="T16" fmla="*/ 315 w 501"/>
                                <a:gd name="T17" fmla="*/ 85 h 488"/>
                                <a:gd name="T18" fmla="*/ 296 w 501"/>
                                <a:gd name="T19" fmla="*/ 87 h 488"/>
                                <a:gd name="T20" fmla="*/ 277 w 501"/>
                                <a:gd name="T21" fmla="*/ 87 h 488"/>
                                <a:gd name="T22" fmla="*/ 260 w 501"/>
                                <a:gd name="T23" fmla="*/ 87 h 488"/>
                                <a:gd name="T24" fmla="*/ 243 w 501"/>
                                <a:gd name="T25" fmla="*/ 87 h 488"/>
                                <a:gd name="T26" fmla="*/ 243 w 501"/>
                                <a:gd name="T27" fmla="*/ 92 h 488"/>
                                <a:gd name="T28" fmla="*/ 251 w 501"/>
                                <a:gd name="T29" fmla="*/ 104 h 488"/>
                                <a:gd name="T30" fmla="*/ 253 w 501"/>
                                <a:gd name="T31" fmla="*/ 121 h 488"/>
                                <a:gd name="T32" fmla="*/ 251 w 501"/>
                                <a:gd name="T33" fmla="*/ 140 h 488"/>
                                <a:gd name="T34" fmla="*/ 241 w 501"/>
                                <a:gd name="T35" fmla="*/ 161 h 488"/>
                                <a:gd name="T36" fmla="*/ 227 w 501"/>
                                <a:gd name="T37" fmla="*/ 180 h 488"/>
                                <a:gd name="T38" fmla="*/ 215 w 501"/>
                                <a:gd name="T39" fmla="*/ 192 h 488"/>
                                <a:gd name="T40" fmla="*/ 210 w 501"/>
                                <a:gd name="T41" fmla="*/ 199 h 488"/>
                                <a:gd name="T42" fmla="*/ 217 w 501"/>
                                <a:gd name="T43" fmla="*/ 246 h 488"/>
                                <a:gd name="T44" fmla="*/ 205 w 501"/>
                                <a:gd name="T45" fmla="*/ 256 h 488"/>
                                <a:gd name="T46" fmla="*/ 193 w 501"/>
                                <a:gd name="T47" fmla="*/ 270 h 488"/>
                                <a:gd name="T48" fmla="*/ 181 w 501"/>
                                <a:gd name="T49" fmla="*/ 282 h 488"/>
                                <a:gd name="T50" fmla="*/ 167 w 501"/>
                                <a:gd name="T51" fmla="*/ 294 h 488"/>
                                <a:gd name="T52" fmla="*/ 153 w 501"/>
                                <a:gd name="T53" fmla="*/ 306 h 488"/>
                                <a:gd name="T54" fmla="*/ 138 w 501"/>
                                <a:gd name="T55" fmla="*/ 318 h 488"/>
                                <a:gd name="T56" fmla="*/ 124 w 501"/>
                                <a:gd name="T57" fmla="*/ 325 h 488"/>
                                <a:gd name="T58" fmla="*/ 112 w 501"/>
                                <a:gd name="T59" fmla="*/ 327 h 488"/>
                                <a:gd name="T60" fmla="*/ 98 w 501"/>
                                <a:gd name="T61" fmla="*/ 329 h 488"/>
                                <a:gd name="T62" fmla="*/ 86 w 501"/>
                                <a:gd name="T63" fmla="*/ 327 h 488"/>
                                <a:gd name="T64" fmla="*/ 79 w 501"/>
                                <a:gd name="T65" fmla="*/ 322 h 488"/>
                                <a:gd name="T66" fmla="*/ 131 w 501"/>
                                <a:gd name="T67" fmla="*/ 488 h 488"/>
                                <a:gd name="T68" fmla="*/ 246 w 501"/>
                                <a:gd name="T69" fmla="*/ 320 h 488"/>
                                <a:gd name="T70" fmla="*/ 379 w 501"/>
                                <a:gd name="T71" fmla="*/ 280 h 488"/>
                                <a:gd name="T72" fmla="*/ 387 w 501"/>
                                <a:gd name="T73" fmla="*/ 268 h 488"/>
                                <a:gd name="T74" fmla="*/ 394 w 501"/>
                                <a:gd name="T75" fmla="*/ 253 h 488"/>
                                <a:gd name="T76" fmla="*/ 401 w 501"/>
                                <a:gd name="T77" fmla="*/ 242 h 488"/>
                                <a:gd name="T78" fmla="*/ 408 w 501"/>
                                <a:gd name="T79" fmla="*/ 227 h 488"/>
                                <a:gd name="T80" fmla="*/ 413 w 501"/>
                                <a:gd name="T81" fmla="*/ 213 h 488"/>
                                <a:gd name="T82" fmla="*/ 420 w 501"/>
                                <a:gd name="T83" fmla="*/ 194 h 488"/>
                                <a:gd name="T84" fmla="*/ 422 w 501"/>
                                <a:gd name="T85" fmla="*/ 175 h 488"/>
                                <a:gd name="T86" fmla="*/ 427 w 501"/>
                                <a:gd name="T87" fmla="*/ 156 h 488"/>
                                <a:gd name="T88" fmla="*/ 432 w 501"/>
                                <a:gd name="T89" fmla="*/ 137 h 488"/>
                                <a:gd name="T90" fmla="*/ 434 w 501"/>
                                <a:gd name="T91" fmla="*/ 121 h 488"/>
                                <a:gd name="T92" fmla="*/ 437 w 501"/>
                                <a:gd name="T93" fmla="*/ 106 h 488"/>
                                <a:gd name="T94" fmla="*/ 437 w 501"/>
                                <a:gd name="T95" fmla="*/ 92 h 488"/>
                                <a:gd name="T96" fmla="*/ 501 w 501"/>
                                <a:gd name="T97" fmla="*/ 0 h 488"/>
                                <a:gd name="T98" fmla="*/ 446 w 501"/>
                                <a:gd name="T99" fmla="*/ 33 h 4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501" h="488">
                                  <a:moveTo>
                                    <a:pt x="446" y="33"/>
                                  </a:moveTo>
                                  <a:lnTo>
                                    <a:pt x="444" y="33"/>
                                  </a:lnTo>
                                  <a:lnTo>
                                    <a:pt x="439" y="38"/>
                                  </a:lnTo>
                                  <a:lnTo>
                                    <a:pt x="434" y="42"/>
                                  </a:lnTo>
                                  <a:lnTo>
                                    <a:pt x="425" y="49"/>
                                  </a:lnTo>
                                  <a:lnTo>
                                    <a:pt x="420" y="52"/>
                                  </a:lnTo>
                                  <a:lnTo>
                                    <a:pt x="413" y="57"/>
                                  </a:lnTo>
                                  <a:lnTo>
                                    <a:pt x="406" y="59"/>
                                  </a:lnTo>
                                  <a:lnTo>
                                    <a:pt x="401" y="64"/>
                                  </a:lnTo>
                                  <a:lnTo>
                                    <a:pt x="391" y="66"/>
                                  </a:lnTo>
                                  <a:lnTo>
                                    <a:pt x="384" y="68"/>
                                  </a:lnTo>
                                  <a:lnTo>
                                    <a:pt x="375" y="73"/>
                                  </a:lnTo>
                                  <a:lnTo>
                                    <a:pt x="367" y="78"/>
                                  </a:lnTo>
                                  <a:lnTo>
                                    <a:pt x="355" y="78"/>
                                  </a:lnTo>
                                  <a:lnTo>
                                    <a:pt x="346" y="80"/>
                                  </a:lnTo>
                                  <a:lnTo>
                                    <a:pt x="334" y="80"/>
                                  </a:lnTo>
                                  <a:lnTo>
                                    <a:pt x="324" y="83"/>
                                  </a:lnTo>
                                  <a:lnTo>
                                    <a:pt x="315" y="85"/>
                                  </a:lnTo>
                                  <a:lnTo>
                                    <a:pt x="305" y="85"/>
                                  </a:lnTo>
                                  <a:lnTo>
                                    <a:pt x="296" y="87"/>
                                  </a:lnTo>
                                  <a:lnTo>
                                    <a:pt x="286" y="87"/>
                                  </a:lnTo>
                                  <a:lnTo>
                                    <a:pt x="277" y="87"/>
                                  </a:lnTo>
                                  <a:lnTo>
                                    <a:pt x="267" y="87"/>
                                  </a:lnTo>
                                  <a:lnTo>
                                    <a:pt x="260" y="87"/>
                                  </a:lnTo>
                                  <a:lnTo>
                                    <a:pt x="253" y="87"/>
                                  </a:lnTo>
                                  <a:lnTo>
                                    <a:pt x="243" y="87"/>
                                  </a:lnTo>
                                  <a:lnTo>
                                    <a:pt x="241" y="87"/>
                                  </a:lnTo>
                                  <a:lnTo>
                                    <a:pt x="243" y="92"/>
                                  </a:lnTo>
                                  <a:lnTo>
                                    <a:pt x="246" y="94"/>
                                  </a:lnTo>
                                  <a:lnTo>
                                    <a:pt x="251" y="104"/>
                                  </a:lnTo>
                                  <a:lnTo>
                                    <a:pt x="251" y="111"/>
                                  </a:lnTo>
                                  <a:lnTo>
                                    <a:pt x="253" y="121"/>
                                  </a:lnTo>
                                  <a:lnTo>
                                    <a:pt x="251" y="130"/>
                                  </a:lnTo>
                                  <a:lnTo>
                                    <a:pt x="251" y="140"/>
                                  </a:lnTo>
                                  <a:lnTo>
                                    <a:pt x="246" y="149"/>
                                  </a:lnTo>
                                  <a:lnTo>
                                    <a:pt x="241" y="161"/>
                                  </a:lnTo>
                                  <a:lnTo>
                                    <a:pt x="234" y="170"/>
                                  </a:lnTo>
                                  <a:lnTo>
                                    <a:pt x="227" y="180"/>
                                  </a:lnTo>
                                  <a:lnTo>
                                    <a:pt x="220" y="187"/>
                                  </a:lnTo>
                                  <a:lnTo>
                                    <a:pt x="215" y="192"/>
                                  </a:lnTo>
                                  <a:lnTo>
                                    <a:pt x="210" y="197"/>
                                  </a:lnTo>
                                  <a:lnTo>
                                    <a:pt x="210" y="199"/>
                                  </a:lnTo>
                                  <a:lnTo>
                                    <a:pt x="220" y="244"/>
                                  </a:lnTo>
                                  <a:lnTo>
                                    <a:pt x="217" y="246"/>
                                  </a:lnTo>
                                  <a:lnTo>
                                    <a:pt x="210" y="253"/>
                                  </a:lnTo>
                                  <a:lnTo>
                                    <a:pt x="205" y="256"/>
                                  </a:lnTo>
                                  <a:lnTo>
                                    <a:pt x="200" y="263"/>
                                  </a:lnTo>
                                  <a:lnTo>
                                    <a:pt x="193" y="270"/>
                                  </a:lnTo>
                                  <a:lnTo>
                                    <a:pt x="188" y="275"/>
                                  </a:lnTo>
                                  <a:lnTo>
                                    <a:pt x="181" y="282"/>
                                  </a:lnTo>
                                  <a:lnTo>
                                    <a:pt x="174" y="289"/>
                                  </a:lnTo>
                                  <a:lnTo>
                                    <a:pt x="167" y="294"/>
                                  </a:lnTo>
                                  <a:lnTo>
                                    <a:pt x="160" y="301"/>
                                  </a:lnTo>
                                  <a:lnTo>
                                    <a:pt x="153" y="306"/>
                                  </a:lnTo>
                                  <a:lnTo>
                                    <a:pt x="146" y="313"/>
                                  </a:lnTo>
                                  <a:lnTo>
                                    <a:pt x="138" y="318"/>
                                  </a:lnTo>
                                  <a:lnTo>
                                    <a:pt x="131" y="322"/>
                                  </a:lnTo>
                                  <a:lnTo>
                                    <a:pt x="124" y="325"/>
                                  </a:lnTo>
                                  <a:lnTo>
                                    <a:pt x="119" y="327"/>
                                  </a:lnTo>
                                  <a:lnTo>
                                    <a:pt x="112" y="327"/>
                                  </a:lnTo>
                                  <a:lnTo>
                                    <a:pt x="107" y="329"/>
                                  </a:lnTo>
                                  <a:lnTo>
                                    <a:pt x="98" y="329"/>
                                  </a:lnTo>
                                  <a:lnTo>
                                    <a:pt x="93" y="329"/>
                                  </a:lnTo>
                                  <a:lnTo>
                                    <a:pt x="86" y="327"/>
                                  </a:lnTo>
                                  <a:lnTo>
                                    <a:pt x="84" y="325"/>
                                  </a:lnTo>
                                  <a:lnTo>
                                    <a:pt x="79" y="322"/>
                                  </a:lnTo>
                                  <a:lnTo>
                                    <a:pt x="0" y="398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53" y="370"/>
                                  </a:lnTo>
                                  <a:lnTo>
                                    <a:pt x="246" y="320"/>
                                  </a:lnTo>
                                  <a:lnTo>
                                    <a:pt x="379" y="282"/>
                                  </a:lnTo>
                                  <a:lnTo>
                                    <a:pt x="379" y="280"/>
                                  </a:lnTo>
                                  <a:lnTo>
                                    <a:pt x="384" y="275"/>
                                  </a:lnTo>
                                  <a:lnTo>
                                    <a:pt x="387" y="268"/>
                                  </a:lnTo>
                                  <a:lnTo>
                                    <a:pt x="394" y="261"/>
                                  </a:lnTo>
                                  <a:lnTo>
                                    <a:pt x="394" y="253"/>
                                  </a:lnTo>
                                  <a:lnTo>
                                    <a:pt x="398" y="249"/>
                                  </a:lnTo>
                                  <a:lnTo>
                                    <a:pt x="401" y="242"/>
                                  </a:lnTo>
                                  <a:lnTo>
                                    <a:pt x="403" y="237"/>
                                  </a:lnTo>
                                  <a:lnTo>
                                    <a:pt x="408" y="227"/>
                                  </a:lnTo>
                                  <a:lnTo>
                                    <a:pt x="410" y="220"/>
                                  </a:lnTo>
                                  <a:lnTo>
                                    <a:pt x="413" y="213"/>
                                  </a:lnTo>
                                  <a:lnTo>
                                    <a:pt x="418" y="204"/>
                                  </a:lnTo>
                                  <a:lnTo>
                                    <a:pt x="420" y="194"/>
                                  </a:lnTo>
                                  <a:lnTo>
                                    <a:pt x="420" y="185"/>
                                  </a:lnTo>
                                  <a:lnTo>
                                    <a:pt x="422" y="175"/>
                                  </a:lnTo>
                                  <a:lnTo>
                                    <a:pt x="427" y="166"/>
                                  </a:lnTo>
                                  <a:lnTo>
                                    <a:pt x="427" y="156"/>
                                  </a:lnTo>
                                  <a:lnTo>
                                    <a:pt x="429" y="147"/>
                                  </a:lnTo>
                                  <a:lnTo>
                                    <a:pt x="432" y="137"/>
                                  </a:lnTo>
                                  <a:lnTo>
                                    <a:pt x="434" y="130"/>
                                  </a:lnTo>
                                  <a:lnTo>
                                    <a:pt x="434" y="121"/>
                                  </a:lnTo>
                                  <a:lnTo>
                                    <a:pt x="434" y="113"/>
                                  </a:lnTo>
                                  <a:lnTo>
                                    <a:pt x="437" y="106"/>
                                  </a:lnTo>
                                  <a:lnTo>
                                    <a:pt x="437" y="102"/>
                                  </a:lnTo>
                                  <a:lnTo>
                                    <a:pt x="437" y="92"/>
                                  </a:lnTo>
                                  <a:lnTo>
                                    <a:pt x="439" y="90"/>
                                  </a:lnTo>
                                  <a:lnTo>
                                    <a:pt x="501" y="0"/>
                                  </a:lnTo>
                                  <a:lnTo>
                                    <a:pt x="446" y="33"/>
                                  </a:lnTo>
                                  <a:lnTo>
                                    <a:pt x="446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178"/>
                          <wps:cNvSpPr>
                            <a:spLocks/>
                          </wps:cNvSpPr>
                          <wps:spPr bwMode="auto">
                            <a:xfrm>
                              <a:off x="730250" y="1232535"/>
                              <a:ext cx="118110" cy="49530"/>
                            </a:xfrm>
                            <a:custGeom>
                              <a:avLst/>
                              <a:gdLst>
                                <a:gd name="T0" fmla="*/ 186 w 186"/>
                                <a:gd name="T1" fmla="*/ 0 h 78"/>
                                <a:gd name="T2" fmla="*/ 100 w 186"/>
                                <a:gd name="T3" fmla="*/ 0 h 78"/>
                                <a:gd name="T4" fmla="*/ 9 w 186"/>
                                <a:gd name="T5" fmla="*/ 43 h 78"/>
                                <a:gd name="T6" fmla="*/ 0 w 186"/>
                                <a:gd name="T7" fmla="*/ 78 h 78"/>
                                <a:gd name="T8" fmla="*/ 0 w 186"/>
                                <a:gd name="T9" fmla="*/ 76 h 78"/>
                                <a:gd name="T10" fmla="*/ 7 w 186"/>
                                <a:gd name="T11" fmla="*/ 74 h 78"/>
                                <a:gd name="T12" fmla="*/ 12 w 186"/>
                                <a:gd name="T13" fmla="*/ 71 h 78"/>
                                <a:gd name="T14" fmla="*/ 17 w 186"/>
                                <a:gd name="T15" fmla="*/ 67 h 78"/>
                                <a:gd name="T16" fmla="*/ 24 w 186"/>
                                <a:gd name="T17" fmla="*/ 64 h 78"/>
                                <a:gd name="T18" fmla="*/ 31 w 186"/>
                                <a:gd name="T19" fmla="*/ 62 h 78"/>
                                <a:gd name="T20" fmla="*/ 38 w 186"/>
                                <a:gd name="T21" fmla="*/ 57 h 78"/>
                                <a:gd name="T22" fmla="*/ 45 w 186"/>
                                <a:gd name="T23" fmla="*/ 55 h 78"/>
                                <a:gd name="T24" fmla="*/ 55 w 186"/>
                                <a:gd name="T25" fmla="*/ 50 h 78"/>
                                <a:gd name="T26" fmla="*/ 64 w 186"/>
                                <a:gd name="T27" fmla="*/ 45 h 78"/>
                                <a:gd name="T28" fmla="*/ 72 w 186"/>
                                <a:gd name="T29" fmla="*/ 43 h 78"/>
                                <a:gd name="T30" fmla="*/ 81 w 186"/>
                                <a:gd name="T31" fmla="*/ 38 h 78"/>
                                <a:gd name="T32" fmla="*/ 91 w 186"/>
                                <a:gd name="T33" fmla="*/ 36 h 78"/>
                                <a:gd name="T34" fmla="*/ 100 w 186"/>
                                <a:gd name="T35" fmla="*/ 31 h 78"/>
                                <a:gd name="T36" fmla="*/ 107 w 186"/>
                                <a:gd name="T37" fmla="*/ 29 h 78"/>
                                <a:gd name="T38" fmla="*/ 117 w 186"/>
                                <a:gd name="T39" fmla="*/ 26 h 78"/>
                                <a:gd name="T40" fmla="*/ 124 w 186"/>
                                <a:gd name="T41" fmla="*/ 21 h 78"/>
                                <a:gd name="T42" fmla="*/ 134 w 186"/>
                                <a:gd name="T43" fmla="*/ 19 h 78"/>
                                <a:gd name="T44" fmla="*/ 141 w 186"/>
                                <a:gd name="T45" fmla="*/ 17 h 78"/>
                                <a:gd name="T46" fmla="*/ 148 w 186"/>
                                <a:gd name="T47" fmla="*/ 12 h 78"/>
                                <a:gd name="T48" fmla="*/ 153 w 186"/>
                                <a:gd name="T49" fmla="*/ 10 h 78"/>
                                <a:gd name="T50" fmla="*/ 160 w 186"/>
                                <a:gd name="T51" fmla="*/ 10 h 78"/>
                                <a:gd name="T52" fmla="*/ 169 w 186"/>
                                <a:gd name="T53" fmla="*/ 5 h 78"/>
                                <a:gd name="T54" fmla="*/ 179 w 186"/>
                                <a:gd name="T55" fmla="*/ 0 h 78"/>
                                <a:gd name="T56" fmla="*/ 184 w 186"/>
                                <a:gd name="T57" fmla="*/ 0 h 78"/>
                                <a:gd name="T58" fmla="*/ 186 w 186"/>
                                <a:gd name="T59" fmla="*/ 0 h 78"/>
                                <a:gd name="T60" fmla="*/ 186 w 186"/>
                                <a:gd name="T61" fmla="*/ 0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86" h="78">
                                  <a:moveTo>
                                    <a:pt x="186" y="0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9" y="43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7" y="74"/>
                                  </a:lnTo>
                                  <a:lnTo>
                                    <a:pt x="12" y="71"/>
                                  </a:lnTo>
                                  <a:lnTo>
                                    <a:pt x="17" y="67"/>
                                  </a:lnTo>
                                  <a:lnTo>
                                    <a:pt x="24" y="64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8" y="57"/>
                                  </a:lnTo>
                                  <a:lnTo>
                                    <a:pt x="45" y="55"/>
                                  </a:lnTo>
                                  <a:lnTo>
                                    <a:pt x="55" y="50"/>
                                  </a:lnTo>
                                  <a:lnTo>
                                    <a:pt x="64" y="45"/>
                                  </a:lnTo>
                                  <a:lnTo>
                                    <a:pt x="72" y="43"/>
                                  </a:lnTo>
                                  <a:lnTo>
                                    <a:pt x="81" y="38"/>
                                  </a:lnTo>
                                  <a:lnTo>
                                    <a:pt x="91" y="36"/>
                                  </a:lnTo>
                                  <a:lnTo>
                                    <a:pt x="100" y="31"/>
                                  </a:lnTo>
                                  <a:lnTo>
                                    <a:pt x="107" y="29"/>
                                  </a:lnTo>
                                  <a:lnTo>
                                    <a:pt x="117" y="26"/>
                                  </a:lnTo>
                                  <a:lnTo>
                                    <a:pt x="124" y="21"/>
                                  </a:lnTo>
                                  <a:lnTo>
                                    <a:pt x="134" y="19"/>
                                  </a:lnTo>
                                  <a:lnTo>
                                    <a:pt x="141" y="17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53" y="10"/>
                                  </a:lnTo>
                                  <a:lnTo>
                                    <a:pt x="160" y="10"/>
                                  </a:lnTo>
                                  <a:lnTo>
                                    <a:pt x="169" y="5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8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34D1A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Freeform 179"/>
                          <wps:cNvSpPr>
                            <a:spLocks/>
                          </wps:cNvSpPr>
                          <wps:spPr bwMode="auto">
                            <a:xfrm>
                              <a:off x="625475" y="1454150"/>
                              <a:ext cx="229235" cy="149225"/>
                            </a:xfrm>
                            <a:custGeom>
                              <a:avLst/>
                              <a:gdLst>
                                <a:gd name="T0" fmla="*/ 0 w 361"/>
                                <a:gd name="T1" fmla="*/ 116 h 235"/>
                                <a:gd name="T2" fmla="*/ 46 w 361"/>
                                <a:gd name="T3" fmla="*/ 0 h 235"/>
                                <a:gd name="T4" fmla="*/ 46 w 361"/>
                                <a:gd name="T5" fmla="*/ 0 h 235"/>
                                <a:gd name="T6" fmla="*/ 53 w 361"/>
                                <a:gd name="T7" fmla="*/ 0 h 235"/>
                                <a:gd name="T8" fmla="*/ 58 w 361"/>
                                <a:gd name="T9" fmla="*/ 0 h 235"/>
                                <a:gd name="T10" fmla="*/ 65 w 361"/>
                                <a:gd name="T11" fmla="*/ 0 h 235"/>
                                <a:gd name="T12" fmla="*/ 70 w 361"/>
                                <a:gd name="T13" fmla="*/ 0 h 235"/>
                                <a:gd name="T14" fmla="*/ 79 w 361"/>
                                <a:gd name="T15" fmla="*/ 2 h 235"/>
                                <a:gd name="T16" fmla="*/ 86 w 361"/>
                                <a:gd name="T17" fmla="*/ 5 h 235"/>
                                <a:gd name="T18" fmla="*/ 98 w 361"/>
                                <a:gd name="T19" fmla="*/ 7 h 235"/>
                                <a:gd name="T20" fmla="*/ 108 w 361"/>
                                <a:gd name="T21" fmla="*/ 9 h 235"/>
                                <a:gd name="T22" fmla="*/ 120 w 361"/>
                                <a:gd name="T23" fmla="*/ 14 h 235"/>
                                <a:gd name="T24" fmla="*/ 132 w 361"/>
                                <a:gd name="T25" fmla="*/ 17 h 235"/>
                                <a:gd name="T26" fmla="*/ 146 w 361"/>
                                <a:gd name="T27" fmla="*/ 24 h 235"/>
                                <a:gd name="T28" fmla="*/ 158 w 361"/>
                                <a:gd name="T29" fmla="*/ 28 h 235"/>
                                <a:gd name="T30" fmla="*/ 174 w 361"/>
                                <a:gd name="T31" fmla="*/ 38 h 235"/>
                                <a:gd name="T32" fmla="*/ 189 w 361"/>
                                <a:gd name="T33" fmla="*/ 43 h 235"/>
                                <a:gd name="T34" fmla="*/ 205 w 361"/>
                                <a:gd name="T35" fmla="*/ 52 h 235"/>
                                <a:gd name="T36" fmla="*/ 220 w 361"/>
                                <a:gd name="T37" fmla="*/ 62 h 235"/>
                                <a:gd name="T38" fmla="*/ 237 w 361"/>
                                <a:gd name="T39" fmla="*/ 73 h 235"/>
                                <a:gd name="T40" fmla="*/ 251 w 361"/>
                                <a:gd name="T41" fmla="*/ 83 h 235"/>
                                <a:gd name="T42" fmla="*/ 268 w 361"/>
                                <a:gd name="T43" fmla="*/ 92 h 235"/>
                                <a:gd name="T44" fmla="*/ 282 w 361"/>
                                <a:gd name="T45" fmla="*/ 102 h 235"/>
                                <a:gd name="T46" fmla="*/ 296 w 361"/>
                                <a:gd name="T47" fmla="*/ 114 h 235"/>
                                <a:gd name="T48" fmla="*/ 308 w 361"/>
                                <a:gd name="T49" fmla="*/ 121 h 235"/>
                                <a:gd name="T50" fmla="*/ 320 w 361"/>
                                <a:gd name="T51" fmla="*/ 130 h 235"/>
                                <a:gd name="T52" fmla="*/ 332 w 361"/>
                                <a:gd name="T53" fmla="*/ 138 h 235"/>
                                <a:gd name="T54" fmla="*/ 341 w 361"/>
                                <a:gd name="T55" fmla="*/ 145 h 235"/>
                                <a:gd name="T56" fmla="*/ 349 w 361"/>
                                <a:gd name="T57" fmla="*/ 152 h 235"/>
                                <a:gd name="T58" fmla="*/ 353 w 361"/>
                                <a:gd name="T59" fmla="*/ 154 h 235"/>
                                <a:gd name="T60" fmla="*/ 358 w 361"/>
                                <a:gd name="T61" fmla="*/ 157 h 235"/>
                                <a:gd name="T62" fmla="*/ 361 w 361"/>
                                <a:gd name="T63" fmla="*/ 159 h 235"/>
                                <a:gd name="T64" fmla="*/ 330 w 361"/>
                                <a:gd name="T65" fmla="*/ 209 h 235"/>
                                <a:gd name="T66" fmla="*/ 315 w 361"/>
                                <a:gd name="T67" fmla="*/ 235 h 235"/>
                                <a:gd name="T68" fmla="*/ 0 w 361"/>
                                <a:gd name="T69" fmla="*/ 116 h 235"/>
                                <a:gd name="T70" fmla="*/ 0 w 361"/>
                                <a:gd name="T71" fmla="*/ 116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361" h="235">
                                  <a:moveTo>
                                    <a:pt x="0" y="116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58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86" y="5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132" y="17"/>
                                  </a:lnTo>
                                  <a:lnTo>
                                    <a:pt x="146" y="24"/>
                                  </a:lnTo>
                                  <a:lnTo>
                                    <a:pt x="158" y="28"/>
                                  </a:lnTo>
                                  <a:lnTo>
                                    <a:pt x="174" y="38"/>
                                  </a:lnTo>
                                  <a:lnTo>
                                    <a:pt x="189" y="43"/>
                                  </a:lnTo>
                                  <a:lnTo>
                                    <a:pt x="205" y="52"/>
                                  </a:lnTo>
                                  <a:lnTo>
                                    <a:pt x="220" y="62"/>
                                  </a:lnTo>
                                  <a:lnTo>
                                    <a:pt x="237" y="73"/>
                                  </a:lnTo>
                                  <a:lnTo>
                                    <a:pt x="251" y="83"/>
                                  </a:lnTo>
                                  <a:lnTo>
                                    <a:pt x="268" y="92"/>
                                  </a:lnTo>
                                  <a:lnTo>
                                    <a:pt x="282" y="102"/>
                                  </a:lnTo>
                                  <a:lnTo>
                                    <a:pt x="296" y="114"/>
                                  </a:lnTo>
                                  <a:lnTo>
                                    <a:pt x="308" y="121"/>
                                  </a:lnTo>
                                  <a:lnTo>
                                    <a:pt x="320" y="130"/>
                                  </a:lnTo>
                                  <a:lnTo>
                                    <a:pt x="332" y="138"/>
                                  </a:lnTo>
                                  <a:lnTo>
                                    <a:pt x="341" y="145"/>
                                  </a:lnTo>
                                  <a:lnTo>
                                    <a:pt x="349" y="152"/>
                                  </a:lnTo>
                                  <a:lnTo>
                                    <a:pt x="353" y="154"/>
                                  </a:lnTo>
                                  <a:lnTo>
                                    <a:pt x="358" y="157"/>
                                  </a:lnTo>
                                  <a:lnTo>
                                    <a:pt x="361" y="159"/>
                                  </a:lnTo>
                                  <a:lnTo>
                                    <a:pt x="330" y="209"/>
                                  </a:lnTo>
                                  <a:lnTo>
                                    <a:pt x="315" y="235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E6E6FF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180"/>
                          <wps:cNvSpPr>
                            <a:spLocks/>
                          </wps:cNvSpPr>
                          <wps:spPr bwMode="auto">
                            <a:xfrm>
                              <a:off x="0" y="727710"/>
                              <a:ext cx="210820" cy="432435"/>
                            </a:xfrm>
                            <a:custGeom>
                              <a:avLst/>
                              <a:gdLst>
                                <a:gd name="T0" fmla="*/ 0 w 332"/>
                                <a:gd name="T1" fmla="*/ 17 h 681"/>
                                <a:gd name="T2" fmla="*/ 0 w 332"/>
                                <a:gd name="T3" fmla="*/ 12 h 681"/>
                                <a:gd name="T4" fmla="*/ 0 w 332"/>
                                <a:gd name="T5" fmla="*/ 10 h 681"/>
                                <a:gd name="T6" fmla="*/ 0 w 332"/>
                                <a:gd name="T7" fmla="*/ 3 h 681"/>
                                <a:gd name="T8" fmla="*/ 0 w 332"/>
                                <a:gd name="T9" fmla="*/ 0 h 681"/>
                                <a:gd name="T10" fmla="*/ 2 w 332"/>
                                <a:gd name="T11" fmla="*/ 0 h 681"/>
                                <a:gd name="T12" fmla="*/ 7 w 332"/>
                                <a:gd name="T13" fmla="*/ 3 h 681"/>
                                <a:gd name="T14" fmla="*/ 12 w 332"/>
                                <a:gd name="T15" fmla="*/ 5 h 681"/>
                                <a:gd name="T16" fmla="*/ 21 w 332"/>
                                <a:gd name="T17" fmla="*/ 12 h 681"/>
                                <a:gd name="T18" fmla="*/ 29 w 332"/>
                                <a:gd name="T19" fmla="*/ 19 h 681"/>
                                <a:gd name="T20" fmla="*/ 41 w 332"/>
                                <a:gd name="T21" fmla="*/ 29 h 681"/>
                                <a:gd name="T22" fmla="*/ 52 w 332"/>
                                <a:gd name="T23" fmla="*/ 43 h 681"/>
                                <a:gd name="T24" fmla="*/ 69 w 332"/>
                                <a:gd name="T25" fmla="*/ 59 h 681"/>
                                <a:gd name="T26" fmla="*/ 86 w 332"/>
                                <a:gd name="T27" fmla="*/ 78 h 681"/>
                                <a:gd name="T28" fmla="*/ 103 w 332"/>
                                <a:gd name="T29" fmla="*/ 102 h 681"/>
                                <a:gd name="T30" fmla="*/ 122 w 332"/>
                                <a:gd name="T31" fmla="*/ 126 h 681"/>
                                <a:gd name="T32" fmla="*/ 146 w 332"/>
                                <a:gd name="T33" fmla="*/ 154 h 681"/>
                                <a:gd name="T34" fmla="*/ 167 w 332"/>
                                <a:gd name="T35" fmla="*/ 180 h 681"/>
                                <a:gd name="T36" fmla="*/ 188 w 332"/>
                                <a:gd name="T37" fmla="*/ 211 h 681"/>
                                <a:gd name="T38" fmla="*/ 210 w 332"/>
                                <a:gd name="T39" fmla="*/ 240 h 681"/>
                                <a:gd name="T40" fmla="*/ 231 w 332"/>
                                <a:gd name="T41" fmla="*/ 271 h 681"/>
                                <a:gd name="T42" fmla="*/ 251 w 332"/>
                                <a:gd name="T43" fmla="*/ 297 h 681"/>
                                <a:gd name="T44" fmla="*/ 270 w 332"/>
                                <a:gd name="T45" fmla="*/ 323 h 681"/>
                                <a:gd name="T46" fmla="*/ 286 w 332"/>
                                <a:gd name="T47" fmla="*/ 344 h 681"/>
                                <a:gd name="T48" fmla="*/ 301 w 332"/>
                                <a:gd name="T49" fmla="*/ 366 h 681"/>
                                <a:gd name="T50" fmla="*/ 315 w 332"/>
                                <a:gd name="T51" fmla="*/ 382 h 681"/>
                                <a:gd name="T52" fmla="*/ 324 w 332"/>
                                <a:gd name="T53" fmla="*/ 394 h 681"/>
                                <a:gd name="T54" fmla="*/ 329 w 332"/>
                                <a:gd name="T55" fmla="*/ 404 h 681"/>
                                <a:gd name="T56" fmla="*/ 332 w 332"/>
                                <a:gd name="T57" fmla="*/ 406 h 681"/>
                                <a:gd name="T58" fmla="*/ 332 w 332"/>
                                <a:gd name="T59" fmla="*/ 406 h 681"/>
                                <a:gd name="T60" fmla="*/ 329 w 332"/>
                                <a:gd name="T61" fmla="*/ 408 h 681"/>
                                <a:gd name="T62" fmla="*/ 327 w 332"/>
                                <a:gd name="T63" fmla="*/ 411 h 681"/>
                                <a:gd name="T64" fmla="*/ 324 w 332"/>
                                <a:gd name="T65" fmla="*/ 418 h 681"/>
                                <a:gd name="T66" fmla="*/ 322 w 332"/>
                                <a:gd name="T67" fmla="*/ 420 h 681"/>
                                <a:gd name="T68" fmla="*/ 320 w 332"/>
                                <a:gd name="T69" fmla="*/ 427 h 681"/>
                                <a:gd name="T70" fmla="*/ 317 w 332"/>
                                <a:gd name="T71" fmla="*/ 432 h 681"/>
                                <a:gd name="T72" fmla="*/ 317 w 332"/>
                                <a:gd name="T73" fmla="*/ 439 h 681"/>
                                <a:gd name="T74" fmla="*/ 315 w 332"/>
                                <a:gd name="T75" fmla="*/ 446 h 681"/>
                                <a:gd name="T76" fmla="*/ 313 w 332"/>
                                <a:gd name="T77" fmla="*/ 456 h 681"/>
                                <a:gd name="T78" fmla="*/ 310 w 332"/>
                                <a:gd name="T79" fmla="*/ 468 h 681"/>
                                <a:gd name="T80" fmla="*/ 310 w 332"/>
                                <a:gd name="T81" fmla="*/ 482 h 681"/>
                                <a:gd name="T82" fmla="*/ 308 w 332"/>
                                <a:gd name="T83" fmla="*/ 494 h 681"/>
                                <a:gd name="T84" fmla="*/ 305 w 332"/>
                                <a:gd name="T85" fmla="*/ 508 h 681"/>
                                <a:gd name="T86" fmla="*/ 303 w 332"/>
                                <a:gd name="T87" fmla="*/ 525 h 681"/>
                                <a:gd name="T88" fmla="*/ 303 w 332"/>
                                <a:gd name="T89" fmla="*/ 539 h 681"/>
                                <a:gd name="T90" fmla="*/ 301 w 332"/>
                                <a:gd name="T91" fmla="*/ 555 h 681"/>
                                <a:gd name="T92" fmla="*/ 298 w 332"/>
                                <a:gd name="T93" fmla="*/ 572 h 681"/>
                                <a:gd name="T94" fmla="*/ 298 w 332"/>
                                <a:gd name="T95" fmla="*/ 589 h 681"/>
                                <a:gd name="T96" fmla="*/ 296 w 332"/>
                                <a:gd name="T97" fmla="*/ 605 h 681"/>
                                <a:gd name="T98" fmla="*/ 293 w 332"/>
                                <a:gd name="T99" fmla="*/ 619 h 681"/>
                                <a:gd name="T100" fmla="*/ 293 w 332"/>
                                <a:gd name="T101" fmla="*/ 634 h 681"/>
                                <a:gd name="T102" fmla="*/ 291 w 332"/>
                                <a:gd name="T103" fmla="*/ 646 h 681"/>
                                <a:gd name="T104" fmla="*/ 291 w 332"/>
                                <a:gd name="T105" fmla="*/ 660 h 681"/>
                                <a:gd name="T106" fmla="*/ 289 w 332"/>
                                <a:gd name="T107" fmla="*/ 667 h 681"/>
                                <a:gd name="T108" fmla="*/ 289 w 332"/>
                                <a:gd name="T109" fmla="*/ 674 h 681"/>
                                <a:gd name="T110" fmla="*/ 289 w 332"/>
                                <a:gd name="T111" fmla="*/ 679 h 681"/>
                                <a:gd name="T112" fmla="*/ 289 w 332"/>
                                <a:gd name="T113" fmla="*/ 681 h 681"/>
                                <a:gd name="T114" fmla="*/ 0 w 332"/>
                                <a:gd name="T115" fmla="*/ 199 h 681"/>
                                <a:gd name="T116" fmla="*/ 0 w 332"/>
                                <a:gd name="T117" fmla="*/ 17 h 681"/>
                                <a:gd name="T118" fmla="*/ 0 w 332"/>
                                <a:gd name="T119" fmla="*/ 17 h 6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32" h="681">
                                  <a:moveTo>
                                    <a:pt x="0" y="17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7" y="3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21" y="12"/>
                                  </a:lnTo>
                                  <a:lnTo>
                                    <a:pt x="29" y="19"/>
                                  </a:lnTo>
                                  <a:lnTo>
                                    <a:pt x="41" y="29"/>
                                  </a:lnTo>
                                  <a:lnTo>
                                    <a:pt x="52" y="43"/>
                                  </a:lnTo>
                                  <a:lnTo>
                                    <a:pt x="69" y="59"/>
                                  </a:lnTo>
                                  <a:lnTo>
                                    <a:pt x="86" y="78"/>
                                  </a:lnTo>
                                  <a:lnTo>
                                    <a:pt x="103" y="102"/>
                                  </a:lnTo>
                                  <a:lnTo>
                                    <a:pt x="122" y="126"/>
                                  </a:lnTo>
                                  <a:lnTo>
                                    <a:pt x="146" y="154"/>
                                  </a:lnTo>
                                  <a:lnTo>
                                    <a:pt x="167" y="180"/>
                                  </a:lnTo>
                                  <a:lnTo>
                                    <a:pt x="188" y="211"/>
                                  </a:lnTo>
                                  <a:lnTo>
                                    <a:pt x="210" y="240"/>
                                  </a:lnTo>
                                  <a:lnTo>
                                    <a:pt x="231" y="271"/>
                                  </a:lnTo>
                                  <a:lnTo>
                                    <a:pt x="251" y="297"/>
                                  </a:lnTo>
                                  <a:lnTo>
                                    <a:pt x="270" y="323"/>
                                  </a:lnTo>
                                  <a:lnTo>
                                    <a:pt x="286" y="344"/>
                                  </a:lnTo>
                                  <a:lnTo>
                                    <a:pt x="301" y="366"/>
                                  </a:lnTo>
                                  <a:lnTo>
                                    <a:pt x="315" y="382"/>
                                  </a:lnTo>
                                  <a:lnTo>
                                    <a:pt x="324" y="394"/>
                                  </a:lnTo>
                                  <a:lnTo>
                                    <a:pt x="329" y="404"/>
                                  </a:lnTo>
                                  <a:lnTo>
                                    <a:pt x="332" y="406"/>
                                  </a:lnTo>
                                  <a:lnTo>
                                    <a:pt x="332" y="406"/>
                                  </a:lnTo>
                                  <a:lnTo>
                                    <a:pt x="329" y="408"/>
                                  </a:lnTo>
                                  <a:lnTo>
                                    <a:pt x="327" y="411"/>
                                  </a:lnTo>
                                  <a:lnTo>
                                    <a:pt x="324" y="418"/>
                                  </a:lnTo>
                                  <a:lnTo>
                                    <a:pt x="322" y="420"/>
                                  </a:lnTo>
                                  <a:lnTo>
                                    <a:pt x="320" y="427"/>
                                  </a:lnTo>
                                  <a:lnTo>
                                    <a:pt x="317" y="432"/>
                                  </a:lnTo>
                                  <a:lnTo>
                                    <a:pt x="317" y="439"/>
                                  </a:lnTo>
                                  <a:lnTo>
                                    <a:pt x="315" y="446"/>
                                  </a:lnTo>
                                  <a:lnTo>
                                    <a:pt x="313" y="456"/>
                                  </a:lnTo>
                                  <a:lnTo>
                                    <a:pt x="310" y="468"/>
                                  </a:lnTo>
                                  <a:lnTo>
                                    <a:pt x="310" y="482"/>
                                  </a:lnTo>
                                  <a:lnTo>
                                    <a:pt x="308" y="494"/>
                                  </a:lnTo>
                                  <a:lnTo>
                                    <a:pt x="305" y="508"/>
                                  </a:lnTo>
                                  <a:lnTo>
                                    <a:pt x="303" y="525"/>
                                  </a:lnTo>
                                  <a:lnTo>
                                    <a:pt x="303" y="539"/>
                                  </a:lnTo>
                                  <a:lnTo>
                                    <a:pt x="301" y="555"/>
                                  </a:lnTo>
                                  <a:lnTo>
                                    <a:pt x="298" y="572"/>
                                  </a:lnTo>
                                  <a:lnTo>
                                    <a:pt x="298" y="589"/>
                                  </a:lnTo>
                                  <a:lnTo>
                                    <a:pt x="296" y="605"/>
                                  </a:lnTo>
                                  <a:lnTo>
                                    <a:pt x="293" y="619"/>
                                  </a:lnTo>
                                  <a:lnTo>
                                    <a:pt x="293" y="634"/>
                                  </a:lnTo>
                                  <a:lnTo>
                                    <a:pt x="291" y="646"/>
                                  </a:lnTo>
                                  <a:lnTo>
                                    <a:pt x="291" y="660"/>
                                  </a:lnTo>
                                  <a:lnTo>
                                    <a:pt x="289" y="667"/>
                                  </a:lnTo>
                                  <a:lnTo>
                                    <a:pt x="289" y="674"/>
                                  </a:lnTo>
                                  <a:lnTo>
                                    <a:pt x="289" y="679"/>
                                  </a:lnTo>
                                  <a:lnTo>
                                    <a:pt x="289" y="681"/>
                                  </a:lnTo>
                                  <a:lnTo>
                                    <a:pt x="0" y="199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E6E6FF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181"/>
                          <wps:cNvSpPr>
                            <a:spLocks/>
                          </wps:cNvSpPr>
                          <wps:spPr bwMode="auto">
                            <a:xfrm>
                              <a:off x="0" y="763905"/>
                              <a:ext cx="163830" cy="367665"/>
                            </a:xfrm>
                            <a:custGeom>
                              <a:avLst/>
                              <a:gdLst>
                                <a:gd name="T0" fmla="*/ 45 w 258"/>
                                <a:gd name="T1" fmla="*/ 0 h 579"/>
                                <a:gd name="T2" fmla="*/ 0 w 258"/>
                                <a:gd name="T3" fmla="*/ 48 h 579"/>
                                <a:gd name="T4" fmla="*/ 12 w 258"/>
                                <a:gd name="T5" fmla="*/ 344 h 579"/>
                                <a:gd name="T6" fmla="*/ 253 w 258"/>
                                <a:gd name="T7" fmla="*/ 579 h 579"/>
                                <a:gd name="T8" fmla="*/ 258 w 258"/>
                                <a:gd name="T9" fmla="*/ 330 h 579"/>
                                <a:gd name="T10" fmla="*/ 255 w 258"/>
                                <a:gd name="T11" fmla="*/ 328 h 579"/>
                                <a:gd name="T12" fmla="*/ 253 w 258"/>
                                <a:gd name="T13" fmla="*/ 323 h 579"/>
                                <a:gd name="T14" fmla="*/ 248 w 258"/>
                                <a:gd name="T15" fmla="*/ 313 h 579"/>
                                <a:gd name="T16" fmla="*/ 243 w 258"/>
                                <a:gd name="T17" fmla="*/ 304 h 579"/>
                                <a:gd name="T18" fmla="*/ 236 w 258"/>
                                <a:gd name="T19" fmla="*/ 290 h 579"/>
                                <a:gd name="T20" fmla="*/ 229 w 258"/>
                                <a:gd name="T21" fmla="*/ 275 h 579"/>
                                <a:gd name="T22" fmla="*/ 219 w 258"/>
                                <a:gd name="T23" fmla="*/ 259 h 579"/>
                                <a:gd name="T24" fmla="*/ 212 w 258"/>
                                <a:gd name="T25" fmla="*/ 242 h 579"/>
                                <a:gd name="T26" fmla="*/ 200 w 258"/>
                                <a:gd name="T27" fmla="*/ 223 h 579"/>
                                <a:gd name="T28" fmla="*/ 191 w 258"/>
                                <a:gd name="T29" fmla="*/ 204 h 579"/>
                                <a:gd name="T30" fmla="*/ 179 w 258"/>
                                <a:gd name="T31" fmla="*/ 183 h 579"/>
                                <a:gd name="T32" fmla="*/ 169 w 258"/>
                                <a:gd name="T33" fmla="*/ 164 h 579"/>
                                <a:gd name="T34" fmla="*/ 157 w 258"/>
                                <a:gd name="T35" fmla="*/ 145 h 579"/>
                                <a:gd name="T36" fmla="*/ 148 w 258"/>
                                <a:gd name="T37" fmla="*/ 126 h 579"/>
                                <a:gd name="T38" fmla="*/ 136 w 258"/>
                                <a:gd name="T39" fmla="*/ 109 h 579"/>
                                <a:gd name="T40" fmla="*/ 126 w 258"/>
                                <a:gd name="T41" fmla="*/ 95 h 579"/>
                                <a:gd name="T42" fmla="*/ 117 w 258"/>
                                <a:gd name="T43" fmla="*/ 78 h 579"/>
                                <a:gd name="T44" fmla="*/ 107 w 258"/>
                                <a:gd name="T45" fmla="*/ 67 h 579"/>
                                <a:gd name="T46" fmla="*/ 98 w 258"/>
                                <a:gd name="T47" fmla="*/ 55 h 579"/>
                                <a:gd name="T48" fmla="*/ 91 w 258"/>
                                <a:gd name="T49" fmla="*/ 45 h 579"/>
                                <a:gd name="T50" fmla="*/ 84 w 258"/>
                                <a:gd name="T51" fmla="*/ 36 h 579"/>
                                <a:gd name="T52" fmla="*/ 76 w 258"/>
                                <a:gd name="T53" fmla="*/ 29 h 579"/>
                                <a:gd name="T54" fmla="*/ 72 w 258"/>
                                <a:gd name="T55" fmla="*/ 21 h 579"/>
                                <a:gd name="T56" fmla="*/ 67 w 258"/>
                                <a:gd name="T57" fmla="*/ 17 h 579"/>
                                <a:gd name="T58" fmla="*/ 57 w 258"/>
                                <a:gd name="T59" fmla="*/ 7 h 579"/>
                                <a:gd name="T60" fmla="*/ 50 w 258"/>
                                <a:gd name="T61" fmla="*/ 2 h 579"/>
                                <a:gd name="T62" fmla="*/ 45 w 258"/>
                                <a:gd name="T63" fmla="*/ 0 h 579"/>
                                <a:gd name="T64" fmla="*/ 45 w 258"/>
                                <a:gd name="T65" fmla="*/ 0 h 579"/>
                                <a:gd name="T66" fmla="*/ 45 w 258"/>
                                <a:gd name="T67" fmla="*/ 0 h 5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258" h="579">
                                  <a:moveTo>
                                    <a:pt x="45" y="0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12" y="344"/>
                                  </a:lnTo>
                                  <a:lnTo>
                                    <a:pt x="253" y="579"/>
                                  </a:lnTo>
                                  <a:lnTo>
                                    <a:pt x="258" y="330"/>
                                  </a:lnTo>
                                  <a:lnTo>
                                    <a:pt x="255" y="328"/>
                                  </a:lnTo>
                                  <a:lnTo>
                                    <a:pt x="253" y="323"/>
                                  </a:lnTo>
                                  <a:lnTo>
                                    <a:pt x="248" y="313"/>
                                  </a:lnTo>
                                  <a:lnTo>
                                    <a:pt x="243" y="304"/>
                                  </a:lnTo>
                                  <a:lnTo>
                                    <a:pt x="236" y="290"/>
                                  </a:lnTo>
                                  <a:lnTo>
                                    <a:pt x="229" y="275"/>
                                  </a:lnTo>
                                  <a:lnTo>
                                    <a:pt x="219" y="259"/>
                                  </a:lnTo>
                                  <a:lnTo>
                                    <a:pt x="212" y="242"/>
                                  </a:lnTo>
                                  <a:lnTo>
                                    <a:pt x="200" y="223"/>
                                  </a:lnTo>
                                  <a:lnTo>
                                    <a:pt x="191" y="204"/>
                                  </a:lnTo>
                                  <a:lnTo>
                                    <a:pt x="179" y="183"/>
                                  </a:lnTo>
                                  <a:lnTo>
                                    <a:pt x="169" y="164"/>
                                  </a:lnTo>
                                  <a:lnTo>
                                    <a:pt x="157" y="145"/>
                                  </a:lnTo>
                                  <a:lnTo>
                                    <a:pt x="148" y="126"/>
                                  </a:lnTo>
                                  <a:lnTo>
                                    <a:pt x="136" y="109"/>
                                  </a:lnTo>
                                  <a:lnTo>
                                    <a:pt x="126" y="95"/>
                                  </a:lnTo>
                                  <a:lnTo>
                                    <a:pt x="117" y="78"/>
                                  </a:lnTo>
                                  <a:lnTo>
                                    <a:pt x="107" y="67"/>
                                  </a:lnTo>
                                  <a:lnTo>
                                    <a:pt x="98" y="55"/>
                                  </a:lnTo>
                                  <a:lnTo>
                                    <a:pt x="91" y="45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76" y="29"/>
                                  </a:lnTo>
                                  <a:lnTo>
                                    <a:pt x="72" y="21"/>
                                  </a:lnTo>
                                  <a:lnTo>
                                    <a:pt x="67" y="17"/>
                                  </a:lnTo>
                                  <a:lnTo>
                                    <a:pt x="57" y="7"/>
                                  </a:lnTo>
                                  <a:lnTo>
                                    <a:pt x="50" y="2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8B8D9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182"/>
                          <wps:cNvSpPr>
                            <a:spLocks/>
                          </wps:cNvSpPr>
                          <wps:spPr bwMode="auto">
                            <a:xfrm>
                              <a:off x="637540" y="1466215"/>
                              <a:ext cx="171450" cy="142875"/>
                            </a:xfrm>
                            <a:custGeom>
                              <a:avLst/>
                              <a:gdLst>
                                <a:gd name="T0" fmla="*/ 0 w 270"/>
                                <a:gd name="T1" fmla="*/ 62 h 225"/>
                                <a:gd name="T2" fmla="*/ 65 w 270"/>
                                <a:gd name="T3" fmla="*/ 0 h 225"/>
                                <a:gd name="T4" fmla="*/ 70 w 270"/>
                                <a:gd name="T5" fmla="*/ 0 h 225"/>
                                <a:gd name="T6" fmla="*/ 74 w 270"/>
                                <a:gd name="T7" fmla="*/ 0 h 225"/>
                                <a:gd name="T8" fmla="*/ 82 w 270"/>
                                <a:gd name="T9" fmla="*/ 2 h 225"/>
                                <a:gd name="T10" fmla="*/ 89 w 270"/>
                                <a:gd name="T11" fmla="*/ 5 h 225"/>
                                <a:gd name="T12" fmla="*/ 98 w 270"/>
                                <a:gd name="T13" fmla="*/ 7 h 225"/>
                                <a:gd name="T14" fmla="*/ 110 w 270"/>
                                <a:gd name="T15" fmla="*/ 9 h 225"/>
                                <a:gd name="T16" fmla="*/ 122 w 270"/>
                                <a:gd name="T17" fmla="*/ 14 h 225"/>
                                <a:gd name="T18" fmla="*/ 134 w 270"/>
                                <a:gd name="T19" fmla="*/ 17 h 225"/>
                                <a:gd name="T20" fmla="*/ 146 w 270"/>
                                <a:gd name="T21" fmla="*/ 24 h 225"/>
                                <a:gd name="T22" fmla="*/ 158 w 270"/>
                                <a:gd name="T23" fmla="*/ 28 h 225"/>
                                <a:gd name="T24" fmla="*/ 172 w 270"/>
                                <a:gd name="T25" fmla="*/ 38 h 225"/>
                                <a:gd name="T26" fmla="*/ 182 w 270"/>
                                <a:gd name="T27" fmla="*/ 43 h 225"/>
                                <a:gd name="T28" fmla="*/ 196 w 270"/>
                                <a:gd name="T29" fmla="*/ 52 h 225"/>
                                <a:gd name="T30" fmla="*/ 206 w 270"/>
                                <a:gd name="T31" fmla="*/ 62 h 225"/>
                                <a:gd name="T32" fmla="*/ 218 w 270"/>
                                <a:gd name="T33" fmla="*/ 73 h 225"/>
                                <a:gd name="T34" fmla="*/ 225 w 270"/>
                                <a:gd name="T35" fmla="*/ 83 h 225"/>
                                <a:gd name="T36" fmla="*/ 232 w 270"/>
                                <a:gd name="T37" fmla="*/ 95 h 225"/>
                                <a:gd name="T38" fmla="*/ 239 w 270"/>
                                <a:gd name="T39" fmla="*/ 107 h 225"/>
                                <a:gd name="T40" fmla="*/ 246 w 270"/>
                                <a:gd name="T41" fmla="*/ 121 h 225"/>
                                <a:gd name="T42" fmla="*/ 251 w 270"/>
                                <a:gd name="T43" fmla="*/ 133 h 225"/>
                                <a:gd name="T44" fmla="*/ 256 w 270"/>
                                <a:gd name="T45" fmla="*/ 145 h 225"/>
                                <a:gd name="T46" fmla="*/ 258 w 270"/>
                                <a:gd name="T47" fmla="*/ 157 h 225"/>
                                <a:gd name="T48" fmla="*/ 263 w 270"/>
                                <a:gd name="T49" fmla="*/ 168 h 225"/>
                                <a:gd name="T50" fmla="*/ 263 w 270"/>
                                <a:gd name="T51" fmla="*/ 180 h 225"/>
                                <a:gd name="T52" fmla="*/ 265 w 270"/>
                                <a:gd name="T53" fmla="*/ 190 h 225"/>
                                <a:gd name="T54" fmla="*/ 265 w 270"/>
                                <a:gd name="T55" fmla="*/ 199 h 225"/>
                                <a:gd name="T56" fmla="*/ 268 w 270"/>
                                <a:gd name="T57" fmla="*/ 209 h 225"/>
                                <a:gd name="T58" fmla="*/ 268 w 270"/>
                                <a:gd name="T59" fmla="*/ 213 h 225"/>
                                <a:gd name="T60" fmla="*/ 268 w 270"/>
                                <a:gd name="T61" fmla="*/ 221 h 225"/>
                                <a:gd name="T62" fmla="*/ 268 w 270"/>
                                <a:gd name="T63" fmla="*/ 223 h 225"/>
                                <a:gd name="T64" fmla="*/ 270 w 270"/>
                                <a:gd name="T65" fmla="*/ 225 h 225"/>
                                <a:gd name="T66" fmla="*/ 0 w 270"/>
                                <a:gd name="T67" fmla="*/ 62 h 225"/>
                                <a:gd name="T68" fmla="*/ 0 w 270"/>
                                <a:gd name="T69" fmla="*/ 62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270" h="225">
                                  <a:moveTo>
                                    <a:pt x="0" y="62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98" y="7"/>
                                  </a:lnTo>
                                  <a:lnTo>
                                    <a:pt x="110" y="9"/>
                                  </a:lnTo>
                                  <a:lnTo>
                                    <a:pt x="122" y="14"/>
                                  </a:lnTo>
                                  <a:lnTo>
                                    <a:pt x="134" y="17"/>
                                  </a:lnTo>
                                  <a:lnTo>
                                    <a:pt x="146" y="24"/>
                                  </a:lnTo>
                                  <a:lnTo>
                                    <a:pt x="158" y="28"/>
                                  </a:lnTo>
                                  <a:lnTo>
                                    <a:pt x="172" y="38"/>
                                  </a:lnTo>
                                  <a:lnTo>
                                    <a:pt x="182" y="43"/>
                                  </a:lnTo>
                                  <a:lnTo>
                                    <a:pt x="196" y="52"/>
                                  </a:lnTo>
                                  <a:lnTo>
                                    <a:pt x="206" y="62"/>
                                  </a:lnTo>
                                  <a:lnTo>
                                    <a:pt x="218" y="73"/>
                                  </a:lnTo>
                                  <a:lnTo>
                                    <a:pt x="225" y="83"/>
                                  </a:lnTo>
                                  <a:lnTo>
                                    <a:pt x="232" y="95"/>
                                  </a:lnTo>
                                  <a:lnTo>
                                    <a:pt x="239" y="107"/>
                                  </a:lnTo>
                                  <a:lnTo>
                                    <a:pt x="246" y="121"/>
                                  </a:lnTo>
                                  <a:lnTo>
                                    <a:pt x="251" y="133"/>
                                  </a:lnTo>
                                  <a:lnTo>
                                    <a:pt x="256" y="145"/>
                                  </a:lnTo>
                                  <a:lnTo>
                                    <a:pt x="258" y="157"/>
                                  </a:lnTo>
                                  <a:lnTo>
                                    <a:pt x="263" y="168"/>
                                  </a:lnTo>
                                  <a:lnTo>
                                    <a:pt x="263" y="180"/>
                                  </a:lnTo>
                                  <a:lnTo>
                                    <a:pt x="265" y="190"/>
                                  </a:lnTo>
                                  <a:lnTo>
                                    <a:pt x="265" y="199"/>
                                  </a:lnTo>
                                  <a:lnTo>
                                    <a:pt x="268" y="209"/>
                                  </a:lnTo>
                                  <a:lnTo>
                                    <a:pt x="268" y="213"/>
                                  </a:lnTo>
                                  <a:lnTo>
                                    <a:pt x="268" y="221"/>
                                  </a:lnTo>
                                  <a:lnTo>
                                    <a:pt x="268" y="223"/>
                                  </a:lnTo>
                                  <a:lnTo>
                                    <a:pt x="270" y="22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B8B8D9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183"/>
                          <wps:cNvSpPr>
                            <a:spLocks/>
                          </wps:cNvSpPr>
                          <wps:spPr bwMode="auto">
                            <a:xfrm>
                              <a:off x="0" y="849630"/>
                              <a:ext cx="882015" cy="1410335"/>
                            </a:xfrm>
                            <a:custGeom>
                              <a:avLst/>
                              <a:gdLst>
                                <a:gd name="T0" fmla="*/ 988 w 1389"/>
                                <a:gd name="T1" fmla="*/ 1009 h 2221"/>
                                <a:gd name="T2" fmla="*/ 1007 w 1389"/>
                                <a:gd name="T3" fmla="*/ 1009 h 2221"/>
                                <a:gd name="T4" fmla="*/ 1040 w 1389"/>
                                <a:gd name="T5" fmla="*/ 1014 h 2221"/>
                                <a:gd name="T6" fmla="*/ 1083 w 1389"/>
                                <a:gd name="T7" fmla="*/ 1030 h 2221"/>
                                <a:gd name="T8" fmla="*/ 1138 w 1389"/>
                                <a:gd name="T9" fmla="*/ 1061 h 2221"/>
                                <a:gd name="T10" fmla="*/ 1198 w 1389"/>
                                <a:gd name="T11" fmla="*/ 1104 h 2221"/>
                                <a:gd name="T12" fmla="*/ 1260 w 1389"/>
                                <a:gd name="T13" fmla="*/ 1156 h 2221"/>
                                <a:gd name="T14" fmla="*/ 1319 w 1389"/>
                                <a:gd name="T15" fmla="*/ 1208 h 2221"/>
                                <a:gd name="T16" fmla="*/ 1362 w 1389"/>
                                <a:gd name="T17" fmla="*/ 1253 h 2221"/>
                                <a:gd name="T18" fmla="*/ 1386 w 1389"/>
                                <a:gd name="T19" fmla="*/ 1277 h 2221"/>
                                <a:gd name="T20" fmla="*/ 1384 w 1389"/>
                                <a:gd name="T21" fmla="*/ 1289 h 2221"/>
                                <a:gd name="T22" fmla="*/ 1365 w 1389"/>
                                <a:gd name="T23" fmla="*/ 1334 h 2221"/>
                                <a:gd name="T24" fmla="*/ 1336 w 1389"/>
                                <a:gd name="T25" fmla="*/ 1415 h 2221"/>
                                <a:gd name="T26" fmla="*/ 1295 w 1389"/>
                                <a:gd name="T27" fmla="*/ 1505 h 2221"/>
                                <a:gd name="T28" fmla="*/ 1253 w 1389"/>
                                <a:gd name="T29" fmla="*/ 1604 h 2221"/>
                                <a:gd name="T30" fmla="*/ 1207 w 1389"/>
                                <a:gd name="T31" fmla="*/ 1697 h 2221"/>
                                <a:gd name="T32" fmla="*/ 1164 w 1389"/>
                                <a:gd name="T33" fmla="*/ 1773 h 2221"/>
                                <a:gd name="T34" fmla="*/ 1124 w 1389"/>
                                <a:gd name="T35" fmla="*/ 1835 h 2221"/>
                                <a:gd name="T36" fmla="*/ 1093 w 1389"/>
                                <a:gd name="T37" fmla="*/ 1880 h 2221"/>
                                <a:gd name="T38" fmla="*/ 1071 w 1389"/>
                                <a:gd name="T39" fmla="*/ 1906 h 2221"/>
                                <a:gd name="T40" fmla="*/ 1066 w 1389"/>
                                <a:gd name="T41" fmla="*/ 1918 h 2221"/>
                                <a:gd name="T42" fmla="*/ 0 w 1389"/>
                                <a:gd name="T43" fmla="*/ 0 h 2221"/>
                                <a:gd name="T44" fmla="*/ 5 w 1389"/>
                                <a:gd name="T45" fmla="*/ 7 h 2221"/>
                                <a:gd name="T46" fmla="*/ 38 w 1389"/>
                                <a:gd name="T47" fmla="*/ 34 h 2221"/>
                                <a:gd name="T48" fmla="*/ 81 w 1389"/>
                                <a:gd name="T49" fmla="*/ 72 h 2221"/>
                                <a:gd name="T50" fmla="*/ 131 w 1389"/>
                                <a:gd name="T51" fmla="*/ 121 h 2221"/>
                                <a:gd name="T52" fmla="*/ 181 w 1389"/>
                                <a:gd name="T53" fmla="*/ 178 h 2221"/>
                                <a:gd name="T54" fmla="*/ 219 w 1389"/>
                                <a:gd name="T55" fmla="*/ 242 h 2221"/>
                                <a:gd name="T56" fmla="*/ 251 w 1389"/>
                                <a:gd name="T57" fmla="*/ 304 h 2221"/>
                                <a:gd name="T58" fmla="*/ 274 w 1389"/>
                                <a:gd name="T59" fmla="*/ 361 h 2221"/>
                                <a:gd name="T60" fmla="*/ 289 w 1389"/>
                                <a:gd name="T61" fmla="*/ 406 h 2221"/>
                                <a:gd name="T62" fmla="*/ 296 w 1389"/>
                                <a:gd name="T63" fmla="*/ 432 h 2221"/>
                                <a:gd name="T64" fmla="*/ 415 w 1389"/>
                                <a:gd name="T65" fmla="*/ 646 h 2221"/>
                                <a:gd name="T66" fmla="*/ 418 w 1389"/>
                                <a:gd name="T67" fmla="*/ 812 h 2221"/>
                                <a:gd name="T68" fmla="*/ 432 w 1389"/>
                                <a:gd name="T69" fmla="*/ 836 h 2221"/>
                                <a:gd name="T70" fmla="*/ 453 w 1389"/>
                                <a:gd name="T71" fmla="*/ 871 h 2221"/>
                                <a:gd name="T72" fmla="*/ 484 w 1389"/>
                                <a:gd name="T73" fmla="*/ 921 h 2221"/>
                                <a:gd name="T74" fmla="*/ 520 w 1389"/>
                                <a:gd name="T75" fmla="*/ 978 h 2221"/>
                                <a:gd name="T76" fmla="*/ 563 w 1389"/>
                                <a:gd name="T77" fmla="*/ 1044 h 2221"/>
                                <a:gd name="T78" fmla="*/ 606 w 1389"/>
                                <a:gd name="T79" fmla="*/ 1111 h 2221"/>
                                <a:gd name="T80" fmla="*/ 649 w 1389"/>
                                <a:gd name="T81" fmla="*/ 1177 h 2221"/>
                                <a:gd name="T82" fmla="*/ 680 w 1389"/>
                                <a:gd name="T83" fmla="*/ 1227 h 2221"/>
                                <a:gd name="T84" fmla="*/ 701 w 1389"/>
                                <a:gd name="T85" fmla="*/ 1260 h 2221"/>
                                <a:gd name="T86" fmla="*/ 866 w 1389"/>
                                <a:gd name="T87" fmla="*/ 1218 h 22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1389" h="2221">
                                  <a:moveTo>
                                    <a:pt x="978" y="1011"/>
                                  </a:moveTo>
                                  <a:lnTo>
                                    <a:pt x="981" y="1011"/>
                                  </a:lnTo>
                                  <a:lnTo>
                                    <a:pt x="988" y="1009"/>
                                  </a:lnTo>
                                  <a:lnTo>
                                    <a:pt x="992" y="1009"/>
                                  </a:lnTo>
                                  <a:lnTo>
                                    <a:pt x="1000" y="1009"/>
                                  </a:lnTo>
                                  <a:lnTo>
                                    <a:pt x="1007" y="1009"/>
                                  </a:lnTo>
                                  <a:lnTo>
                                    <a:pt x="1016" y="1011"/>
                                  </a:lnTo>
                                  <a:lnTo>
                                    <a:pt x="1026" y="1011"/>
                                  </a:lnTo>
                                  <a:lnTo>
                                    <a:pt x="1040" y="1014"/>
                                  </a:lnTo>
                                  <a:lnTo>
                                    <a:pt x="1052" y="1016"/>
                                  </a:lnTo>
                                  <a:lnTo>
                                    <a:pt x="1069" y="1023"/>
                                  </a:lnTo>
                                  <a:lnTo>
                                    <a:pt x="1083" y="1030"/>
                                  </a:lnTo>
                                  <a:lnTo>
                                    <a:pt x="1100" y="1037"/>
                                  </a:lnTo>
                                  <a:lnTo>
                                    <a:pt x="1117" y="1047"/>
                                  </a:lnTo>
                                  <a:lnTo>
                                    <a:pt x="1138" y="1061"/>
                                  </a:lnTo>
                                  <a:lnTo>
                                    <a:pt x="1157" y="1073"/>
                                  </a:lnTo>
                                  <a:lnTo>
                                    <a:pt x="1176" y="1087"/>
                                  </a:lnTo>
                                  <a:lnTo>
                                    <a:pt x="1198" y="1104"/>
                                  </a:lnTo>
                                  <a:lnTo>
                                    <a:pt x="1219" y="1120"/>
                                  </a:lnTo>
                                  <a:lnTo>
                                    <a:pt x="1238" y="1139"/>
                                  </a:lnTo>
                                  <a:lnTo>
                                    <a:pt x="1260" y="1156"/>
                                  </a:lnTo>
                                  <a:lnTo>
                                    <a:pt x="1281" y="1175"/>
                                  </a:lnTo>
                                  <a:lnTo>
                                    <a:pt x="1300" y="1194"/>
                                  </a:lnTo>
                                  <a:lnTo>
                                    <a:pt x="1319" y="1208"/>
                                  </a:lnTo>
                                  <a:lnTo>
                                    <a:pt x="1336" y="1227"/>
                                  </a:lnTo>
                                  <a:lnTo>
                                    <a:pt x="1350" y="1239"/>
                                  </a:lnTo>
                                  <a:lnTo>
                                    <a:pt x="1362" y="1253"/>
                                  </a:lnTo>
                                  <a:lnTo>
                                    <a:pt x="1372" y="1263"/>
                                  </a:lnTo>
                                  <a:lnTo>
                                    <a:pt x="1381" y="1272"/>
                                  </a:lnTo>
                                  <a:lnTo>
                                    <a:pt x="1386" y="1277"/>
                                  </a:lnTo>
                                  <a:lnTo>
                                    <a:pt x="1389" y="1279"/>
                                  </a:lnTo>
                                  <a:lnTo>
                                    <a:pt x="1386" y="1282"/>
                                  </a:lnTo>
                                  <a:lnTo>
                                    <a:pt x="1384" y="1289"/>
                                  </a:lnTo>
                                  <a:lnTo>
                                    <a:pt x="1379" y="1298"/>
                                  </a:lnTo>
                                  <a:lnTo>
                                    <a:pt x="1372" y="1315"/>
                                  </a:lnTo>
                                  <a:lnTo>
                                    <a:pt x="1365" y="1334"/>
                                  </a:lnTo>
                                  <a:lnTo>
                                    <a:pt x="1355" y="1360"/>
                                  </a:lnTo>
                                  <a:lnTo>
                                    <a:pt x="1346" y="1384"/>
                                  </a:lnTo>
                                  <a:lnTo>
                                    <a:pt x="1336" y="1415"/>
                                  </a:lnTo>
                                  <a:lnTo>
                                    <a:pt x="1322" y="1443"/>
                                  </a:lnTo>
                                  <a:lnTo>
                                    <a:pt x="1310" y="1474"/>
                                  </a:lnTo>
                                  <a:lnTo>
                                    <a:pt x="1295" y="1505"/>
                                  </a:lnTo>
                                  <a:lnTo>
                                    <a:pt x="1284" y="1538"/>
                                  </a:lnTo>
                                  <a:lnTo>
                                    <a:pt x="1267" y="1571"/>
                                  </a:lnTo>
                                  <a:lnTo>
                                    <a:pt x="1253" y="1604"/>
                                  </a:lnTo>
                                  <a:lnTo>
                                    <a:pt x="1238" y="1635"/>
                                  </a:lnTo>
                                  <a:lnTo>
                                    <a:pt x="1224" y="1669"/>
                                  </a:lnTo>
                                  <a:lnTo>
                                    <a:pt x="1207" y="1697"/>
                                  </a:lnTo>
                                  <a:lnTo>
                                    <a:pt x="1193" y="1723"/>
                                  </a:lnTo>
                                  <a:lnTo>
                                    <a:pt x="1176" y="1749"/>
                                  </a:lnTo>
                                  <a:lnTo>
                                    <a:pt x="1164" y="1773"/>
                                  </a:lnTo>
                                  <a:lnTo>
                                    <a:pt x="1150" y="1797"/>
                                  </a:lnTo>
                                  <a:lnTo>
                                    <a:pt x="1138" y="1816"/>
                                  </a:lnTo>
                                  <a:lnTo>
                                    <a:pt x="1124" y="1835"/>
                                  </a:lnTo>
                                  <a:lnTo>
                                    <a:pt x="1114" y="1851"/>
                                  </a:lnTo>
                                  <a:lnTo>
                                    <a:pt x="1102" y="1868"/>
                                  </a:lnTo>
                                  <a:lnTo>
                                    <a:pt x="1093" y="1880"/>
                                  </a:lnTo>
                                  <a:lnTo>
                                    <a:pt x="1086" y="1892"/>
                                  </a:lnTo>
                                  <a:lnTo>
                                    <a:pt x="1078" y="1901"/>
                                  </a:lnTo>
                                  <a:lnTo>
                                    <a:pt x="1071" y="1906"/>
                                  </a:lnTo>
                                  <a:lnTo>
                                    <a:pt x="1069" y="1913"/>
                                  </a:lnTo>
                                  <a:lnTo>
                                    <a:pt x="1066" y="1915"/>
                                  </a:lnTo>
                                  <a:lnTo>
                                    <a:pt x="1066" y="1918"/>
                                  </a:lnTo>
                                  <a:lnTo>
                                    <a:pt x="625" y="2221"/>
                                  </a:lnTo>
                                  <a:lnTo>
                                    <a:pt x="24" y="220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5" y="7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24" y="24"/>
                                  </a:lnTo>
                                  <a:lnTo>
                                    <a:pt x="38" y="34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67" y="60"/>
                                  </a:lnTo>
                                  <a:lnTo>
                                    <a:pt x="81" y="72"/>
                                  </a:lnTo>
                                  <a:lnTo>
                                    <a:pt x="98" y="88"/>
                                  </a:lnTo>
                                  <a:lnTo>
                                    <a:pt x="115" y="105"/>
                                  </a:lnTo>
                                  <a:lnTo>
                                    <a:pt x="131" y="121"/>
                                  </a:lnTo>
                                  <a:lnTo>
                                    <a:pt x="148" y="140"/>
                                  </a:lnTo>
                                  <a:lnTo>
                                    <a:pt x="167" y="159"/>
                                  </a:lnTo>
                                  <a:lnTo>
                                    <a:pt x="181" y="178"/>
                                  </a:lnTo>
                                  <a:lnTo>
                                    <a:pt x="196" y="202"/>
                                  </a:lnTo>
                                  <a:lnTo>
                                    <a:pt x="208" y="221"/>
                                  </a:lnTo>
                                  <a:lnTo>
                                    <a:pt x="219" y="242"/>
                                  </a:lnTo>
                                  <a:lnTo>
                                    <a:pt x="231" y="264"/>
                                  </a:lnTo>
                                  <a:lnTo>
                                    <a:pt x="243" y="283"/>
                                  </a:lnTo>
                                  <a:lnTo>
                                    <a:pt x="251" y="304"/>
                                  </a:lnTo>
                                  <a:lnTo>
                                    <a:pt x="260" y="323"/>
                                  </a:lnTo>
                                  <a:lnTo>
                                    <a:pt x="267" y="342"/>
                                  </a:lnTo>
                                  <a:lnTo>
                                    <a:pt x="274" y="361"/>
                                  </a:lnTo>
                                  <a:lnTo>
                                    <a:pt x="279" y="378"/>
                                  </a:lnTo>
                                  <a:lnTo>
                                    <a:pt x="284" y="392"/>
                                  </a:lnTo>
                                  <a:lnTo>
                                    <a:pt x="289" y="406"/>
                                  </a:lnTo>
                                  <a:lnTo>
                                    <a:pt x="291" y="418"/>
                                  </a:lnTo>
                                  <a:lnTo>
                                    <a:pt x="293" y="425"/>
                                  </a:lnTo>
                                  <a:lnTo>
                                    <a:pt x="296" y="432"/>
                                  </a:lnTo>
                                  <a:lnTo>
                                    <a:pt x="298" y="437"/>
                                  </a:lnTo>
                                  <a:lnTo>
                                    <a:pt x="298" y="439"/>
                                  </a:lnTo>
                                  <a:lnTo>
                                    <a:pt x="415" y="646"/>
                                  </a:lnTo>
                                  <a:lnTo>
                                    <a:pt x="415" y="805"/>
                                  </a:lnTo>
                                  <a:lnTo>
                                    <a:pt x="415" y="810"/>
                                  </a:lnTo>
                                  <a:lnTo>
                                    <a:pt x="418" y="812"/>
                                  </a:lnTo>
                                  <a:lnTo>
                                    <a:pt x="422" y="819"/>
                                  </a:lnTo>
                                  <a:lnTo>
                                    <a:pt x="425" y="826"/>
                                  </a:lnTo>
                                  <a:lnTo>
                                    <a:pt x="432" y="836"/>
                                  </a:lnTo>
                                  <a:lnTo>
                                    <a:pt x="439" y="845"/>
                                  </a:lnTo>
                                  <a:lnTo>
                                    <a:pt x="446" y="859"/>
                                  </a:lnTo>
                                  <a:lnTo>
                                    <a:pt x="453" y="871"/>
                                  </a:lnTo>
                                  <a:lnTo>
                                    <a:pt x="463" y="885"/>
                                  </a:lnTo>
                                  <a:lnTo>
                                    <a:pt x="472" y="902"/>
                                  </a:lnTo>
                                  <a:lnTo>
                                    <a:pt x="484" y="921"/>
                                  </a:lnTo>
                                  <a:lnTo>
                                    <a:pt x="494" y="938"/>
                                  </a:lnTo>
                                  <a:lnTo>
                                    <a:pt x="508" y="959"/>
                                  </a:lnTo>
                                  <a:lnTo>
                                    <a:pt x="520" y="978"/>
                                  </a:lnTo>
                                  <a:lnTo>
                                    <a:pt x="537" y="1002"/>
                                  </a:lnTo>
                                  <a:lnTo>
                                    <a:pt x="549" y="1021"/>
                                  </a:lnTo>
                                  <a:lnTo>
                                    <a:pt x="563" y="1044"/>
                                  </a:lnTo>
                                  <a:lnTo>
                                    <a:pt x="577" y="1066"/>
                                  </a:lnTo>
                                  <a:lnTo>
                                    <a:pt x="592" y="1090"/>
                                  </a:lnTo>
                                  <a:lnTo>
                                    <a:pt x="606" y="1111"/>
                                  </a:lnTo>
                                  <a:lnTo>
                                    <a:pt x="620" y="1135"/>
                                  </a:lnTo>
                                  <a:lnTo>
                                    <a:pt x="635" y="1156"/>
                                  </a:lnTo>
                                  <a:lnTo>
                                    <a:pt x="649" y="1177"/>
                                  </a:lnTo>
                                  <a:lnTo>
                                    <a:pt x="661" y="1194"/>
                                  </a:lnTo>
                                  <a:lnTo>
                                    <a:pt x="673" y="1213"/>
                                  </a:lnTo>
                                  <a:lnTo>
                                    <a:pt x="680" y="1227"/>
                                  </a:lnTo>
                                  <a:lnTo>
                                    <a:pt x="689" y="1241"/>
                                  </a:lnTo>
                                  <a:lnTo>
                                    <a:pt x="697" y="1251"/>
                                  </a:lnTo>
                                  <a:lnTo>
                                    <a:pt x="701" y="1260"/>
                                  </a:lnTo>
                                  <a:lnTo>
                                    <a:pt x="706" y="1265"/>
                                  </a:lnTo>
                                  <a:lnTo>
                                    <a:pt x="706" y="1268"/>
                                  </a:lnTo>
                                  <a:lnTo>
                                    <a:pt x="866" y="1218"/>
                                  </a:lnTo>
                                  <a:lnTo>
                                    <a:pt x="978" y="1011"/>
                                  </a:lnTo>
                                  <a:lnTo>
                                    <a:pt x="978" y="10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184"/>
                          <wps:cNvSpPr>
                            <a:spLocks/>
                          </wps:cNvSpPr>
                          <wps:spPr bwMode="auto">
                            <a:xfrm>
                              <a:off x="440690" y="1511300"/>
                              <a:ext cx="327660" cy="360045"/>
                            </a:xfrm>
                            <a:custGeom>
                              <a:avLst/>
                              <a:gdLst>
                                <a:gd name="T0" fmla="*/ 313 w 516"/>
                                <a:gd name="T1" fmla="*/ 2 h 567"/>
                                <a:gd name="T2" fmla="*/ 351 w 516"/>
                                <a:gd name="T3" fmla="*/ 12 h 567"/>
                                <a:gd name="T4" fmla="*/ 401 w 516"/>
                                <a:gd name="T5" fmla="*/ 29 h 567"/>
                                <a:gd name="T6" fmla="*/ 449 w 516"/>
                                <a:gd name="T7" fmla="*/ 52 h 567"/>
                                <a:gd name="T8" fmla="*/ 482 w 516"/>
                                <a:gd name="T9" fmla="*/ 81 h 567"/>
                                <a:gd name="T10" fmla="*/ 501 w 516"/>
                                <a:gd name="T11" fmla="*/ 112 h 567"/>
                                <a:gd name="T12" fmla="*/ 511 w 516"/>
                                <a:gd name="T13" fmla="*/ 135 h 567"/>
                                <a:gd name="T14" fmla="*/ 508 w 516"/>
                                <a:gd name="T15" fmla="*/ 142 h 567"/>
                                <a:gd name="T16" fmla="*/ 487 w 516"/>
                                <a:gd name="T17" fmla="*/ 140 h 567"/>
                                <a:gd name="T18" fmla="*/ 451 w 516"/>
                                <a:gd name="T19" fmla="*/ 138 h 567"/>
                                <a:gd name="T20" fmla="*/ 403 w 516"/>
                                <a:gd name="T21" fmla="*/ 140 h 567"/>
                                <a:gd name="T22" fmla="*/ 346 w 516"/>
                                <a:gd name="T23" fmla="*/ 147 h 567"/>
                                <a:gd name="T24" fmla="*/ 291 w 516"/>
                                <a:gd name="T25" fmla="*/ 157 h 567"/>
                                <a:gd name="T26" fmla="*/ 248 w 516"/>
                                <a:gd name="T27" fmla="*/ 166 h 567"/>
                                <a:gd name="T28" fmla="*/ 232 w 516"/>
                                <a:gd name="T29" fmla="*/ 171 h 567"/>
                                <a:gd name="T30" fmla="*/ 265 w 516"/>
                                <a:gd name="T31" fmla="*/ 195 h 567"/>
                                <a:gd name="T32" fmla="*/ 339 w 516"/>
                                <a:gd name="T33" fmla="*/ 252 h 567"/>
                                <a:gd name="T34" fmla="*/ 413 w 516"/>
                                <a:gd name="T35" fmla="*/ 309 h 567"/>
                                <a:gd name="T36" fmla="*/ 446 w 516"/>
                                <a:gd name="T37" fmla="*/ 344 h 567"/>
                                <a:gd name="T38" fmla="*/ 413 w 516"/>
                                <a:gd name="T39" fmla="*/ 337 h 567"/>
                                <a:gd name="T40" fmla="*/ 341 w 516"/>
                                <a:gd name="T41" fmla="*/ 313 h 567"/>
                                <a:gd name="T42" fmla="*/ 260 w 516"/>
                                <a:gd name="T43" fmla="*/ 290 h 567"/>
                                <a:gd name="T44" fmla="*/ 203 w 516"/>
                                <a:gd name="T45" fmla="*/ 285 h 567"/>
                                <a:gd name="T46" fmla="*/ 194 w 516"/>
                                <a:gd name="T47" fmla="*/ 311 h 567"/>
                                <a:gd name="T48" fmla="*/ 222 w 516"/>
                                <a:gd name="T49" fmla="*/ 361 h 567"/>
                                <a:gd name="T50" fmla="*/ 265 w 516"/>
                                <a:gd name="T51" fmla="*/ 420 h 567"/>
                                <a:gd name="T52" fmla="*/ 306 w 516"/>
                                <a:gd name="T53" fmla="*/ 479 h 567"/>
                                <a:gd name="T54" fmla="*/ 327 w 516"/>
                                <a:gd name="T55" fmla="*/ 527 h 567"/>
                                <a:gd name="T56" fmla="*/ 332 w 516"/>
                                <a:gd name="T57" fmla="*/ 558 h 567"/>
                                <a:gd name="T58" fmla="*/ 308 w 516"/>
                                <a:gd name="T59" fmla="*/ 565 h 567"/>
                                <a:gd name="T60" fmla="*/ 282 w 516"/>
                                <a:gd name="T61" fmla="*/ 541 h 567"/>
                                <a:gd name="T62" fmla="*/ 248 w 516"/>
                                <a:gd name="T63" fmla="*/ 498 h 567"/>
                                <a:gd name="T64" fmla="*/ 208 w 516"/>
                                <a:gd name="T65" fmla="*/ 444 h 567"/>
                                <a:gd name="T66" fmla="*/ 162 w 516"/>
                                <a:gd name="T67" fmla="*/ 385 h 567"/>
                                <a:gd name="T68" fmla="*/ 112 w 516"/>
                                <a:gd name="T69" fmla="*/ 328 h 567"/>
                                <a:gd name="T70" fmla="*/ 65 w 516"/>
                                <a:gd name="T71" fmla="*/ 280 h 567"/>
                                <a:gd name="T72" fmla="*/ 24 w 516"/>
                                <a:gd name="T73" fmla="*/ 247 h 567"/>
                                <a:gd name="T74" fmla="*/ 0 w 516"/>
                                <a:gd name="T75" fmla="*/ 226 h 567"/>
                                <a:gd name="T76" fmla="*/ 19 w 516"/>
                                <a:gd name="T77" fmla="*/ 209 h 567"/>
                                <a:gd name="T78" fmla="*/ 48 w 516"/>
                                <a:gd name="T79" fmla="*/ 188 h 567"/>
                                <a:gd name="T80" fmla="*/ 81 w 516"/>
                                <a:gd name="T81" fmla="*/ 169 h 567"/>
                                <a:gd name="T82" fmla="*/ 112 w 516"/>
                                <a:gd name="T83" fmla="*/ 157 h 567"/>
                                <a:gd name="T84" fmla="*/ 146 w 516"/>
                                <a:gd name="T85" fmla="*/ 154 h 567"/>
                                <a:gd name="T86" fmla="*/ 165 w 516"/>
                                <a:gd name="T87" fmla="*/ 159 h 567"/>
                                <a:gd name="T88" fmla="*/ 179 w 516"/>
                                <a:gd name="T89" fmla="*/ 133 h 567"/>
                                <a:gd name="T90" fmla="*/ 194 w 516"/>
                                <a:gd name="T91" fmla="*/ 107 h 567"/>
                                <a:gd name="T92" fmla="*/ 217 w 516"/>
                                <a:gd name="T93" fmla="*/ 78 h 567"/>
                                <a:gd name="T94" fmla="*/ 244 w 516"/>
                                <a:gd name="T95" fmla="*/ 50 h 567"/>
                                <a:gd name="T96" fmla="*/ 270 w 516"/>
                                <a:gd name="T97" fmla="*/ 24 h 567"/>
                                <a:gd name="T98" fmla="*/ 296 w 516"/>
                                <a:gd name="T99" fmla="*/ 0 h 5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516" h="567">
                                  <a:moveTo>
                                    <a:pt x="296" y="0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306" y="0"/>
                                  </a:lnTo>
                                  <a:lnTo>
                                    <a:pt x="313" y="2"/>
                                  </a:lnTo>
                                  <a:lnTo>
                                    <a:pt x="320" y="5"/>
                                  </a:lnTo>
                                  <a:lnTo>
                                    <a:pt x="329" y="7"/>
                                  </a:lnTo>
                                  <a:lnTo>
                                    <a:pt x="339" y="10"/>
                                  </a:lnTo>
                                  <a:lnTo>
                                    <a:pt x="351" y="12"/>
                                  </a:lnTo>
                                  <a:lnTo>
                                    <a:pt x="363" y="14"/>
                                  </a:lnTo>
                                  <a:lnTo>
                                    <a:pt x="377" y="19"/>
                                  </a:lnTo>
                                  <a:lnTo>
                                    <a:pt x="389" y="24"/>
                                  </a:lnTo>
                                  <a:lnTo>
                                    <a:pt x="401" y="29"/>
                                  </a:lnTo>
                                  <a:lnTo>
                                    <a:pt x="413" y="33"/>
                                  </a:lnTo>
                                  <a:lnTo>
                                    <a:pt x="425" y="38"/>
                                  </a:lnTo>
                                  <a:lnTo>
                                    <a:pt x="437" y="45"/>
                                  </a:lnTo>
                                  <a:lnTo>
                                    <a:pt x="449" y="52"/>
                                  </a:lnTo>
                                  <a:lnTo>
                                    <a:pt x="456" y="59"/>
                                  </a:lnTo>
                                  <a:lnTo>
                                    <a:pt x="465" y="67"/>
                                  </a:lnTo>
                                  <a:lnTo>
                                    <a:pt x="473" y="74"/>
                                  </a:lnTo>
                                  <a:lnTo>
                                    <a:pt x="482" y="81"/>
                                  </a:lnTo>
                                  <a:lnTo>
                                    <a:pt x="487" y="88"/>
                                  </a:lnTo>
                                  <a:lnTo>
                                    <a:pt x="492" y="95"/>
                                  </a:lnTo>
                                  <a:lnTo>
                                    <a:pt x="496" y="104"/>
                                  </a:lnTo>
                                  <a:lnTo>
                                    <a:pt x="501" y="112"/>
                                  </a:lnTo>
                                  <a:lnTo>
                                    <a:pt x="504" y="119"/>
                                  </a:lnTo>
                                  <a:lnTo>
                                    <a:pt x="508" y="123"/>
                                  </a:lnTo>
                                  <a:lnTo>
                                    <a:pt x="508" y="131"/>
                                  </a:lnTo>
                                  <a:lnTo>
                                    <a:pt x="511" y="135"/>
                                  </a:lnTo>
                                  <a:lnTo>
                                    <a:pt x="513" y="142"/>
                                  </a:lnTo>
                                  <a:lnTo>
                                    <a:pt x="516" y="145"/>
                                  </a:lnTo>
                                  <a:lnTo>
                                    <a:pt x="513" y="145"/>
                                  </a:lnTo>
                                  <a:lnTo>
                                    <a:pt x="508" y="142"/>
                                  </a:lnTo>
                                  <a:lnTo>
                                    <a:pt x="501" y="140"/>
                                  </a:lnTo>
                                  <a:lnTo>
                                    <a:pt x="499" y="140"/>
                                  </a:lnTo>
                                  <a:lnTo>
                                    <a:pt x="492" y="140"/>
                                  </a:lnTo>
                                  <a:lnTo>
                                    <a:pt x="487" y="140"/>
                                  </a:lnTo>
                                  <a:lnTo>
                                    <a:pt x="477" y="138"/>
                                  </a:lnTo>
                                  <a:lnTo>
                                    <a:pt x="470" y="138"/>
                                  </a:lnTo>
                                  <a:lnTo>
                                    <a:pt x="461" y="138"/>
                                  </a:lnTo>
                                  <a:lnTo>
                                    <a:pt x="451" y="138"/>
                                  </a:lnTo>
                                  <a:lnTo>
                                    <a:pt x="439" y="138"/>
                                  </a:lnTo>
                                  <a:lnTo>
                                    <a:pt x="430" y="138"/>
                                  </a:lnTo>
                                  <a:lnTo>
                                    <a:pt x="418" y="138"/>
                                  </a:lnTo>
                                  <a:lnTo>
                                    <a:pt x="403" y="140"/>
                                  </a:lnTo>
                                  <a:lnTo>
                                    <a:pt x="389" y="140"/>
                                  </a:lnTo>
                                  <a:lnTo>
                                    <a:pt x="377" y="142"/>
                                  </a:lnTo>
                                  <a:lnTo>
                                    <a:pt x="361" y="142"/>
                                  </a:lnTo>
                                  <a:lnTo>
                                    <a:pt x="346" y="147"/>
                                  </a:lnTo>
                                  <a:lnTo>
                                    <a:pt x="332" y="150"/>
                                  </a:lnTo>
                                  <a:lnTo>
                                    <a:pt x="318" y="150"/>
                                  </a:lnTo>
                                  <a:lnTo>
                                    <a:pt x="303" y="154"/>
                                  </a:lnTo>
                                  <a:lnTo>
                                    <a:pt x="291" y="157"/>
                                  </a:lnTo>
                                  <a:lnTo>
                                    <a:pt x="277" y="159"/>
                                  </a:lnTo>
                                  <a:lnTo>
                                    <a:pt x="265" y="161"/>
                                  </a:lnTo>
                                  <a:lnTo>
                                    <a:pt x="256" y="164"/>
                                  </a:lnTo>
                                  <a:lnTo>
                                    <a:pt x="248" y="166"/>
                                  </a:lnTo>
                                  <a:lnTo>
                                    <a:pt x="241" y="166"/>
                                  </a:lnTo>
                                  <a:lnTo>
                                    <a:pt x="234" y="169"/>
                                  </a:lnTo>
                                  <a:lnTo>
                                    <a:pt x="232" y="169"/>
                                  </a:lnTo>
                                  <a:lnTo>
                                    <a:pt x="232" y="171"/>
                                  </a:lnTo>
                                  <a:lnTo>
                                    <a:pt x="234" y="171"/>
                                  </a:lnTo>
                                  <a:lnTo>
                                    <a:pt x="239" y="176"/>
                                  </a:lnTo>
                                  <a:lnTo>
                                    <a:pt x="251" y="185"/>
                                  </a:lnTo>
                                  <a:lnTo>
                                    <a:pt x="265" y="195"/>
                                  </a:lnTo>
                                  <a:lnTo>
                                    <a:pt x="279" y="207"/>
                                  </a:lnTo>
                                  <a:lnTo>
                                    <a:pt x="298" y="221"/>
                                  </a:lnTo>
                                  <a:lnTo>
                                    <a:pt x="318" y="235"/>
                                  </a:lnTo>
                                  <a:lnTo>
                                    <a:pt x="339" y="252"/>
                                  </a:lnTo>
                                  <a:lnTo>
                                    <a:pt x="358" y="266"/>
                                  </a:lnTo>
                                  <a:lnTo>
                                    <a:pt x="377" y="282"/>
                                  </a:lnTo>
                                  <a:lnTo>
                                    <a:pt x="396" y="297"/>
                                  </a:lnTo>
                                  <a:lnTo>
                                    <a:pt x="413" y="309"/>
                                  </a:lnTo>
                                  <a:lnTo>
                                    <a:pt x="425" y="320"/>
                                  </a:lnTo>
                                  <a:lnTo>
                                    <a:pt x="437" y="330"/>
                                  </a:lnTo>
                                  <a:lnTo>
                                    <a:pt x="444" y="337"/>
                                  </a:lnTo>
                                  <a:lnTo>
                                    <a:pt x="446" y="344"/>
                                  </a:lnTo>
                                  <a:lnTo>
                                    <a:pt x="442" y="344"/>
                                  </a:lnTo>
                                  <a:lnTo>
                                    <a:pt x="437" y="344"/>
                                  </a:lnTo>
                                  <a:lnTo>
                                    <a:pt x="425" y="339"/>
                                  </a:lnTo>
                                  <a:lnTo>
                                    <a:pt x="413" y="337"/>
                                  </a:lnTo>
                                  <a:lnTo>
                                    <a:pt x="396" y="332"/>
                                  </a:lnTo>
                                  <a:lnTo>
                                    <a:pt x="380" y="328"/>
                                  </a:lnTo>
                                  <a:lnTo>
                                    <a:pt x="361" y="320"/>
                                  </a:lnTo>
                                  <a:lnTo>
                                    <a:pt x="341" y="313"/>
                                  </a:lnTo>
                                  <a:lnTo>
                                    <a:pt x="320" y="306"/>
                                  </a:lnTo>
                                  <a:lnTo>
                                    <a:pt x="298" y="299"/>
                                  </a:lnTo>
                                  <a:lnTo>
                                    <a:pt x="279" y="294"/>
                                  </a:lnTo>
                                  <a:lnTo>
                                    <a:pt x="260" y="290"/>
                                  </a:lnTo>
                                  <a:lnTo>
                                    <a:pt x="241" y="285"/>
                                  </a:lnTo>
                                  <a:lnTo>
                                    <a:pt x="227" y="282"/>
                                  </a:lnTo>
                                  <a:lnTo>
                                    <a:pt x="213" y="282"/>
                                  </a:lnTo>
                                  <a:lnTo>
                                    <a:pt x="203" y="285"/>
                                  </a:lnTo>
                                  <a:lnTo>
                                    <a:pt x="196" y="287"/>
                                  </a:lnTo>
                                  <a:lnTo>
                                    <a:pt x="191" y="294"/>
                                  </a:lnTo>
                                  <a:lnTo>
                                    <a:pt x="191" y="299"/>
                                  </a:lnTo>
                                  <a:lnTo>
                                    <a:pt x="194" y="311"/>
                                  </a:lnTo>
                                  <a:lnTo>
                                    <a:pt x="198" y="320"/>
                                  </a:lnTo>
                                  <a:lnTo>
                                    <a:pt x="203" y="332"/>
                                  </a:lnTo>
                                  <a:lnTo>
                                    <a:pt x="210" y="347"/>
                                  </a:lnTo>
                                  <a:lnTo>
                                    <a:pt x="222" y="361"/>
                                  </a:lnTo>
                                  <a:lnTo>
                                    <a:pt x="232" y="373"/>
                                  </a:lnTo>
                                  <a:lnTo>
                                    <a:pt x="241" y="389"/>
                                  </a:lnTo>
                                  <a:lnTo>
                                    <a:pt x="251" y="403"/>
                                  </a:lnTo>
                                  <a:lnTo>
                                    <a:pt x="265" y="420"/>
                                  </a:lnTo>
                                  <a:lnTo>
                                    <a:pt x="275" y="434"/>
                                  </a:lnTo>
                                  <a:lnTo>
                                    <a:pt x="287" y="451"/>
                                  </a:lnTo>
                                  <a:lnTo>
                                    <a:pt x="296" y="465"/>
                                  </a:lnTo>
                                  <a:lnTo>
                                    <a:pt x="306" y="479"/>
                                  </a:lnTo>
                                  <a:lnTo>
                                    <a:pt x="313" y="491"/>
                                  </a:lnTo>
                                  <a:lnTo>
                                    <a:pt x="318" y="506"/>
                                  </a:lnTo>
                                  <a:lnTo>
                                    <a:pt x="322" y="515"/>
                                  </a:lnTo>
                                  <a:lnTo>
                                    <a:pt x="327" y="527"/>
                                  </a:lnTo>
                                  <a:lnTo>
                                    <a:pt x="329" y="534"/>
                                  </a:lnTo>
                                  <a:lnTo>
                                    <a:pt x="332" y="543"/>
                                  </a:lnTo>
                                  <a:lnTo>
                                    <a:pt x="332" y="551"/>
                                  </a:lnTo>
                                  <a:lnTo>
                                    <a:pt x="332" y="558"/>
                                  </a:lnTo>
                                  <a:lnTo>
                                    <a:pt x="325" y="565"/>
                                  </a:lnTo>
                                  <a:lnTo>
                                    <a:pt x="320" y="567"/>
                                  </a:lnTo>
                                  <a:lnTo>
                                    <a:pt x="315" y="567"/>
                                  </a:lnTo>
                                  <a:lnTo>
                                    <a:pt x="308" y="565"/>
                                  </a:lnTo>
                                  <a:lnTo>
                                    <a:pt x="303" y="562"/>
                                  </a:lnTo>
                                  <a:lnTo>
                                    <a:pt x="296" y="558"/>
                                  </a:lnTo>
                                  <a:lnTo>
                                    <a:pt x="289" y="551"/>
                                  </a:lnTo>
                                  <a:lnTo>
                                    <a:pt x="282" y="541"/>
                                  </a:lnTo>
                                  <a:lnTo>
                                    <a:pt x="272" y="532"/>
                                  </a:lnTo>
                                  <a:lnTo>
                                    <a:pt x="265" y="525"/>
                                  </a:lnTo>
                                  <a:lnTo>
                                    <a:pt x="256" y="510"/>
                                  </a:lnTo>
                                  <a:lnTo>
                                    <a:pt x="248" y="498"/>
                                  </a:lnTo>
                                  <a:lnTo>
                                    <a:pt x="239" y="487"/>
                                  </a:lnTo>
                                  <a:lnTo>
                                    <a:pt x="229" y="472"/>
                                  </a:lnTo>
                                  <a:lnTo>
                                    <a:pt x="217" y="458"/>
                                  </a:lnTo>
                                  <a:lnTo>
                                    <a:pt x="208" y="444"/>
                                  </a:lnTo>
                                  <a:lnTo>
                                    <a:pt x="196" y="430"/>
                                  </a:lnTo>
                                  <a:lnTo>
                                    <a:pt x="186" y="415"/>
                                  </a:lnTo>
                                  <a:lnTo>
                                    <a:pt x="174" y="399"/>
                                  </a:lnTo>
                                  <a:lnTo>
                                    <a:pt x="162" y="385"/>
                                  </a:lnTo>
                                  <a:lnTo>
                                    <a:pt x="151" y="370"/>
                                  </a:lnTo>
                                  <a:lnTo>
                                    <a:pt x="139" y="356"/>
                                  </a:lnTo>
                                  <a:lnTo>
                                    <a:pt x="127" y="342"/>
                                  </a:lnTo>
                                  <a:lnTo>
                                    <a:pt x="112" y="328"/>
                                  </a:lnTo>
                                  <a:lnTo>
                                    <a:pt x="100" y="316"/>
                                  </a:lnTo>
                                  <a:lnTo>
                                    <a:pt x="89" y="304"/>
                                  </a:lnTo>
                                  <a:lnTo>
                                    <a:pt x="77" y="292"/>
                                  </a:lnTo>
                                  <a:lnTo>
                                    <a:pt x="65" y="280"/>
                                  </a:lnTo>
                                  <a:lnTo>
                                    <a:pt x="53" y="271"/>
                                  </a:lnTo>
                                  <a:lnTo>
                                    <a:pt x="43" y="261"/>
                                  </a:lnTo>
                                  <a:lnTo>
                                    <a:pt x="34" y="252"/>
                                  </a:lnTo>
                                  <a:lnTo>
                                    <a:pt x="24" y="247"/>
                                  </a:lnTo>
                                  <a:lnTo>
                                    <a:pt x="17" y="240"/>
                                  </a:lnTo>
                                  <a:lnTo>
                                    <a:pt x="12" y="235"/>
                                  </a:lnTo>
                                  <a:lnTo>
                                    <a:pt x="3" y="228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3" y="221"/>
                                  </a:lnTo>
                                  <a:lnTo>
                                    <a:pt x="10" y="216"/>
                                  </a:lnTo>
                                  <a:lnTo>
                                    <a:pt x="12" y="211"/>
                                  </a:lnTo>
                                  <a:lnTo>
                                    <a:pt x="19" y="209"/>
                                  </a:lnTo>
                                  <a:lnTo>
                                    <a:pt x="27" y="204"/>
                                  </a:lnTo>
                                  <a:lnTo>
                                    <a:pt x="34" y="199"/>
                                  </a:lnTo>
                                  <a:lnTo>
                                    <a:pt x="41" y="195"/>
                                  </a:lnTo>
                                  <a:lnTo>
                                    <a:pt x="48" y="188"/>
                                  </a:lnTo>
                                  <a:lnTo>
                                    <a:pt x="58" y="183"/>
                                  </a:lnTo>
                                  <a:lnTo>
                                    <a:pt x="65" y="178"/>
                                  </a:lnTo>
                                  <a:lnTo>
                                    <a:pt x="74" y="173"/>
                                  </a:lnTo>
                                  <a:lnTo>
                                    <a:pt x="81" y="169"/>
                                  </a:lnTo>
                                  <a:lnTo>
                                    <a:pt x="91" y="166"/>
                                  </a:lnTo>
                                  <a:lnTo>
                                    <a:pt x="98" y="161"/>
                                  </a:lnTo>
                                  <a:lnTo>
                                    <a:pt x="105" y="159"/>
                                  </a:lnTo>
                                  <a:lnTo>
                                    <a:pt x="112" y="157"/>
                                  </a:lnTo>
                                  <a:lnTo>
                                    <a:pt x="120" y="154"/>
                                  </a:lnTo>
                                  <a:lnTo>
                                    <a:pt x="127" y="154"/>
                                  </a:lnTo>
                                  <a:lnTo>
                                    <a:pt x="136" y="152"/>
                                  </a:lnTo>
                                  <a:lnTo>
                                    <a:pt x="146" y="154"/>
                                  </a:lnTo>
                                  <a:lnTo>
                                    <a:pt x="153" y="154"/>
                                  </a:lnTo>
                                  <a:lnTo>
                                    <a:pt x="160" y="157"/>
                                  </a:lnTo>
                                  <a:lnTo>
                                    <a:pt x="162" y="157"/>
                                  </a:lnTo>
                                  <a:lnTo>
                                    <a:pt x="165" y="159"/>
                                  </a:lnTo>
                                  <a:lnTo>
                                    <a:pt x="165" y="157"/>
                                  </a:lnTo>
                                  <a:lnTo>
                                    <a:pt x="167" y="152"/>
                                  </a:lnTo>
                                  <a:lnTo>
                                    <a:pt x="172" y="142"/>
                                  </a:lnTo>
                                  <a:lnTo>
                                    <a:pt x="179" y="133"/>
                                  </a:lnTo>
                                  <a:lnTo>
                                    <a:pt x="182" y="128"/>
                                  </a:lnTo>
                                  <a:lnTo>
                                    <a:pt x="184" y="121"/>
                                  </a:lnTo>
                                  <a:lnTo>
                                    <a:pt x="189" y="114"/>
                                  </a:lnTo>
                                  <a:lnTo>
                                    <a:pt x="194" y="107"/>
                                  </a:lnTo>
                                  <a:lnTo>
                                    <a:pt x="198" y="100"/>
                                  </a:lnTo>
                                  <a:lnTo>
                                    <a:pt x="205" y="93"/>
                                  </a:lnTo>
                                  <a:lnTo>
                                    <a:pt x="210" y="86"/>
                                  </a:lnTo>
                                  <a:lnTo>
                                    <a:pt x="217" y="78"/>
                                  </a:lnTo>
                                  <a:lnTo>
                                    <a:pt x="225" y="71"/>
                                  </a:lnTo>
                                  <a:lnTo>
                                    <a:pt x="229" y="64"/>
                                  </a:lnTo>
                                  <a:lnTo>
                                    <a:pt x="236" y="55"/>
                                  </a:lnTo>
                                  <a:lnTo>
                                    <a:pt x="244" y="50"/>
                                  </a:lnTo>
                                  <a:lnTo>
                                    <a:pt x="251" y="43"/>
                                  </a:lnTo>
                                  <a:lnTo>
                                    <a:pt x="258" y="36"/>
                                  </a:lnTo>
                                  <a:lnTo>
                                    <a:pt x="263" y="29"/>
                                  </a:lnTo>
                                  <a:lnTo>
                                    <a:pt x="270" y="24"/>
                                  </a:lnTo>
                                  <a:lnTo>
                                    <a:pt x="279" y="14"/>
                                  </a:lnTo>
                                  <a:lnTo>
                                    <a:pt x="289" y="7"/>
                                  </a:lnTo>
                                  <a:lnTo>
                                    <a:pt x="294" y="0"/>
                                  </a:lnTo>
                                  <a:lnTo>
                                    <a:pt x="296" y="0"/>
                                  </a:lnTo>
                                  <a:lnTo>
                                    <a:pt x="29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185"/>
                          <wps:cNvSpPr>
                            <a:spLocks/>
                          </wps:cNvSpPr>
                          <wps:spPr bwMode="auto">
                            <a:xfrm>
                              <a:off x="0" y="843915"/>
                              <a:ext cx="608965" cy="1627436"/>
                            </a:xfrm>
                            <a:custGeom>
                              <a:avLst/>
                              <a:gdLst>
                                <a:gd name="T0" fmla="*/ 29 w 959"/>
                                <a:gd name="T1" fmla="*/ 12 h 2527"/>
                                <a:gd name="T2" fmla="*/ 100 w 959"/>
                                <a:gd name="T3" fmla="*/ 62 h 2527"/>
                                <a:gd name="T4" fmla="*/ 181 w 959"/>
                                <a:gd name="T5" fmla="*/ 164 h 2527"/>
                                <a:gd name="T6" fmla="*/ 246 w 959"/>
                                <a:gd name="T7" fmla="*/ 296 h 2527"/>
                                <a:gd name="T8" fmla="*/ 282 w 959"/>
                                <a:gd name="T9" fmla="*/ 389 h 2527"/>
                                <a:gd name="T10" fmla="*/ 272 w 959"/>
                                <a:gd name="T11" fmla="*/ 380 h 2527"/>
                                <a:gd name="T12" fmla="*/ 227 w 959"/>
                                <a:gd name="T13" fmla="*/ 318 h 2527"/>
                                <a:gd name="T14" fmla="*/ 160 w 959"/>
                                <a:gd name="T15" fmla="*/ 270 h 2527"/>
                                <a:gd name="T16" fmla="*/ 93 w 959"/>
                                <a:gd name="T17" fmla="*/ 273 h 2527"/>
                                <a:gd name="T18" fmla="*/ 45 w 959"/>
                                <a:gd name="T19" fmla="*/ 304 h 2527"/>
                                <a:gd name="T20" fmla="*/ 24 w 959"/>
                                <a:gd name="T21" fmla="*/ 401 h 2527"/>
                                <a:gd name="T22" fmla="*/ 86 w 959"/>
                                <a:gd name="T23" fmla="*/ 384 h 2527"/>
                                <a:gd name="T24" fmla="*/ 184 w 959"/>
                                <a:gd name="T25" fmla="*/ 399 h 2527"/>
                                <a:gd name="T26" fmla="*/ 282 w 959"/>
                                <a:gd name="T27" fmla="*/ 484 h 2527"/>
                                <a:gd name="T28" fmla="*/ 351 w 959"/>
                                <a:gd name="T29" fmla="*/ 591 h 2527"/>
                                <a:gd name="T30" fmla="*/ 372 w 959"/>
                                <a:gd name="T31" fmla="*/ 809 h 2527"/>
                                <a:gd name="T32" fmla="*/ 346 w 959"/>
                                <a:gd name="T33" fmla="*/ 745 h 2527"/>
                                <a:gd name="T34" fmla="*/ 282 w 959"/>
                                <a:gd name="T35" fmla="*/ 641 h 2527"/>
                                <a:gd name="T36" fmla="*/ 196 w 959"/>
                                <a:gd name="T37" fmla="*/ 600 h 2527"/>
                                <a:gd name="T38" fmla="*/ 112 w 959"/>
                                <a:gd name="T39" fmla="*/ 660 h 2527"/>
                                <a:gd name="T40" fmla="*/ 57 w 959"/>
                                <a:gd name="T41" fmla="*/ 754 h 2527"/>
                                <a:gd name="T42" fmla="*/ 76 w 959"/>
                                <a:gd name="T43" fmla="*/ 830 h 2527"/>
                                <a:gd name="T44" fmla="*/ 165 w 959"/>
                                <a:gd name="T45" fmla="*/ 873 h 2527"/>
                                <a:gd name="T46" fmla="*/ 279 w 959"/>
                                <a:gd name="T47" fmla="*/ 906 h 2527"/>
                                <a:gd name="T48" fmla="*/ 384 w 959"/>
                                <a:gd name="T49" fmla="*/ 949 h 2527"/>
                                <a:gd name="T50" fmla="*/ 432 w 959"/>
                                <a:gd name="T51" fmla="*/ 1001 h 2527"/>
                                <a:gd name="T52" fmla="*/ 382 w 959"/>
                                <a:gd name="T53" fmla="*/ 1058 h 2527"/>
                                <a:gd name="T54" fmla="*/ 253 w 959"/>
                                <a:gd name="T55" fmla="*/ 1120 h 2527"/>
                                <a:gd name="T56" fmla="*/ 148 w 959"/>
                                <a:gd name="T57" fmla="*/ 1174 h 2527"/>
                                <a:gd name="T58" fmla="*/ 172 w 959"/>
                                <a:gd name="T59" fmla="*/ 1217 h 2527"/>
                                <a:gd name="T60" fmla="*/ 284 w 959"/>
                                <a:gd name="T61" fmla="*/ 1250 h 2527"/>
                                <a:gd name="T62" fmla="*/ 370 w 959"/>
                                <a:gd name="T63" fmla="*/ 1295 h 2527"/>
                                <a:gd name="T64" fmla="*/ 336 w 959"/>
                                <a:gd name="T65" fmla="*/ 1357 h 2527"/>
                                <a:gd name="T66" fmla="*/ 231 w 959"/>
                                <a:gd name="T67" fmla="*/ 1424 h 2527"/>
                                <a:gd name="T68" fmla="*/ 141 w 959"/>
                                <a:gd name="T69" fmla="*/ 1466 h 2527"/>
                                <a:gd name="T70" fmla="*/ 117 w 959"/>
                                <a:gd name="T71" fmla="*/ 1492 h 2527"/>
                                <a:gd name="T72" fmla="*/ 165 w 959"/>
                                <a:gd name="T73" fmla="*/ 1530 h 2527"/>
                                <a:gd name="T74" fmla="*/ 289 w 959"/>
                                <a:gd name="T75" fmla="*/ 1613 h 2527"/>
                                <a:gd name="T76" fmla="*/ 427 w 959"/>
                                <a:gd name="T77" fmla="*/ 1711 h 2527"/>
                                <a:gd name="T78" fmla="*/ 494 w 959"/>
                                <a:gd name="T79" fmla="*/ 1761 h 2527"/>
                                <a:gd name="T80" fmla="*/ 482 w 959"/>
                                <a:gd name="T81" fmla="*/ 1791 h 2527"/>
                                <a:gd name="T82" fmla="*/ 472 w 959"/>
                                <a:gd name="T83" fmla="*/ 1865 h 2527"/>
                                <a:gd name="T84" fmla="*/ 518 w 959"/>
                                <a:gd name="T85" fmla="*/ 1941 h 2527"/>
                                <a:gd name="T86" fmla="*/ 613 w 959"/>
                                <a:gd name="T87" fmla="*/ 2000 h 2527"/>
                                <a:gd name="T88" fmla="*/ 687 w 959"/>
                                <a:gd name="T89" fmla="*/ 2029 h 2527"/>
                                <a:gd name="T90" fmla="*/ 673 w 959"/>
                                <a:gd name="T91" fmla="*/ 2038 h 2527"/>
                                <a:gd name="T92" fmla="*/ 587 w 959"/>
                                <a:gd name="T93" fmla="*/ 2064 h 2527"/>
                                <a:gd name="T94" fmla="*/ 470 w 959"/>
                                <a:gd name="T95" fmla="*/ 2093 h 2527"/>
                                <a:gd name="T96" fmla="*/ 353 w 959"/>
                                <a:gd name="T97" fmla="*/ 2102 h 2527"/>
                                <a:gd name="T98" fmla="*/ 277 w 959"/>
                                <a:gd name="T99" fmla="*/ 2102 h 2527"/>
                                <a:gd name="T100" fmla="*/ 272 w 959"/>
                                <a:gd name="T101" fmla="*/ 2107 h 2527"/>
                                <a:gd name="T102" fmla="*/ 365 w 959"/>
                                <a:gd name="T103" fmla="*/ 2131 h 2527"/>
                                <a:gd name="T104" fmla="*/ 501 w 959"/>
                                <a:gd name="T105" fmla="*/ 2150 h 2527"/>
                                <a:gd name="T106" fmla="*/ 642 w 959"/>
                                <a:gd name="T107" fmla="*/ 2131 h 2527"/>
                                <a:gd name="T108" fmla="*/ 742 w 959"/>
                                <a:gd name="T109" fmla="*/ 2098 h 2527"/>
                                <a:gd name="T110" fmla="*/ 880 w 959"/>
                                <a:gd name="T111" fmla="*/ 2043 h 2527"/>
                                <a:gd name="T112" fmla="*/ 873 w 959"/>
                                <a:gd name="T113" fmla="*/ 2069 h 2527"/>
                                <a:gd name="T114" fmla="*/ 876 w 959"/>
                                <a:gd name="T115" fmla="*/ 2136 h 2527"/>
                                <a:gd name="T116" fmla="*/ 899 w 959"/>
                                <a:gd name="T117" fmla="*/ 2252 h 2527"/>
                                <a:gd name="T118" fmla="*/ 938 w 959"/>
                                <a:gd name="T119" fmla="*/ 2378 h 2527"/>
                                <a:gd name="T120" fmla="*/ 959 w 959"/>
                                <a:gd name="T121" fmla="*/ 2437 h 2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59" h="2527">
                                  <a:moveTo>
                                    <a:pt x="0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29" y="12"/>
                                  </a:lnTo>
                                  <a:lnTo>
                                    <a:pt x="38" y="16"/>
                                  </a:lnTo>
                                  <a:lnTo>
                                    <a:pt x="50" y="24"/>
                                  </a:lnTo>
                                  <a:lnTo>
                                    <a:pt x="60" y="31"/>
                                  </a:lnTo>
                                  <a:lnTo>
                                    <a:pt x="74" y="40"/>
                                  </a:lnTo>
                                  <a:lnTo>
                                    <a:pt x="86" y="50"/>
                                  </a:lnTo>
                                  <a:lnTo>
                                    <a:pt x="100" y="62"/>
                                  </a:lnTo>
                                  <a:lnTo>
                                    <a:pt x="112" y="76"/>
                                  </a:lnTo>
                                  <a:lnTo>
                                    <a:pt x="129" y="90"/>
                                  </a:lnTo>
                                  <a:lnTo>
                                    <a:pt x="141" y="104"/>
                                  </a:lnTo>
                                  <a:lnTo>
                                    <a:pt x="155" y="123"/>
                                  </a:lnTo>
                                  <a:lnTo>
                                    <a:pt x="167" y="142"/>
                                  </a:lnTo>
                                  <a:lnTo>
                                    <a:pt x="181" y="164"/>
                                  </a:lnTo>
                                  <a:lnTo>
                                    <a:pt x="193" y="185"/>
                                  </a:lnTo>
                                  <a:lnTo>
                                    <a:pt x="205" y="209"/>
                                  </a:lnTo>
                                  <a:lnTo>
                                    <a:pt x="215" y="230"/>
                                  </a:lnTo>
                                  <a:lnTo>
                                    <a:pt x="227" y="254"/>
                                  </a:lnTo>
                                  <a:lnTo>
                                    <a:pt x="236" y="275"/>
                                  </a:lnTo>
                                  <a:lnTo>
                                    <a:pt x="246" y="296"/>
                                  </a:lnTo>
                                  <a:lnTo>
                                    <a:pt x="255" y="315"/>
                                  </a:lnTo>
                                  <a:lnTo>
                                    <a:pt x="262" y="334"/>
                                  </a:lnTo>
                                  <a:lnTo>
                                    <a:pt x="267" y="351"/>
                                  </a:lnTo>
                                  <a:lnTo>
                                    <a:pt x="274" y="368"/>
                                  </a:lnTo>
                                  <a:lnTo>
                                    <a:pt x="277" y="380"/>
                                  </a:lnTo>
                                  <a:lnTo>
                                    <a:pt x="282" y="389"/>
                                  </a:lnTo>
                                  <a:lnTo>
                                    <a:pt x="284" y="394"/>
                                  </a:lnTo>
                                  <a:lnTo>
                                    <a:pt x="284" y="396"/>
                                  </a:lnTo>
                                  <a:lnTo>
                                    <a:pt x="284" y="394"/>
                                  </a:lnTo>
                                  <a:lnTo>
                                    <a:pt x="282" y="391"/>
                                  </a:lnTo>
                                  <a:lnTo>
                                    <a:pt x="277" y="384"/>
                                  </a:lnTo>
                                  <a:lnTo>
                                    <a:pt x="272" y="380"/>
                                  </a:lnTo>
                                  <a:lnTo>
                                    <a:pt x="267" y="370"/>
                                  </a:lnTo>
                                  <a:lnTo>
                                    <a:pt x="260" y="363"/>
                                  </a:lnTo>
                                  <a:lnTo>
                                    <a:pt x="253" y="351"/>
                                  </a:lnTo>
                                  <a:lnTo>
                                    <a:pt x="246" y="342"/>
                                  </a:lnTo>
                                  <a:lnTo>
                                    <a:pt x="236" y="330"/>
                                  </a:lnTo>
                                  <a:lnTo>
                                    <a:pt x="227" y="318"/>
                                  </a:lnTo>
                                  <a:lnTo>
                                    <a:pt x="215" y="308"/>
                                  </a:lnTo>
                                  <a:lnTo>
                                    <a:pt x="205" y="299"/>
                                  </a:lnTo>
                                  <a:lnTo>
                                    <a:pt x="193" y="289"/>
                                  </a:lnTo>
                                  <a:lnTo>
                                    <a:pt x="184" y="280"/>
                                  </a:lnTo>
                                  <a:lnTo>
                                    <a:pt x="172" y="273"/>
                                  </a:lnTo>
                                  <a:lnTo>
                                    <a:pt x="160" y="270"/>
                                  </a:lnTo>
                                  <a:lnTo>
                                    <a:pt x="148" y="266"/>
                                  </a:lnTo>
                                  <a:lnTo>
                                    <a:pt x="136" y="266"/>
                                  </a:lnTo>
                                  <a:lnTo>
                                    <a:pt x="124" y="266"/>
                                  </a:lnTo>
                                  <a:lnTo>
                                    <a:pt x="115" y="268"/>
                                  </a:lnTo>
                                  <a:lnTo>
                                    <a:pt x="103" y="270"/>
                                  </a:lnTo>
                                  <a:lnTo>
                                    <a:pt x="93" y="273"/>
                                  </a:lnTo>
                                  <a:lnTo>
                                    <a:pt x="84" y="277"/>
                                  </a:lnTo>
                                  <a:lnTo>
                                    <a:pt x="74" y="285"/>
                                  </a:lnTo>
                                  <a:lnTo>
                                    <a:pt x="64" y="289"/>
                                  </a:lnTo>
                                  <a:lnTo>
                                    <a:pt x="60" y="294"/>
                                  </a:lnTo>
                                  <a:lnTo>
                                    <a:pt x="50" y="299"/>
                                  </a:lnTo>
                                  <a:lnTo>
                                    <a:pt x="45" y="304"/>
                                  </a:lnTo>
                                  <a:lnTo>
                                    <a:pt x="38" y="311"/>
                                  </a:lnTo>
                                  <a:lnTo>
                                    <a:pt x="29" y="337"/>
                                  </a:lnTo>
                                  <a:lnTo>
                                    <a:pt x="24" y="368"/>
                                  </a:lnTo>
                                  <a:lnTo>
                                    <a:pt x="14" y="408"/>
                                  </a:lnTo>
                                  <a:lnTo>
                                    <a:pt x="17" y="406"/>
                                  </a:lnTo>
                                  <a:lnTo>
                                    <a:pt x="24" y="401"/>
                                  </a:lnTo>
                                  <a:lnTo>
                                    <a:pt x="31" y="399"/>
                                  </a:lnTo>
                                  <a:lnTo>
                                    <a:pt x="38" y="396"/>
                                  </a:lnTo>
                                  <a:lnTo>
                                    <a:pt x="50" y="391"/>
                                  </a:lnTo>
                                  <a:lnTo>
                                    <a:pt x="60" y="389"/>
                                  </a:lnTo>
                                  <a:lnTo>
                                    <a:pt x="74" y="387"/>
                                  </a:lnTo>
                                  <a:lnTo>
                                    <a:pt x="86" y="384"/>
                                  </a:lnTo>
                                  <a:lnTo>
                                    <a:pt x="103" y="382"/>
                                  </a:lnTo>
                                  <a:lnTo>
                                    <a:pt x="117" y="382"/>
                                  </a:lnTo>
                                  <a:lnTo>
                                    <a:pt x="134" y="384"/>
                                  </a:lnTo>
                                  <a:lnTo>
                                    <a:pt x="150" y="387"/>
                                  </a:lnTo>
                                  <a:lnTo>
                                    <a:pt x="167" y="391"/>
                                  </a:lnTo>
                                  <a:lnTo>
                                    <a:pt x="184" y="399"/>
                                  </a:lnTo>
                                  <a:lnTo>
                                    <a:pt x="203" y="408"/>
                                  </a:lnTo>
                                  <a:lnTo>
                                    <a:pt x="217" y="418"/>
                                  </a:lnTo>
                                  <a:lnTo>
                                    <a:pt x="234" y="432"/>
                                  </a:lnTo>
                                  <a:lnTo>
                                    <a:pt x="251" y="448"/>
                                  </a:lnTo>
                                  <a:lnTo>
                                    <a:pt x="265" y="465"/>
                                  </a:lnTo>
                                  <a:lnTo>
                                    <a:pt x="282" y="484"/>
                                  </a:lnTo>
                                  <a:lnTo>
                                    <a:pt x="296" y="503"/>
                                  </a:lnTo>
                                  <a:lnTo>
                                    <a:pt x="308" y="522"/>
                                  </a:lnTo>
                                  <a:lnTo>
                                    <a:pt x="322" y="541"/>
                                  </a:lnTo>
                                  <a:lnTo>
                                    <a:pt x="332" y="558"/>
                                  </a:lnTo>
                                  <a:lnTo>
                                    <a:pt x="344" y="576"/>
                                  </a:lnTo>
                                  <a:lnTo>
                                    <a:pt x="351" y="591"/>
                                  </a:lnTo>
                                  <a:lnTo>
                                    <a:pt x="358" y="605"/>
                                  </a:lnTo>
                                  <a:lnTo>
                                    <a:pt x="363" y="614"/>
                                  </a:lnTo>
                                  <a:lnTo>
                                    <a:pt x="370" y="624"/>
                                  </a:lnTo>
                                  <a:lnTo>
                                    <a:pt x="370" y="631"/>
                                  </a:lnTo>
                                  <a:lnTo>
                                    <a:pt x="372" y="633"/>
                                  </a:lnTo>
                                  <a:lnTo>
                                    <a:pt x="372" y="809"/>
                                  </a:lnTo>
                                  <a:lnTo>
                                    <a:pt x="370" y="807"/>
                                  </a:lnTo>
                                  <a:lnTo>
                                    <a:pt x="370" y="800"/>
                                  </a:lnTo>
                                  <a:lnTo>
                                    <a:pt x="365" y="790"/>
                                  </a:lnTo>
                                  <a:lnTo>
                                    <a:pt x="360" y="778"/>
                                  </a:lnTo>
                                  <a:lnTo>
                                    <a:pt x="353" y="764"/>
                                  </a:lnTo>
                                  <a:lnTo>
                                    <a:pt x="346" y="745"/>
                                  </a:lnTo>
                                  <a:lnTo>
                                    <a:pt x="336" y="728"/>
                                  </a:lnTo>
                                  <a:lnTo>
                                    <a:pt x="327" y="712"/>
                                  </a:lnTo>
                                  <a:lnTo>
                                    <a:pt x="317" y="693"/>
                                  </a:lnTo>
                                  <a:lnTo>
                                    <a:pt x="305" y="674"/>
                                  </a:lnTo>
                                  <a:lnTo>
                                    <a:pt x="291" y="657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67" y="626"/>
                                  </a:lnTo>
                                  <a:lnTo>
                                    <a:pt x="253" y="614"/>
                                  </a:lnTo>
                                  <a:lnTo>
                                    <a:pt x="239" y="607"/>
                                  </a:lnTo>
                                  <a:lnTo>
                                    <a:pt x="227" y="603"/>
                                  </a:lnTo>
                                  <a:lnTo>
                                    <a:pt x="212" y="600"/>
                                  </a:lnTo>
                                  <a:lnTo>
                                    <a:pt x="196" y="600"/>
                                  </a:lnTo>
                                  <a:lnTo>
                                    <a:pt x="181" y="605"/>
                                  </a:lnTo>
                                  <a:lnTo>
                                    <a:pt x="167" y="612"/>
                                  </a:lnTo>
                                  <a:lnTo>
                                    <a:pt x="150" y="622"/>
                                  </a:lnTo>
                                  <a:lnTo>
                                    <a:pt x="138" y="631"/>
                                  </a:lnTo>
                                  <a:lnTo>
                                    <a:pt x="124" y="643"/>
                                  </a:lnTo>
                                  <a:lnTo>
                                    <a:pt x="112" y="660"/>
                                  </a:lnTo>
                                  <a:lnTo>
                                    <a:pt x="98" y="674"/>
                                  </a:lnTo>
                                  <a:lnTo>
                                    <a:pt x="86" y="688"/>
                                  </a:lnTo>
                                  <a:lnTo>
                                    <a:pt x="76" y="705"/>
                                  </a:lnTo>
                                  <a:lnTo>
                                    <a:pt x="69" y="721"/>
                                  </a:lnTo>
                                  <a:lnTo>
                                    <a:pt x="62" y="738"/>
                                  </a:lnTo>
                                  <a:lnTo>
                                    <a:pt x="57" y="754"/>
                                  </a:lnTo>
                                  <a:lnTo>
                                    <a:pt x="55" y="769"/>
                                  </a:lnTo>
                                  <a:lnTo>
                                    <a:pt x="55" y="783"/>
                                  </a:lnTo>
                                  <a:lnTo>
                                    <a:pt x="57" y="795"/>
                                  </a:lnTo>
                                  <a:lnTo>
                                    <a:pt x="62" y="809"/>
                                  </a:lnTo>
                                  <a:lnTo>
                                    <a:pt x="69" y="819"/>
                                  </a:lnTo>
                                  <a:lnTo>
                                    <a:pt x="76" y="830"/>
                                  </a:lnTo>
                                  <a:lnTo>
                                    <a:pt x="88" y="838"/>
                                  </a:lnTo>
                                  <a:lnTo>
                                    <a:pt x="100" y="847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31" y="861"/>
                                  </a:lnTo>
                                  <a:lnTo>
                                    <a:pt x="148" y="868"/>
                                  </a:lnTo>
                                  <a:lnTo>
                                    <a:pt x="165" y="873"/>
                                  </a:lnTo>
                                  <a:lnTo>
                                    <a:pt x="184" y="878"/>
                                  </a:lnTo>
                                  <a:lnTo>
                                    <a:pt x="203" y="885"/>
                                  </a:lnTo>
                                  <a:lnTo>
                                    <a:pt x="219" y="890"/>
                                  </a:lnTo>
                                  <a:lnTo>
                                    <a:pt x="239" y="897"/>
                                  </a:lnTo>
                                  <a:lnTo>
                                    <a:pt x="260" y="902"/>
                                  </a:lnTo>
                                  <a:lnTo>
                                    <a:pt x="279" y="906"/>
                                  </a:lnTo>
                                  <a:lnTo>
                                    <a:pt x="298" y="913"/>
                                  </a:lnTo>
                                  <a:lnTo>
                                    <a:pt x="317" y="921"/>
                                  </a:lnTo>
                                  <a:lnTo>
                                    <a:pt x="334" y="925"/>
                                  </a:lnTo>
                                  <a:lnTo>
                                    <a:pt x="353" y="935"/>
                                  </a:lnTo>
                                  <a:lnTo>
                                    <a:pt x="367" y="942"/>
                                  </a:lnTo>
                                  <a:lnTo>
                                    <a:pt x="384" y="949"/>
                                  </a:lnTo>
                                  <a:lnTo>
                                    <a:pt x="396" y="956"/>
                                  </a:lnTo>
                                  <a:lnTo>
                                    <a:pt x="408" y="966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25" y="982"/>
                                  </a:lnTo>
                                  <a:lnTo>
                                    <a:pt x="427" y="992"/>
                                  </a:lnTo>
                                  <a:lnTo>
                                    <a:pt x="432" y="1001"/>
                                  </a:lnTo>
                                  <a:lnTo>
                                    <a:pt x="432" y="1011"/>
                                  </a:lnTo>
                                  <a:lnTo>
                                    <a:pt x="427" y="1020"/>
                                  </a:lnTo>
                                  <a:lnTo>
                                    <a:pt x="422" y="1030"/>
                                  </a:lnTo>
                                  <a:lnTo>
                                    <a:pt x="413" y="1039"/>
                                  </a:lnTo>
                                  <a:lnTo>
                                    <a:pt x="398" y="1049"/>
                                  </a:lnTo>
                                  <a:lnTo>
                                    <a:pt x="382" y="1058"/>
                                  </a:lnTo>
                                  <a:lnTo>
                                    <a:pt x="363" y="1068"/>
                                  </a:lnTo>
                                  <a:lnTo>
                                    <a:pt x="344" y="1080"/>
                                  </a:lnTo>
                                  <a:lnTo>
                                    <a:pt x="320" y="1089"/>
                                  </a:lnTo>
                                  <a:lnTo>
                                    <a:pt x="298" y="1099"/>
                                  </a:lnTo>
                                  <a:lnTo>
                                    <a:pt x="274" y="1108"/>
                                  </a:lnTo>
                                  <a:lnTo>
                                    <a:pt x="253" y="1120"/>
                                  </a:lnTo>
                                  <a:lnTo>
                                    <a:pt x="229" y="1129"/>
                                  </a:lnTo>
                                  <a:lnTo>
                                    <a:pt x="210" y="1139"/>
                                  </a:lnTo>
                                  <a:lnTo>
                                    <a:pt x="188" y="1146"/>
                                  </a:lnTo>
                                  <a:lnTo>
                                    <a:pt x="174" y="1155"/>
                                  </a:lnTo>
                                  <a:lnTo>
                                    <a:pt x="157" y="1165"/>
                                  </a:lnTo>
                                  <a:lnTo>
                                    <a:pt x="148" y="1174"/>
                                  </a:lnTo>
                                  <a:lnTo>
                                    <a:pt x="141" y="1182"/>
                                  </a:lnTo>
                                  <a:lnTo>
                                    <a:pt x="138" y="1191"/>
                                  </a:lnTo>
                                  <a:lnTo>
                                    <a:pt x="141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57" y="1210"/>
                                  </a:lnTo>
                                  <a:lnTo>
                                    <a:pt x="172" y="1217"/>
                                  </a:lnTo>
                                  <a:lnTo>
                                    <a:pt x="186" y="1222"/>
                                  </a:lnTo>
                                  <a:lnTo>
                                    <a:pt x="205" y="1227"/>
                                  </a:lnTo>
                                  <a:lnTo>
                                    <a:pt x="224" y="1234"/>
                                  </a:lnTo>
                                  <a:lnTo>
                                    <a:pt x="246" y="1241"/>
                                  </a:lnTo>
                                  <a:lnTo>
                                    <a:pt x="265" y="1246"/>
                                  </a:lnTo>
                                  <a:lnTo>
                                    <a:pt x="284" y="1250"/>
                                  </a:lnTo>
                                  <a:lnTo>
                                    <a:pt x="303" y="1258"/>
                                  </a:lnTo>
                                  <a:lnTo>
                                    <a:pt x="322" y="1265"/>
                                  </a:lnTo>
                                  <a:lnTo>
                                    <a:pt x="339" y="1272"/>
                                  </a:lnTo>
                                  <a:lnTo>
                                    <a:pt x="353" y="1279"/>
                                  </a:lnTo>
                                  <a:lnTo>
                                    <a:pt x="363" y="1286"/>
                                  </a:lnTo>
                                  <a:lnTo>
                                    <a:pt x="370" y="1295"/>
                                  </a:lnTo>
                                  <a:lnTo>
                                    <a:pt x="372" y="1305"/>
                                  </a:lnTo>
                                  <a:lnTo>
                                    <a:pt x="370" y="1314"/>
                                  </a:lnTo>
                                  <a:lnTo>
                                    <a:pt x="367" y="1324"/>
                                  </a:lnTo>
                                  <a:lnTo>
                                    <a:pt x="360" y="1336"/>
                                  </a:lnTo>
                                  <a:lnTo>
                                    <a:pt x="348" y="1345"/>
                                  </a:lnTo>
                                  <a:lnTo>
                                    <a:pt x="336" y="1357"/>
                                  </a:lnTo>
                                  <a:lnTo>
                                    <a:pt x="320" y="1369"/>
                                  </a:lnTo>
                                  <a:lnTo>
                                    <a:pt x="305" y="1381"/>
                                  </a:lnTo>
                                  <a:lnTo>
                                    <a:pt x="286" y="1390"/>
                                  </a:lnTo>
                                  <a:lnTo>
                                    <a:pt x="270" y="1402"/>
                                  </a:lnTo>
                                  <a:lnTo>
                                    <a:pt x="251" y="1412"/>
                                  </a:lnTo>
                                  <a:lnTo>
                                    <a:pt x="231" y="1424"/>
                                  </a:lnTo>
                                  <a:lnTo>
                                    <a:pt x="212" y="1433"/>
                                  </a:lnTo>
                                  <a:lnTo>
                                    <a:pt x="196" y="1440"/>
                                  </a:lnTo>
                                  <a:lnTo>
                                    <a:pt x="179" y="1450"/>
                                  </a:lnTo>
                                  <a:lnTo>
                                    <a:pt x="167" y="1457"/>
                                  </a:lnTo>
                                  <a:lnTo>
                                    <a:pt x="153" y="1462"/>
                                  </a:lnTo>
                                  <a:lnTo>
                                    <a:pt x="141" y="1466"/>
                                  </a:lnTo>
                                  <a:lnTo>
                                    <a:pt x="131" y="1471"/>
                                  </a:lnTo>
                                  <a:lnTo>
                                    <a:pt x="124" y="1476"/>
                                  </a:lnTo>
                                  <a:lnTo>
                                    <a:pt x="119" y="1481"/>
                                  </a:lnTo>
                                  <a:lnTo>
                                    <a:pt x="115" y="1485"/>
                                  </a:lnTo>
                                  <a:lnTo>
                                    <a:pt x="115" y="1488"/>
                                  </a:lnTo>
                                  <a:lnTo>
                                    <a:pt x="117" y="1492"/>
                                  </a:lnTo>
                                  <a:lnTo>
                                    <a:pt x="119" y="1497"/>
                                  </a:lnTo>
                                  <a:lnTo>
                                    <a:pt x="124" y="1502"/>
                                  </a:lnTo>
                                  <a:lnTo>
                                    <a:pt x="131" y="1507"/>
                                  </a:lnTo>
                                  <a:lnTo>
                                    <a:pt x="141" y="1514"/>
                                  </a:lnTo>
                                  <a:lnTo>
                                    <a:pt x="150" y="1521"/>
                                  </a:lnTo>
                                  <a:lnTo>
                                    <a:pt x="165" y="1530"/>
                                  </a:lnTo>
                                  <a:lnTo>
                                    <a:pt x="181" y="1540"/>
                                  </a:lnTo>
                                  <a:lnTo>
                                    <a:pt x="200" y="1554"/>
                                  </a:lnTo>
                                  <a:lnTo>
                                    <a:pt x="219" y="1566"/>
                                  </a:lnTo>
                                  <a:lnTo>
                                    <a:pt x="241" y="1583"/>
                                  </a:lnTo>
                                  <a:lnTo>
                                    <a:pt x="262" y="1597"/>
                                  </a:lnTo>
                                  <a:lnTo>
                                    <a:pt x="289" y="1613"/>
                                  </a:lnTo>
                                  <a:lnTo>
                                    <a:pt x="313" y="1630"/>
                                  </a:lnTo>
                                  <a:lnTo>
                                    <a:pt x="336" y="1647"/>
                                  </a:lnTo>
                                  <a:lnTo>
                                    <a:pt x="360" y="1663"/>
                                  </a:lnTo>
                                  <a:lnTo>
                                    <a:pt x="384" y="1682"/>
                                  </a:lnTo>
                                  <a:lnTo>
                                    <a:pt x="406" y="1697"/>
                                  </a:lnTo>
                                  <a:lnTo>
                                    <a:pt x="427" y="1711"/>
                                  </a:lnTo>
                                  <a:lnTo>
                                    <a:pt x="446" y="1725"/>
                                  </a:lnTo>
                                  <a:lnTo>
                                    <a:pt x="463" y="1737"/>
                                  </a:lnTo>
                                  <a:lnTo>
                                    <a:pt x="475" y="1744"/>
                                  </a:lnTo>
                                  <a:lnTo>
                                    <a:pt x="484" y="1751"/>
                                  </a:lnTo>
                                  <a:lnTo>
                                    <a:pt x="491" y="1758"/>
                                  </a:lnTo>
                                  <a:lnTo>
                                    <a:pt x="494" y="1761"/>
                                  </a:lnTo>
                                  <a:lnTo>
                                    <a:pt x="494" y="1761"/>
                                  </a:lnTo>
                                  <a:lnTo>
                                    <a:pt x="494" y="1763"/>
                                  </a:lnTo>
                                  <a:lnTo>
                                    <a:pt x="489" y="1768"/>
                                  </a:lnTo>
                                  <a:lnTo>
                                    <a:pt x="487" y="1775"/>
                                  </a:lnTo>
                                  <a:lnTo>
                                    <a:pt x="484" y="1782"/>
                                  </a:lnTo>
                                  <a:lnTo>
                                    <a:pt x="482" y="1791"/>
                                  </a:lnTo>
                                  <a:lnTo>
                                    <a:pt x="477" y="1801"/>
                                  </a:lnTo>
                                  <a:lnTo>
                                    <a:pt x="477" y="1813"/>
                                  </a:lnTo>
                                  <a:lnTo>
                                    <a:pt x="472" y="1825"/>
                                  </a:lnTo>
                                  <a:lnTo>
                                    <a:pt x="472" y="1837"/>
                                  </a:lnTo>
                                  <a:lnTo>
                                    <a:pt x="472" y="1851"/>
                                  </a:lnTo>
                                  <a:lnTo>
                                    <a:pt x="472" y="1865"/>
                                  </a:lnTo>
                                  <a:lnTo>
                                    <a:pt x="475" y="1877"/>
                                  </a:lnTo>
                                  <a:lnTo>
                                    <a:pt x="480" y="1891"/>
                                  </a:lnTo>
                                  <a:lnTo>
                                    <a:pt x="484" y="1903"/>
                                  </a:lnTo>
                                  <a:lnTo>
                                    <a:pt x="494" y="1920"/>
                                  </a:lnTo>
                                  <a:lnTo>
                                    <a:pt x="503" y="1929"/>
                                  </a:lnTo>
                                  <a:lnTo>
                                    <a:pt x="518" y="1941"/>
                                  </a:lnTo>
                                  <a:lnTo>
                                    <a:pt x="530" y="1953"/>
                                  </a:lnTo>
                                  <a:lnTo>
                                    <a:pt x="546" y="1965"/>
                                  </a:lnTo>
                                  <a:lnTo>
                                    <a:pt x="561" y="1974"/>
                                  </a:lnTo>
                                  <a:lnTo>
                                    <a:pt x="577" y="1984"/>
                                  </a:lnTo>
                                  <a:lnTo>
                                    <a:pt x="594" y="1991"/>
                                  </a:lnTo>
                                  <a:lnTo>
                                    <a:pt x="613" y="2000"/>
                                  </a:lnTo>
                                  <a:lnTo>
                                    <a:pt x="627" y="2005"/>
                                  </a:lnTo>
                                  <a:lnTo>
                                    <a:pt x="642" y="2012"/>
                                  </a:lnTo>
                                  <a:lnTo>
                                    <a:pt x="656" y="2017"/>
                                  </a:lnTo>
                                  <a:lnTo>
                                    <a:pt x="668" y="2022"/>
                                  </a:lnTo>
                                  <a:lnTo>
                                    <a:pt x="678" y="2026"/>
                                  </a:lnTo>
                                  <a:lnTo>
                                    <a:pt x="687" y="2029"/>
                                  </a:lnTo>
                                  <a:lnTo>
                                    <a:pt x="692" y="2031"/>
                                  </a:lnTo>
                                  <a:lnTo>
                                    <a:pt x="694" y="2031"/>
                                  </a:lnTo>
                                  <a:lnTo>
                                    <a:pt x="692" y="2031"/>
                                  </a:lnTo>
                                  <a:lnTo>
                                    <a:pt x="687" y="2033"/>
                                  </a:lnTo>
                                  <a:lnTo>
                                    <a:pt x="680" y="2036"/>
                                  </a:lnTo>
                                  <a:lnTo>
                                    <a:pt x="673" y="2038"/>
                                  </a:lnTo>
                                  <a:lnTo>
                                    <a:pt x="661" y="2041"/>
                                  </a:lnTo>
                                  <a:lnTo>
                                    <a:pt x="649" y="2045"/>
                                  </a:lnTo>
                                  <a:lnTo>
                                    <a:pt x="637" y="2048"/>
                                  </a:lnTo>
                                  <a:lnTo>
                                    <a:pt x="620" y="2055"/>
                                  </a:lnTo>
                                  <a:lnTo>
                                    <a:pt x="604" y="2057"/>
                                  </a:lnTo>
                                  <a:lnTo>
                                    <a:pt x="587" y="2064"/>
                                  </a:lnTo>
                                  <a:lnTo>
                                    <a:pt x="568" y="2069"/>
                                  </a:lnTo>
                                  <a:lnTo>
                                    <a:pt x="549" y="2074"/>
                                  </a:lnTo>
                                  <a:lnTo>
                                    <a:pt x="530" y="2079"/>
                                  </a:lnTo>
                                  <a:lnTo>
                                    <a:pt x="511" y="2083"/>
                                  </a:lnTo>
                                  <a:lnTo>
                                    <a:pt x="489" y="2088"/>
                                  </a:lnTo>
                                  <a:lnTo>
                                    <a:pt x="470" y="2093"/>
                                  </a:lnTo>
                                  <a:lnTo>
                                    <a:pt x="449" y="2095"/>
                                  </a:lnTo>
                                  <a:lnTo>
                                    <a:pt x="427" y="2098"/>
                                  </a:lnTo>
                                  <a:lnTo>
                                    <a:pt x="408" y="2100"/>
                                  </a:lnTo>
                                  <a:lnTo>
                                    <a:pt x="389" y="2100"/>
                                  </a:lnTo>
                                  <a:lnTo>
                                    <a:pt x="370" y="2100"/>
                                  </a:lnTo>
                                  <a:lnTo>
                                    <a:pt x="353" y="2102"/>
                                  </a:lnTo>
                                  <a:lnTo>
                                    <a:pt x="336" y="2102"/>
                                  </a:lnTo>
                                  <a:lnTo>
                                    <a:pt x="322" y="2105"/>
                                  </a:lnTo>
                                  <a:lnTo>
                                    <a:pt x="308" y="2102"/>
                                  </a:lnTo>
                                  <a:lnTo>
                                    <a:pt x="296" y="2102"/>
                                  </a:lnTo>
                                  <a:lnTo>
                                    <a:pt x="284" y="2102"/>
                                  </a:lnTo>
                                  <a:lnTo>
                                    <a:pt x="277" y="2102"/>
                                  </a:lnTo>
                                  <a:lnTo>
                                    <a:pt x="267" y="2102"/>
                                  </a:lnTo>
                                  <a:lnTo>
                                    <a:pt x="262" y="2102"/>
                                  </a:lnTo>
                                  <a:lnTo>
                                    <a:pt x="260" y="2102"/>
                                  </a:lnTo>
                                  <a:lnTo>
                                    <a:pt x="260" y="2102"/>
                                  </a:lnTo>
                                  <a:lnTo>
                                    <a:pt x="265" y="2105"/>
                                  </a:lnTo>
                                  <a:lnTo>
                                    <a:pt x="272" y="2107"/>
                                  </a:lnTo>
                                  <a:lnTo>
                                    <a:pt x="282" y="2109"/>
                                  </a:lnTo>
                                  <a:lnTo>
                                    <a:pt x="293" y="2114"/>
                                  </a:lnTo>
                                  <a:lnTo>
                                    <a:pt x="310" y="2117"/>
                                  </a:lnTo>
                                  <a:lnTo>
                                    <a:pt x="324" y="2121"/>
                                  </a:lnTo>
                                  <a:lnTo>
                                    <a:pt x="346" y="2126"/>
                                  </a:lnTo>
                                  <a:lnTo>
                                    <a:pt x="365" y="2131"/>
                                  </a:lnTo>
                                  <a:lnTo>
                                    <a:pt x="386" y="2136"/>
                                  </a:lnTo>
                                  <a:lnTo>
                                    <a:pt x="408" y="2138"/>
                                  </a:lnTo>
                                  <a:lnTo>
                                    <a:pt x="432" y="2143"/>
                                  </a:lnTo>
                                  <a:lnTo>
                                    <a:pt x="453" y="2145"/>
                                  </a:lnTo>
                                  <a:lnTo>
                                    <a:pt x="477" y="2147"/>
                                  </a:lnTo>
                                  <a:lnTo>
                                    <a:pt x="501" y="2150"/>
                                  </a:lnTo>
                                  <a:lnTo>
                                    <a:pt x="527" y="2150"/>
                                  </a:lnTo>
                                  <a:lnTo>
                                    <a:pt x="551" y="2147"/>
                                  </a:lnTo>
                                  <a:lnTo>
                                    <a:pt x="575" y="2145"/>
                                  </a:lnTo>
                                  <a:lnTo>
                                    <a:pt x="596" y="2140"/>
                                  </a:lnTo>
                                  <a:lnTo>
                                    <a:pt x="620" y="2136"/>
                                  </a:lnTo>
                                  <a:lnTo>
                                    <a:pt x="642" y="2131"/>
                                  </a:lnTo>
                                  <a:lnTo>
                                    <a:pt x="661" y="2126"/>
                                  </a:lnTo>
                                  <a:lnTo>
                                    <a:pt x="680" y="2119"/>
                                  </a:lnTo>
                                  <a:lnTo>
                                    <a:pt x="699" y="2114"/>
                                  </a:lnTo>
                                  <a:lnTo>
                                    <a:pt x="713" y="2109"/>
                                  </a:lnTo>
                                  <a:lnTo>
                                    <a:pt x="728" y="2102"/>
                                  </a:lnTo>
                                  <a:lnTo>
                                    <a:pt x="742" y="2098"/>
                                  </a:lnTo>
                                  <a:lnTo>
                                    <a:pt x="752" y="2093"/>
                                  </a:lnTo>
                                  <a:lnTo>
                                    <a:pt x="761" y="2088"/>
                                  </a:lnTo>
                                  <a:lnTo>
                                    <a:pt x="768" y="2086"/>
                                  </a:lnTo>
                                  <a:lnTo>
                                    <a:pt x="771" y="2083"/>
                                  </a:lnTo>
                                  <a:lnTo>
                                    <a:pt x="773" y="2083"/>
                                  </a:lnTo>
                                  <a:lnTo>
                                    <a:pt x="880" y="2043"/>
                                  </a:lnTo>
                                  <a:lnTo>
                                    <a:pt x="878" y="2045"/>
                                  </a:lnTo>
                                  <a:lnTo>
                                    <a:pt x="878" y="2048"/>
                                  </a:lnTo>
                                  <a:lnTo>
                                    <a:pt x="876" y="2052"/>
                                  </a:lnTo>
                                  <a:lnTo>
                                    <a:pt x="876" y="2055"/>
                                  </a:lnTo>
                                  <a:lnTo>
                                    <a:pt x="873" y="2062"/>
                                  </a:lnTo>
                                  <a:lnTo>
                                    <a:pt x="873" y="2069"/>
                                  </a:lnTo>
                                  <a:lnTo>
                                    <a:pt x="873" y="2074"/>
                                  </a:lnTo>
                                  <a:lnTo>
                                    <a:pt x="871" y="2083"/>
                                  </a:lnTo>
                                  <a:lnTo>
                                    <a:pt x="871" y="2095"/>
                                  </a:lnTo>
                                  <a:lnTo>
                                    <a:pt x="873" y="2107"/>
                                  </a:lnTo>
                                  <a:lnTo>
                                    <a:pt x="873" y="2119"/>
                                  </a:lnTo>
                                  <a:lnTo>
                                    <a:pt x="876" y="2136"/>
                                  </a:lnTo>
                                  <a:lnTo>
                                    <a:pt x="876" y="2150"/>
                                  </a:lnTo>
                                  <a:lnTo>
                                    <a:pt x="880" y="2169"/>
                                  </a:lnTo>
                                  <a:lnTo>
                                    <a:pt x="885" y="2188"/>
                                  </a:lnTo>
                                  <a:lnTo>
                                    <a:pt x="888" y="2207"/>
                                  </a:lnTo>
                                  <a:lnTo>
                                    <a:pt x="892" y="2230"/>
                                  </a:lnTo>
                                  <a:lnTo>
                                    <a:pt x="899" y="2252"/>
                                  </a:lnTo>
                                  <a:lnTo>
                                    <a:pt x="907" y="2273"/>
                                  </a:lnTo>
                                  <a:lnTo>
                                    <a:pt x="911" y="2297"/>
                                  </a:lnTo>
                                  <a:lnTo>
                                    <a:pt x="919" y="2318"/>
                                  </a:lnTo>
                                  <a:lnTo>
                                    <a:pt x="926" y="2340"/>
                                  </a:lnTo>
                                  <a:lnTo>
                                    <a:pt x="930" y="2359"/>
                                  </a:lnTo>
                                  <a:lnTo>
                                    <a:pt x="938" y="2378"/>
                                  </a:lnTo>
                                  <a:lnTo>
                                    <a:pt x="942" y="2394"/>
                                  </a:lnTo>
                                  <a:lnTo>
                                    <a:pt x="947" y="2408"/>
                                  </a:lnTo>
                                  <a:lnTo>
                                    <a:pt x="952" y="2420"/>
                                  </a:lnTo>
                                  <a:lnTo>
                                    <a:pt x="954" y="2427"/>
                                  </a:lnTo>
                                  <a:lnTo>
                                    <a:pt x="957" y="2432"/>
                                  </a:lnTo>
                                  <a:lnTo>
                                    <a:pt x="959" y="2437"/>
                                  </a:lnTo>
                                  <a:lnTo>
                                    <a:pt x="959" y="2515"/>
                                  </a:lnTo>
                                  <a:lnTo>
                                    <a:pt x="12" y="2527"/>
                                  </a:lnTo>
                                  <a:lnTo>
                                    <a:pt x="7" y="82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186"/>
                          <wps:cNvSpPr>
                            <a:spLocks/>
                          </wps:cNvSpPr>
                          <wps:spPr bwMode="auto">
                            <a:xfrm>
                              <a:off x="230505" y="182245"/>
                              <a:ext cx="449580" cy="278765"/>
                            </a:xfrm>
                            <a:custGeom>
                              <a:avLst/>
                              <a:gdLst>
                                <a:gd name="T0" fmla="*/ 117 w 708"/>
                                <a:gd name="T1" fmla="*/ 7 h 439"/>
                                <a:gd name="T2" fmla="*/ 148 w 708"/>
                                <a:gd name="T3" fmla="*/ 3 h 439"/>
                                <a:gd name="T4" fmla="*/ 198 w 708"/>
                                <a:gd name="T5" fmla="*/ 0 h 439"/>
                                <a:gd name="T6" fmla="*/ 262 w 708"/>
                                <a:gd name="T7" fmla="*/ 14 h 439"/>
                                <a:gd name="T8" fmla="*/ 326 w 708"/>
                                <a:gd name="T9" fmla="*/ 48 h 439"/>
                                <a:gd name="T10" fmla="*/ 384 w 708"/>
                                <a:gd name="T11" fmla="*/ 97 h 439"/>
                                <a:gd name="T12" fmla="*/ 429 w 708"/>
                                <a:gd name="T13" fmla="*/ 140 h 439"/>
                                <a:gd name="T14" fmla="*/ 453 w 708"/>
                                <a:gd name="T15" fmla="*/ 164 h 439"/>
                                <a:gd name="T16" fmla="*/ 451 w 708"/>
                                <a:gd name="T17" fmla="*/ 76 h 439"/>
                                <a:gd name="T18" fmla="*/ 484 w 708"/>
                                <a:gd name="T19" fmla="*/ 95 h 439"/>
                                <a:gd name="T20" fmla="*/ 529 w 708"/>
                                <a:gd name="T21" fmla="*/ 121 h 439"/>
                                <a:gd name="T22" fmla="*/ 572 w 708"/>
                                <a:gd name="T23" fmla="*/ 154 h 439"/>
                                <a:gd name="T24" fmla="*/ 601 w 708"/>
                                <a:gd name="T25" fmla="*/ 188 h 439"/>
                                <a:gd name="T26" fmla="*/ 615 w 708"/>
                                <a:gd name="T27" fmla="*/ 218 h 439"/>
                                <a:gd name="T28" fmla="*/ 620 w 708"/>
                                <a:gd name="T29" fmla="*/ 242 h 439"/>
                                <a:gd name="T30" fmla="*/ 663 w 708"/>
                                <a:gd name="T31" fmla="*/ 218 h 439"/>
                                <a:gd name="T32" fmla="*/ 680 w 708"/>
                                <a:gd name="T33" fmla="*/ 240 h 439"/>
                                <a:gd name="T34" fmla="*/ 699 w 708"/>
                                <a:gd name="T35" fmla="*/ 273 h 439"/>
                                <a:gd name="T36" fmla="*/ 708 w 708"/>
                                <a:gd name="T37" fmla="*/ 311 h 439"/>
                                <a:gd name="T38" fmla="*/ 696 w 708"/>
                                <a:gd name="T39" fmla="*/ 354 h 439"/>
                                <a:gd name="T40" fmla="*/ 663 w 708"/>
                                <a:gd name="T41" fmla="*/ 389 h 439"/>
                                <a:gd name="T42" fmla="*/ 625 w 708"/>
                                <a:gd name="T43" fmla="*/ 418 h 439"/>
                                <a:gd name="T44" fmla="*/ 596 w 708"/>
                                <a:gd name="T45" fmla="*/ 439 h 439"/>
                                <a:gd name="T46" fmla="*/ 618 w 708"/>
                                <a:gd name="T47" fmla="*/ 318 h 439"/>
                                <a:gd name="T48" fmla="*/ 582 w 708"/>
                                <a:gd name="T49" fmla="*/ 337 h 439"/>
                                <a:gd name="T50" fmla="*/ 553 w 708"/>
                                <a:gd name="T51" fmla="*/ 354 h 439"/>
                                <a:gd name="T52" fmla="*/ 517 w 708"/>
                                <a:gd name="T53" fmla="*/ 373 h 439"/>
                                <a:gd name="T54" fmla="*/ 508 w 708"/>
                                <a:gd name="T55" fmla="*/ 380 h 439"/>
                                <a:gd name="T56" fmla="*/ 522 w 708"/>
                                <a:gd name="T57" fmla="*/ 351 h 439"/>
                                <a:gd name="T58" fmla="*/ 529 w 708"/>
                                <a:gd name="T59" fmla="*/ 328 h 439"/>
                                <a:gd name="T60" fmla="*/ 527 w 708"/>
                                <a:gd name="T61" fmla="*/ 299 h 439"/>
                                <a:gd name="T62" fmla="*/ 513 w 708"/>
                                <a:gd name="T63" fmla="*/ 273 h 439"/>
                                <a:gd name="T64" fmla="*/ 491 w 708"/>
                                <a:gd name="T65" fmla="*/ 245 h 439"/>
                                <a:gd name="T66" fmla="*/ 477 w 708"/>
                                <a:gd name="T67" fmla="*/ 230 h 439"/>
                                <a:gd name="T68" fmla="*/ 460 w 708"/>
                                <a:gd name="T69" fmla="*/ 247 h 439"/>
                                <a:gd name="T70" fmla="*/ 424 w 708"/>
                                <a:gd name="T71" fmla="*/ 256 h 439"/>
                                <a:gd name="T72" fmla="*/ 360 w 708"/>
                                <a:gd name="T73" fmla="*/ 266 h 439"/>
                                <a:gd name="T74" fmla="*/ 269 w 708"/>
                                <a:gd name="T75" fmla="*/ 268 h 439"/>
                                <a:gd name="T76" fmla="*/ 174 w 708"/>
                                <a:gd name="T77" fmla="*/ 268 h 439"/>
                                <a:gd name="T78" fmla="*/ 102 w 708"/>
                                <a:gd name="T79" fmla="*/ 266 h 439"/>
                                <a:gd name="T80" fmla="*/ 86 w 708"/>
                                <a:gd name="T81" fmla="*/ 264 h 439"/>
                                <a:gd name="T82" fmla="*/ 121 w 708"/>
                                <a:gd name="T83" fmla="*/ 259 h 439"/>
                                <a:gd name="T84" fmla="*/ 186 w 708"/>
                                <a:gd name="T85" fmla="*/ 247 h 439"/>
                                <a:gd name="T86" fmla="*/ 250 w 708"/>
                                <a:gd name="T87" fmla="*/ 228 h 439"/>
                                <a:gd name="T88" fmla="*/ 286 w 708"/>
                                <a:gd name="T89" fmla="*/ 202 h 439"/>
                                <a:gd name="T90" fmla="*/ 281 w 708"/>
                                <a:gd name="T91" fmla="*/ 166 h 439"/>
                                <a:gd name="T92" fmla="*/ 255 w 708"/>
                                <a:gd name="T93" fmla="*/ 133 h 439"/>
                                <a:gd name="T94" fmla="*/ 229 w 708"/>
                                <a:gd name="T95" fmla="*/ 112 h 439"/>
                                <a:gd name="T96" fmla="*/ 222 w 708"/>
                                <a:gd name="T97" fmla="*/ 114 h 439"/>
                                <a:gd name="T98" fmla="*/ 207 w 708"/>
                                <a:gd name="T99" fmla="*/ 154 h 439"/>
                                <a:gd name="T100" fmla="*/ 179 w 708"/>
                                <a:gd name="T101" fmla="*/ 171 h 439"/>
                                <a:gd name="T102" fmla="*/ 126 w 708"/>
                                <a:gd name="T103" fmla="*/ 178 h 439"/>
                                <a:gd name="T104" fmla="*/ 69 w 708"/>
                                <a:gd name="T105" fmla="*/ 178 h 439"/>
                                <a:gd name="T106" fmla="*/ 19 w 708"/>
                                <a:gd name="T107" fmla="*/ 173 h 439"/>
                                <a:gd name="T108" fmla="*/ 0 w 708"/>
                                <a:gd name="T109" fmla="*/ 171 h 439"/>
                                <a:gd name="T110" fmla="*/ 16 w 708"/>
                                <a:gd name="T111" fmla="*/ 166 h 439"/>
                                <a:gd name="T112" fmla="*/ 62 w 708"/>
                                <a:gd name="T113" fmla="*/ 152 h 439"/>
                                <a:gd name="T114" fmla="*/ 109 w 708"/>
                                <a:gd name="T115" fmla="*/ 131 h 439"/>
                                <a:gd name="T116" fmla="*/ 145 w 708"/>
                                <a:gd name="T117" fmla="*/ 105 h 439"/>
                                <a:gd name="T118" fmla="*/ 150 w 708"/>
                                <a:gd name="T119" fmla="*/ 74 h 439"/>
                                <a:gd name="T120" fmla="*/ 138 w 708"/>
                                <a:gd name="T121" fmla="*/ 43 h 439"/>
                                <a:gd name="T122" fmla="*/ 119 w 708"/>
                                <a:gd name="T123" fmla="*/ 21 h 4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708" h="439">
                                  <a:moveTo>
                                    <a:pt x="109" y="12"/>
                                  </a:moveTo>
                                  <a:lnTo>
                                    <a:pt x="109" y="12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17" y="7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31" y="5"/>
                                  </a:lnTo>
                                  <a:lnTo>
                                    <a:pt x="138" y="5"/>
                                  </a:lnTo>
                                  <a:lnTo>
                                    <a:pt x="148" y="3"/>
                                  </a:lnTo>
                                  <a:lnTo>
                                    <a:pt x="159" y="3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86" y="0"/>
                                  </a:lnTo>
                                  <a:lnTo>
                                    <a:pt x="198" y="0"/>
                                  </a:lnTo>
                                  <a:lnTo>
                                    <a:pt x="214" y="3"/>
                                  </a:lnTo>
                                  <a:lnTo>
                                    <a:pt x="229" y="5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262" y="14"/>
                                  </a:lnTo>
                                  <a:lnTo>
                                    <a:pt x="279" y="21"/>
                                  </a:lnTo>
                                  <a:lnTo>
                                    <a:pt x="293" y="29"/>
                                  </a:lnTo>
                                  <a:lnTo>
                                    <a:pt x="310" y="38"/>
                                  </a:lnTo>
                                  <a:lnTo>
                                    <a:pt x="326" y="48"/>
                                  </a:lnTo>
                                  <a:lnTo>
                                    <a:pt x="341" y="59"/>
                                  </a:lnTo>
                                  <a:lnTo>
                                    <a:pt x="355" y="71"/>
                                  </a:lnTo>
                                  <a:lnTo>
                                    <a:pt x="369" y="83"/>
                                  </a:lnTo>
                                  <a:lnTo>
                                    <a:pt x="384" y="97"/>
                                  </a:lnTo>
                                  <a:lnTo>
                                    <a:pt x="398" y="109"/>
                                  </a:lnTo>
                                  <a:lnTo>
                                    <a:pt x="410" y="119"/>
                                  </a:lnTo>
                                  <a:lnTo>
                                    <a:pt x="420" y="131"/>
                                  </a:lnTo>
                                  <a:lnTo>
                                    <a:pt x="429" y="140"/>
                                  </a:lnTo>
                                  <a:lnTo>
                                    <a:pt x="439" y="150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51" y="161"/>
                                  </a:lnTo>
                                  <a:lnTo>
                                    <a:pt x="453" y="164"/>
                                  </a:lnTo>
                                  <a:lnTo>
                                    <a:pt x="455" y="166"/>
                                  </a:lnTo>
                                  <a:lnTo>
                                    <a:pt x="443" y="74"/>
                                  </a:lnTo>
                                  <a:lnTo>
                                    <a:pt x="446" y="74"/>
                                  </a:lnTo>
                                  <a:lnTo>
                                    <a:pt x="451" y="76"/>
                                  </a:lnTo>
                                  <a:lnTo>
                                    <a:pt x="458" y="81"/>
                                  </a:lnTo>
                                  <a:lnTo>
                                    <a:pt x="465" y="83"/>
                                  </a:lnTo>
                                  <a:lnTo>
                                    <a:pt x="474" y="88"/>
                                  </a:lnTo>
                                  <a:lnTo>
                                    <a:pt x="484" y="95"/>
                                  </a:lnTo>
                                  <a:lnTo>
                                    <a:pt x="496" y="100"/>
                                  </a:lnTo>
                                  <a:lnTo>
                                    <a:pt x="505" y="107"/>
                                  </a:lnTo>
                                  <a:lnTo>
                                    <a:pt x="517" y="114"/>
                                  </a:lnTo>
                                  <a:lnTo>
                                    <a:pt x="529" y="121"/>
                                  </a:lnTo>
                                  <a:lnTo>
                                    <a:pt x="539" y="128"/>
                                  </a:lnTo>
                                  <a:lnTo>
                                    <a:pt x="551" y="138"/>
                                  </a:lnTo>
                                  <a:lnTo>
                                    <a:pt x="563" y="145"/>
                                  </a:lnTo>
                                  <a:lnTo>
                                    <a:pt x="572" y="154"/>
                                  </a:lnTo>
                                  <a:lnTo>
                                    <a:pt x="582" y="164"/>
                                  </a:lnTo>
                                  <a:lnTo>
                                    <a:pt x="587" y="171"/>
                                  </a:lnTo>
                                  <a:lnTo>
                                    <a:pt x="594" y="178"/>
                                  </a:lnTo>
                                  <a:lnTo>
                                    <a:pt x="601" y="188"/>
                                  </a:lnTo>
                                  <a:lnTo>
                                    <a:pt x="606" y="195"/>
                                  </a:lnTo>
                                  <a:lnTo>
                                    <a:pt x="608" y="202"/>
                                  </a:lnTo>
                                  <a:lnTo>
                                    <a:pt x="613" y="211"/>
                                  </a:lnTo>
                                  <a:lnTo>
                                    <a:pt x="615" y="218"/>
                                  </a:lnTo>
                                  <a:lnTo>
                                    <a:pt x="618" y="226"/>
                                  </a:lnTo>
                                  <a:lnTo>
                                    <a:pt x="618" y="230"/>
                                  </a:lnTo>
                                  <a:lnTo>
                                    <a:pt x="620" y="237"/>
                                  </a:lnTo>
                                  <a:lnTo>
                                    <a:pt x="620" y="242"/>
                                  </a:lnTo>
                                  <a:lnTo>
                                    <a:pt x="622" y="247"/>
                                  </a:lnTo>
                                  <a:lnTo>
                                    <a:pt x="622" y="254"/>
                                  </a:lnTo>
                                  <a:lnTo>
                                    <a:pt x="622" y="256"/>
                                  </a:lnTo>
                                  <a:lnTo>
                                    <a:pt x="663" y="218"/>
                                  </a:lnTo>
                                  <a:lnTo>
                                    <a:pt x="665" y="221"/>
                                  </a:lnTo>
                                  <a:lnTo>
                                    <a:pt x="672" y="228"/>
                                  </a:lnTo>
                                  <a:lnTo>
                                    <a:pt x="675" y="233"/>
                                  </a:lnTo>
                                  <a:lnTo>
                                    <a:pt x="680" y="240"/>
                                  </a:lnTo>
                                  <a:lnTo>
                                    <a:pt x="684" y="247"/>
                                  </a:lnTo>
                                  <a:lnTo>
                                    <a:pt x="692" y="256"/>
                                  </a:lnTo>
                                  <a:lnTo>
                                    <a:pt x="694" y="264"/>
                                  </a:lnTo>
                                  <a:lnTo>
                                    <a:pt x="699" y="273"/>
                                  </a:lnTo>
                                  <a:lnTo>
                                    <a:pt x="701" y="283"/>
                                  </a:lnTo>
                                  <a:lnTo>
                                    <a:pt x="706" y="292"/>
                                  </a:lnTo>
                                  <a:lnTo>
                                    <a:pt x="706" y="301"/>
                                  </a:lnTo>
                                  <a:lnTo>
                                    <a:pt x="708" y="311"/>
                                  </a:lnTo>
                                  <a:lnTo>
                                    <a:pt x="708" y="323"/>
                                  </a:lnTo>
                                  <a:lnTo>
                                    <a:pt x="706" y="335"/>
                                  </a:lnTo>
                                  <a:lnTo>
                                    <a:pt x="701" y="344"/>
                                  </a:lnTo>
                                  <a:lnTo>
                                    <a:pt x="696" y="354"/>
                                  </a:lnTo>
                                  <a:lnTo>
                                    <a:pt x="689" y="363"/>
                                  </a:lnTo>
                                  <a:lnTo>
                                    <a:pt x="682" y="373"/>
                                  </a:lnTo>
                                  <a:lnTo>
                                    <a:pt x="672" y="382"/>
                                  </a:lnTo>
                                  <a:lnTo>
                                    <a:pt x="663" y="389"/>
                                  </a:lnTo>
                                  <a:lnTo>
                                    <a:pt x="653" y="399"/>
                                  </a:lnTo>
                                  <a:lnTo>
                                    <a:pt x="644" y="406"/>
                                  </a:lnTo>
                                  <a:lnTo>
                                    <a:pt x="634" y="413"/>
                                  </a:lnTo>
                                  <a:lnTo>
                                    <a:pt x="625" y="418"/>
                                  </a:lnTo>
                                  <a:lnTo>
                                    <a:pt x="618" y="425"/>
                                  </a:lnTo>
                                  <a:lnTo>
                                    <a:pt x="610" y="430"/>
                                  </a:lnTo>
                                  <a:lnTo>
                                    <a:pt x="603" y="432"/>
                                  </a:lnTo>
                                  <a:lnTo>
                                    <a:pt x="596" y="439"/>
                                  </a:lnTo>
                                  <a:lnTo>
                                    <a:pt x="627" y="316"/>
                                  </a:lnTo>
                                  <a:lnTo>
                                    <a:pt x="627" y="316"/>
                                  </a:lnTo>
                                  <a:lnTo>
                                    <a:pt x="622" y="318"/>
                                  </a:lnTo>
                                  <a:lnTo>
                                    <a:pt x="618" y="318"/>
                                  </a:lnTo>
                                  <a:lnTo>
                                    <a:pt x="610" y="323"/>
                                  </a:lnTo>
                                  <a:lnTo>
                                    <a:pt x="601" y="328"/>
                                  </a:lnTo>
                                  <a:lnTo>
                                    <a:pt x="591" y="332"/>
                                  </a:lnTo>
                                  <a:lnTo>
                                    <a:pt x="582" y="337"/>
                                  </a:lnTo>
                                  <a:lnTo>
                                    <a:pt x="570" y="344"/>
                                  </a:lnTo>
                                  <a:lnTo>
                                    <a:pt x="565" y="347"/>
                                  </a:lnTo>
                                  <a:lnTo>
                                    <a:pt x="558" y="349"/>
                                  </a:lnTo>
                                  <a:lnTo>
                                    <a:pt x="553" y="354"/>
                                  </a:lnTo>
                                  <a:lnTo>
                                    <a:pt x="548" y="356"/>
                                  </a:lnTo>
                                  <a:lnTo>
                                    <a:pt x="536" y="363"/>
                                  </a:lnTo>
                                  <a:lnTo>
                                    <a:pt x="527" y="368"/>
                                  </a:lnTo>
                                  <a:lnTo>
                                    <a:pt x="517" y="373"/>
                                  </a:lnTo>
                                  <a:lnTo>
                                    <a:pt x="513" y="377"/>
                                  </a:lnTo>
                                  <a:lnTo>
                                    <a:pt x="508" y="380"/>
                                  </a:lnTo>
                                  <a:lnTo>
                                    <a:pt x="508" y="382"/>
                                  </a:lnTo>
                                  <a:lnTo>
                                    <a:pt x="508" y="380"/>
                                  </a:lnTo>
                                  <a:lnTo>
                                    <a:pt x="513" y="373"/>
                                  </a:lnTo>
                                  <a:lnTo>
                                    <a:pt x="515" y="366"/>
                                  </a:lnTo>
                                  <a:lnTo>
                                    <a:pt x="522" y="358"/>
                                  </a:lnTo>
                                  <a:lnTo>
                                    <a:pt x="522" y="351"/>
                                  </a:lnTo>
                                  <a:lnTo>
                                    <a:pt x="525" y="347"/>
                                  </a:lnTo>
                                  <a:lnTo>
                                    <a:pt x="527" y="339"/>
                                  </a:lnTo>
                                  <a:lnTo>
                                    <a:pt x="529" y="335"/>
                                  </a:lnTo>
                                  <a:lnTo>
                                    <a:pt x="529" y="328"/>
                                  </a:lnTo>
                                  <a:lnTo>
                                    <a:pt x="529" y="320"/>
                                  </a:lnTo>
                                  <a:lnTo>
                                    <a:pt x="529" y="316"/>
                                  </a:lnTo>
                                  <a:lnTo>
                                    <a:pt x="529" y="309"/>
                                  </a:lnTo>
                                  <a:lnTo>
                                    <a:pt x="527" y="299"/>
                                  </a:lnTo>
                                  <a:lnTo>
                                    <a:pt x="525" y="294"/>
                                  </a:lnTo>
                                  <a:lnTo>
                                    <a:pt x="520" y="285"/>
                                  </a:lnTo>
                                  <a:lnTo>
                                    <a:pt x="517" y="280"/>
                                  </a:lnTo>
                                  <a:lnTo>
                                    <a:pt x="513" y="273"/>
                                  </a:lnTo>
                                  <a:lnTo>
                                    <a:pt x="508" y="266"/>
                                  </a:lnTo>
                                  <a:lnTo>
                                    <a:pt x="503" y="259"/>
                                  </a:lnTo>
                                  <a:lnTo>
                                    <a:pt x="501" y="254"/>
                                  </a:lnTo>
                                  <a:lnTo>
                                    <a:pt x="491" y="245"/>
                                  </a:lnTo>
                                  <a:lnTo>
                                    <a:pt x="484" y="235"/>
                                  </a:lnTo>
                                  <a:lnTo>
                                    <a:pt x="477" y="230"/>
                                  </a:lnTo>
                                  <a:lnTo>
                                    <a:pt x="477" y="230"/>
                                  </a:lnTo>
                                  <a:lnTo>
                                    <a:pt x="477" y="230"/>
                                  </a:lnTo>
                                  <a:lnTo>
                                    <a:pt x="474" y="233"/>
                                  </a:lnTo>
                                  <a:lnTo>
                                    <a:pt x="472" y="237"/>
                                  </a:lnTo>
                                  <a:lnTo>
                                    <a:pt x="465" y="245"/>
                                  </a:lnTo>
                                  <a:lnTo>
                                    <a:pt x="460" y="247"/>
                                  </a:lnTo>
                                  <a:lnTo>
                                    <a:pt x="453" y="249"/>
                                  </a:lnTo>
                                  <a:lnTo>
                                    <a:pt x="446" y="252"/>
                                  </a:lnTo>
                                  <a:lnTo>
                                    <a:pt x="436" y="256"/>
                                  </a:lnTo>
                                  <a:lnTo>
                                    <a:pt x="424" y="256"/>
                                  </a:lnTo>
                                  <a:lnTo>
                                    <a:pt x="415" y="259"/>
                                  </a:lnTo>
                                  <a:lnTo>
                                    <a:pt x="398" y="261"/>
                                  </a:lnTo>
                                  <a:lnTo>
                                    <a:pt x="381" y="266"/>
                                  </a:lnTo>
                                  <a:lnTo>
                                    <a:pt x="360" y="266"/>
                                  </a:lnTo>
                                  <a:lnTo>
                                    <a:pt x="341" y="266"/>
                                  </a:lnTo>
                                  <a:lnTo>
                                    <a:pt x="317" y="268"/>
                                  </a:lnTo>
                                  <a:lnTo>
                                    <a:pt x="293" y="268"/>
                                  </a:lnTo>
                                  <a:lnTo>
                                    <a:pt x="269" y="268"/>
                                  </a:lnTo>
                                  <a:lnTo>
                                    <a:pt x="243" y="268"/>
                                  </a:lnTo>
                                  <a:lnTo>
                                    <a:pt x="219" y="268"/>
                                  </a:lnTo>
                                  <a:lnTo>
                                    <a:pt x="195" y="268"/>
                                  </a:lnTo>
                                  <a:lnTo>
                                    <a:pt x="174" y="268"/>
                                  </a:lnTo>
                                  <a:lnTo>
                                    <a:pt x="152" y="266"/>
                                  </a:lnTo>
                                  <a:lnTo>
                                    <a:pt x="131" y="266"/>
                                  </a:lnTo>
                                  <a:lnTo>
                                    <a:pt x="117" y="266"/>
                                  </a:lnTo>
                                  <a:lnTo>
                                    <a:pt x="102" y="266"/>
                                  </a:lnTo>
                                  <a:lnTo>
                                    <a:pt x="93" y="266"/>
                                  </a:lnTo>
                                  <a:lnTo>
                                    <a:pt x="86" y="266"/>
                                  </a:lnTo>
                                  <a:lnTo>
                                    <a:pt x="86" y="266"/>
                                  </a:lnTo>
                                  <a:lnTo>
                                    <a:pt x="86" y="264"/>
                                  </a:lnTo>
                                  <a:lnTo>
                                    <a:pt x="90" y="264"/>
                                  </a:lnTo>
                                  <a:lnTo>
                                    <a:pt x="97" y="261"/>
                                  </a:lnTo>
                                  <a:lnTo>
                                    <a:pt x="109" y="261"/>
                                  </a:lnTo>
                                  <a:lnTo>
                                    <a:pt x="121" y="259"/>
                                  </a:lnTo>
                                  <a:lnTo>
                                    <a:pt x="136" y="256"/>
                                  </a:lnTo>
                                  <a:lnTo>
                                    <a:pt x="152" y="254"/>
                                  </a:lnTo>
                                  <a:lnTo>
                                    <a:pt x="169" y="252"/>
                                  </a:lnTo>
                                  <a:lnTo>
                                    <a:pt x="186" y="247"/>
                                  </a:lnTo>
                                  <a:lnTo>
                                    <a:pt x="202" y="242"/>
                                  </a:lnTo>
                                  <a:lnTo>
                                    <a:pt x="219" y="240"/>
                                  </a:lnTo>
                                  <a:lnTo>
                                    <a:pt x="236" y="235"/>
                                  </a:lnTo>
                                  <a:lnTo>
                                    <a:pt x="250" y="228"/>
                                  </a:lnTo>
                                  <a:lnTo>
                                    <a:pt x="264" y="223"/>
                                  </a:lnTo>
                                  <a:lnTo>
                                    <a:pt x="274" y="216"/>
                                  </a:lnTo>
                                  <a:lnTo>
                                    <a:pt x="284" y="211"/>
                                  </a:lnTo>
                                  <a:lnTo>
                                    <a:pt x="286" y="202"/>
                                  </a:lnTo>
                                  <a:lnTo>
                                    <a:pt x="288" y="192"/>
                                  </a:lnTo>
                                  <a:lnTo>
                                    <a:pt x="288" y="185"/>
                                  </a:lnTo>
                                  <a:lnTo>
                                    <a:pt x="286" y="176"/>
                                  </a:lnTo>
                                  <a:lnTo>
                                    <a:pt x="281" y="166"/>
                                  </a:lnTo>
                                  <a:lnTo>
                                    <a:pt x="276" y="157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4" y="143"/>
                                  </a:lnTo>
                                  <a:lnTo>
                                    <a:pt x="255" y="133"/>
                                  </a:lnTo>
                                  <a:lnTo>
                                    <a:pt x="248" y="128"/>
                                  </a:lnTo>
                                  <a:lnTo>
                                    <a:pt x="241" y="121"/>
                                  </a:lnTo>
                                  <a:lnTo>
                                    <a:pt x="233" y="116"/>
                                  </a:lnTo>
                                  <a:lnTo>
                                    <a:pt x="229" y="112"/>
                                  </a:lnTo>
                                  <a:lnTo>
                                    <a:pt x="224" y="107"/>
                                  </a:lnTo>
                                  <a:lnTo>
                                    <a:pt x="219" y="105"/>
                                  </a:lnTo>
                                  <a:lnTo>
                                    <a:pt x="219" y="107"/>
                                  </a:lnTo>
                                  <a:lnTo>
                                    <a:pt x="222" y="114"/>
                                  </a:lnTo>
                                  <a:lnTo>
                                    <a:pt x="219" y="121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14" y="143"/>
                                  </a:lnTo>
                                  <a:lnTo>
                                    <a:pt x="207" y="154"/>
                                  </a:lnTo>
                                  <a:lnTo>
                                    <a:pt x="202" y="157"/>
                                  </a:lnTo>
                                  <a:lnTo>
                                    <a:pt x="195" y="164"/>
                                  </a:lnTo>
                                  <a:lnTo>
                                    <a:pt x="186" y="166"/>
                                  </a:lnTo>
                                  <a:lnTo>
                                    <a:pt x="179" y="171"/>
                                  </a:lnTo>
                                  <a:lnTo>
                                    <a:pt x="167" y="173"/>
                                  </a:lnTo>
                                  <a:lnTo>
                                    <a:pt x="155" y="176"/>
                                  </a:lnTo>
                                  <a:lnTo>
                                    <a:pt x="140" y="176"/>
                                  </a:lnTo>
                                  <a:lnTo>
                                    <a:pt x="126" y="178"/>
                                  </a:lnTo>
                                  <a:lnTo>
                                    <a:pt x="112" y="178"/>
                                  </a:lnTo>
                                  <a:lnTo>
                                    <a:pt x="95" y="178"/>
                                  </a:lnTo>
                                  <a:lnTo>
                                    <a:pt x="81" y="178"/>
                                  </a:lnTo>
                                  <a:lnTo>
                                    <a:pt x="69" y="178"/>
                                  </a:lnTo>
                                  <a:lnTo>
                                    <a:pt x="52" y="176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28" y="173"/>
                                  </a:lnTo>
                                  <a:lnTo>
                                    <a:pt x="19" y="173"/>
                                  </a:lnTo>
                                  <a:lnTo>
                                    <a:pt x="9" y="173"/>
                                  </a:lnTo>
                                  <a:lnTo>
                                    <a:pt x="4" y="171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4" y="169"/>
                                  </a:lnTo>
                                  <a:lnTo>
                                    <a:pt x="9" y="166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26" y="161"/>
                                  </a:lnTo>
                                  <a:lnTo>
                                    <a:pt x="38" y="159"/>
                                  </a:lnTo>
                                  <a:lnTo>
                                    <a:pt x="50" y="154"/>
                                  </a:lnTo>
                                  <a:lnTo>
                                    <a:pt x="62" y="152"/>
                                  </a:lnTo>
                                  <a:lnTo>
                                    <a:pt x="74" y="147"/>
                                  </a:lnTo>
                                  <a:lnTo>
                                    <a:pt x="86" y="140"/>
                                  </a:lnTo>
                                  <a:lnTo>
                                    <a:pt x="97" y="135"/>
                                  </a:lnTo>
                                  <a:lnTo>
                                    <a:pt x="109" y="131"/>
                                  </a:lnTo>
                                  <a:lnTo>
                                    <a:pt x="119" y="124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8" y="112"/>
                                  </a:lnTo>
                                  <a:lnTo>
                                    <a:pt x="145" y="105"/>
                                  </a:lnTo>
                                  <a:lnTo>
                                    <a:pt x="148" y="97"/>
                                  </a:lnTo>
                                  <a:lnTo>
                                    <a:pt x="150" y="90"/>
                                  </a:lnTo>
                                  <a:lnTo>
                                    <a:pt x="150" y="81"/>
                                  </a:lnTo>
                                  <a:lnTo>
                                    <a:pt x="150" y="74"/>
                                  </a:lnTo>
                                  <a:lnTo>
                                    <a:pt x="148" y="6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40" y="50"/>
                                  </a:lnTo>
                                  <a:lnTo>
                                    <a:pt x="138" y="43"/>
                                  </a:lnTo>
                                  <a:lnTo>
                                    <a:pt x="131" y="36"/>
                                  </a:lnTo>
                                  <a:lnTo>
                                    <a:pt x="128" y="31"/>
                                  </a:lnTo>
                                  <a:lnTo>
                                    <a:pt x="121" y="24"/>
                                  </a:lnTo>
                                  <a:lnTo>
                                    <a:pt x="119" y="21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9" y="12"/>
                                  </a:lnTo>
                                  <a:lnTo>
                                    <a:pt x="109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333333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273"/>
                          <wps:cNvSpPr>
                            <a:spLocks/>
                          </wps:cNvSpPr>
                          <wps:spPr bwMode="auto">
                            <a:xfrm>
                              <a:off x="1708785" y="833120"/>
                              <a:ext cx="16510" cy="19685"/>
                            </a:xfrm>
                            <a:custGeom>
                              <a:avLst/>
                              <a:gdLst>
                                <a:gd name="T0" fmla="*/ 22 w 26"/>
                                <a:gd name="T1" fmla="*/ 31 h 31"/>
                                <a:gd name="T2" fmla="*/ 0 w 26"/>
                                <a:gd name="T3" fmla="*/ 26 h 31"/>
                                <a:gd name="T4" fmla="*/ 0 w 26"/>
                                <a:gd name="T5" fmla="*/ 17 h 31"/>
                                <a:gd name="T6" fmla="*/ 10 w 26"/>
                                <a:gd name="T7" fmla="*/ 17 h 31"/>
                                <a:gd name="T8" fmla="*/ 5 w 26"/>
                                <a:gd name="T9" fmla="*/ 0 h 31"/>
                                <a:gd name="T10" fmla="*/ 14 w 26"/>
                                <a:gd name="T11" fmla="*/ 0 h 31"/>
                                <a:gd name="T12" fmla="*/ 17 w 26"/>
                                <a:gd name="T13" fmla="*/ 17 h 31"/>
                                <a:gd name="T14" fmla="*/ 22 w 26"/>
                                <a:gd name="T15" fmla="*/ 0 h 31"/>
                                <a:gd name="T16" fmla="*/ 26 w 26"/>
                                <a:gd name="T17" fmla="*/ 5 h 31"/>
                                <a:gd name="T18" fmla="*/ 22 w 26"/>
                                <a:gd name="T19" fmla="*/ 31 h 31"/>
                                <a:gd name="T20" fmla="*/ 22 w 26"/>
                                <a:gd name="T21" fmla="*/ 31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6" h="31">
                                  <a:moveTo>
                                    <a:pt x="22" y="31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0" y="17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6" y="5"/>
                                  </a:lnTo>
                                  <a:lnTo>
                                    <a:pt x="22" y="31"/>
                                  </a:lnTo>
                                  <a:lnTo>
                                    <a:pt x="2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xmlns:a14="http://schemas.microsoft.com/office/drawing/2010/main" val="2E332E" mc:Ignorable="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 mc:Ignorable="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Canvas 284" o:spid="_x0000_s1026" editas="canvas" style="position:absolute;margin-left:319.8pt;margin-top:2pt;width:159.25pt;height:196.6pt;z-index:251660288" coordsize="20224,249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">
                <v:rect id="_x0000_s1027" style="position:absolute;width:20224;height:24968;visibility:visible;mso-wrap-style:square" filled="f" stroked="f"/>
                <v:group id="Group 285" o:spid="_x0000_s1028" style="position:absolute;top:285;width:19919;height:24428" coordorigin=",285" coordsize="19919,24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<v:shape id="Freeform 148" o:spid="_x0000_s1029" style="position:absolute;left:11696;top:349;width:8223;height:24200;visibility:visible;mso-wrap-style:square;v-text-anchor:top" coordsize="1295,38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qGxcUA&#10;AADcAAAADwAAAGRycy9kb3ducmV2LnhtbESPT2vCQBDF70K/wzKF3nRTDSWN2YgKQunBWltyHrKT&#10;PzY7G7JbTb99VxC8zfDe782bbDWaTpxpcK1lBc+zCARxaXXLtYLvr900AeE8ssbOMin4Iwer/GGS&#10;YarthT/pfPS1CCHsUlTQeN+nUrqyIYNuZnvioFV2MOjDOtRSD3gJ4aaT8yh6kQZbDhca7GnbUPlz&#10;/DWhxvyE73F12MnN/nWh68IXyYdW6ulxXC9BeBr93Xyj33Tg4hiuz4QJZ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uobFxQAAANwAAAAPAAAAAAAAAAAAAAAAAJgCAABkcnMv&#10;ZG93bnJldi54bWxQSwUGAAAAAAQABAD1AAAAigMAAAAA&#10;" path="m33,l1295,r,3811l,3811r,-34l,3663,,3478,5,3239,7,2952,9,2629r3,-347l17,1926r,-360l21,1219,24,894,26,602,28,356,31,166,31,42,33,r,xe" fillcolor="#dce6f2 [660]" stroked="f">
                    <v:path arrowok="t" o:connecttype="custom" o:connectlocs="20955,0;822325,0;822325,2419985;0,2419985;0,2398395;0,2326005;0,2208530;3175,2056765;4445,1874520;5715,1669415;7620,1449070;10795,1223010;10795,994410;13335,774065;15240,567690;16510,382270;17780,226060;19685,105410;19685,26670;20955,0;20955,0" o:connectangles="0,0,0,0,0,0,0,0,0,0,0,0,0,0,0,0,0,0,0,0,0"/>
                  </v:shape>
                  <v:shape id="Freeform 149" o:spid="_x0000_s1030" style="position:absolute;left:317;top:285;width:11665;height:24264;visibility:visible;mso-wrap-style:square;v-text-anchor:top" coordsize="1837,3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SxHcMA&#10;AADcAAAADwAAAGRycy9kb3ducmV2LnhtbERPTWvCQBC9F/oflil4Ed0oVmzqKqIEtIdSbQ8eh+yY&#10;BLOzYXdN0n/fFYTe5vE+Z7nuTS1acr6yrGAyTkAQ51ZXXCj4+c5GCxA+IGusLZOCX/KwXj0/LTHV&#10;tuMjtadQiBjCPkUFZQhNKqXPSzLox7YhjtzFOoMhQldI7bCL4aaW0ySZS4MVx4YSG9qWlF9PN6Pg&#10;iLr/GH4e6l11/mqybqvPc/Om1OCl37yDCNSHf/HDvddx/uwV7s/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SxHcMAAADcAAAADwAAAAAAAAAAAAAAAACYAgAAZHJzL2Rv&#10;d25yZXYueG1sUEsFBgAAAAAEAAQA9QAAAIgDAAAAAA==&#10;" path="m10,l1837,r-12,3377l,3377,10,r,xe" fillcolor="#558ed5 [1951]" stroked="f">
                    <v:path arrowok="t" o:connecttype="custom" o:connectlocs="6350,0;1166495,0;1158875,2426335;0,2426335;6350,0;6350,0" o:connectangles="0,0,0,0,0,0"/>
                  </v:shape>
                  <v:shape id="Freeform 165" o:spid="_x0000_s1031" style="position:absolute;left:1123;top:9944;width:1925;height:4915;visibility:visible;mso-wrap-style:square;v-text-anchor:top" coordsize="303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u9zcMA&#10;AADcAAAADwAAAGRycy9kb3ducmV2LnhtbERP22rCQBB9L/gPywh9q5sISomuIl5AKFSSVPBxyE4u&#10;mp0N2VXTv+8WCn2bw7nOcj2YVjyod41lBfEkAkFcWN1wpeArP7y9g3AeWWNrmRR8k4P1avSyxETb&#10;J6f0yHwlQgi7BBXU3neJlK6oyaCb2I44cKXtDfoA+0rqHp8h3LRyGkVzabDh0FBjR9uailt2Nwqm&#10;5ziPrx/lKb3Ndp9Vui/zS3ZS6nU8bBYgPA3+X/znPuowfx7D7zPhAr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u9zcMAAADcAAAADwAAAAAAAAAAAAAAAACYAgAAZHJzL2Rv&#10;d25yZXYueG1sUEsFBgAAAAAEAAQA9QAAAIgDAAAAAA==&#10;" path="m131,r,l136,3r4,4l150,14r2,3l157,22r5,7l167,33r2,7l171,48r3,9l176,67r2,7l178,86r,9l181,107r-3,9l178,128r-2,10l176,150r,9l176,169r-2,7l174,183r-3,5l171,195r,2l171,197r,2l176,204r5,5l183,214r5,7l195,228r5,5l205,242r4,7l217,259r4,7l226,275r3,10l236,294r2,10l241,313r2,10l245,330r,9l248,351r,10l250,375r,10l250,399r2,12l255,427r,15l257,458r3,19l262,498r2,19l267,539r2,24l274,584r2,24l279,631r2,22l286,674r2,19l291,712r4,17l298,743r2,12l300,764r3,5l303,774,,202,131,r,xe" fillcolor="#ad0000" stroked="f">
                    <v:path arrowok="t" o:connecttype="custom" o:connectlocs="83185,0;88900,4445;96520,10795;102870,18415;107315,25400;110490,36195;113030,46990;113030,60325;113030,73660;111760,87630;111760,100965;110490,111760;108585,119380;108585,125095;108585,126365;114935,132715;119380,140335;127000,147955;132715,158115;140335,168910;145415,180975;151130,193040;154305,205105;155575,215265;157480,229235;158750,244475;160020,260985;161925,280670;165100,302895;167640,328295;170815,357505;175260,386080;178435,414655;182880,440055;187325,462915;190500,479425;192405,488315;0,128270;83185,0" o:connectangles="0,0,0,0,0,0,0,0,0,0,0,0,0,0,0,0,0,0,0,0,0,0,0,0,0,0,0,0,0,0,0,0,0,0,0,0,0,0,0"/>
                  </v:shape>
                  <v:shape id="Freeform 166" o:spid="_x0000_s1032" style="position:absolute;top:2533;width:6286;height:7169;visibility:visible;mso-wrap-style:square;v-text-anchor:top" coordsize="990,1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SIcQA&#10;AADcAAAADwAAAGRycy9kb3ducmV2LnhtbERPTWvCQBC9C/0Pywi9mY1CxURXKcWGHkqNsVCPQ3ZM&#10;QrOzMbvV9N93C4K3ebzPWW0G04oL9a6xrGAaxSCIS6sbrhR8Hl4nCxDOI2tsLZOCX3KwWT+MVphq&#10;e+U9XQpfiRDCLkUFtfddKqUrazLoItsRB+5ke4M+wL6SusdrCDetnMXxXBpsODTU2NFLTeV38WMU&#10;6Cx/yvQ2yY8f1S75OsnynOG7Uo/j4XkJwtPg7+Kb+02H+fMZ/D8TL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lEiHEAAAA3AAAAA8AAAAAAAAAAAAAAAAAmAIAAGRycy9k&#10;b3ducmV2LnhtbFBLBQYAAAAABAAEAPUAAACJAwAAAAA=&#10;" path="m990,301l928,560r-79,64l809,804r-65,50l744,856r-2,5l737,868r-5,10l730,885r-5,5l723,897r-5,4l713,909r-4,7l706,923r-5,7l697,937r-8,5l685,949r-5,5l675,961r-5,4l666,973r-5,4l651,984r-4,8l642,994r,2l594,1082r-2,l587,1082r-7,l573,1084r-8,l558,1084r-7,2l544,1086r-7,l527,1089r-9,2l508,1094r-12,l484,1094r-9,2l463,1096r-12,l441,1098r-12,l420,1101r-12,l401,1103r-10,l386,1105r-7,l377,1105r-5,l372,1105r-93,24l,799r,-2l5,795r5,-10l19,776r2,-8l26,761r5,-7l33,745r5,-12l43,723r2,-14l50,697r,-16l52,664r3,-17l57,631r,-19l60,595r,-16l62,564r,-19l62,534r,-15l62,510r,-10l62,493r,-2l64,488,200,23,783,,990,301r,xe" fillcolor="#cc804d" stroked="f">
                    <v:path arrowok="t" o:connecttype="custom" o:connectlocs="589280,355600;513715,510540;472440,543560;467995,551180;463550,561975;459105,569595;452755,577215;448310,586105;442595,594995;434975,602615;428625,610235;422910,617855;413385,624840;407670,631190;377190,687070;372745,687070;363855,688340;354330,688340;345440,689610;334645,691515;322580,694690;307340,694690;294005,695960;280035,697230;266700,699135;254635,700405;245110,701675;239395,701675;236220,701675;0,507365;3175,504825;12065,492760;16510,483235;20955,473075;27305,459105;31750,442595;33020,421640;36195,400685;38100,377825;39370,358140;39370,339090;39370,323850;39370,313055;40640,309880;497205,0;628650,191135" o:connectangles="0,0,0,0,0,0,0,0,0,0,0,0,0,0,0,0,0,0,0,0,0,0,0,0,0,0,0,0,0,0,0,0,0,0,0,0,0,0,0,0,0,0,0,0,0,0"/>
                  </v:shape>
                  <v:shape id="Freeform 167" o:spid="_x0000_s1033" style="position:absolute;left:4076;top:3467;width:2470;height:1911;visibility:visible;mso-wrap-style:square;v-text-anchor:top" coordsize="389,3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aNDcIA&#10;AADcAAAADwAAAGRycy9kb3ducmV2LnhtbERPS2vCQBC+F/wPyxR6q5sqhJK6igbUXjw0LdbjkB2T&#10;YHY27G4e/fddodDbfHzPWW0m04qBnG8sK3iZJyCIS6sbrhR8fe6fX0H4gKyxtUwKfsjDZj17WGGm&#10;7cgfNBShEjGEfYYK6hC6TEpf1mTQz21HHLmrdQZDhK6S2uEYw00rF0mSSoMNx4YaO8prKm9FbxSc&#10;dt9nHW42L/Nj6w5Dbzi5nJV6epy2byACTeFf/Od+13F+uoT7M/EC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Ro0NwgAAANwAAAAPAAAAAAAAAAAAAAAAAJgCAABkcnMvZG93&#10;bnJldi54bWxQSwUGAAAAAAQABAD1AAAAhwMAAAAA&#10;" path="m374,154r,2l374,164r-2,2l372,173r-2,5l370,185r-3,7l362,199r-4,7l353,213r-7,7l339,230r-8,7l322,247r-12,4l296,256r-12,7l269,268r-16,5l238,277r-14,5l212,287r-14,2l183,292r-11,2l164,299r-9,l150,301r-5,l229,220r14,-33l238,190r-7,2l224,194r-10,5l207,199r-4,2l198,201r-7,3l183,204r-7,2l169,206r-7,3l152,209r-7,l136,209r-5,2l124,211r-7,l110,211r-3,l100,211r-2,l100,209r5,-5l112,199r12,-7l129,187r7,-5l141,178r7,-3l157,164r10,-10l174,145r5,-10l179,126r2,-8l179,111r,-4l179,102r-5,l164,102r-4,l152,104r-7,l136,104r-10,l117,104r-7,l100,104r-10,l81,104r-10,l62,104r-10,l45,102,38,99r-5,l21,95,14,92,7,88,2,85,,83,81,,389,5,374,154r,xe" fillcolor="#b34d1a" stroked="f">
                    <v:path arrowok="t" o:connecttype="custom" o:connectlocs="237490,99060;236220,105410;234950,113030;233045,121920;227330,130810;219710,139700;210185,150495;196850,159385;180340,167005;160655,173355;142240,179070;125730,183515;109220,186690;98425,189865;92075,191135;154305,118745;146685,121920;135890,126365;128905,127635;121285,129540;111760,130810;102870,132715;92075,132715;83185,133985;74295,133985;67945,133985;62230,133985;66675,129540;78740,121920;86360,115570;93980,111125;106045,97790;113665,85725;114935,74930;113665,67945;110490,64770;101600,64770;92075,66040;80010,66040;69850,66040;57150,66040;45085,66040;33020,66040;24130,62865;13335,60325;4445,55880;0,52705;247015,3175;237490,97790" o:connectangles="0,0,0,0,0,0,0,0,0,0,0,0,0,0,0,0,0,0,0,0,0,0,0,0,0,0,0,0,0,0,0,0,0,0,0,0,0,0,0,0,0,0,0,0,0,0,0,0,0"/>
                  </v:shape>
                  <v:shape id="Freeform 168" o:spid="_x0000_s1034" style="position:absolute;left:1517;top:4686;width:540;height:1067;visibility:visible;mso-wrap-style:square;v-text-anchor:top" coordsize="85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IYqr8A&#10;AADcAAAADwAAAGRycy9kb3ducmV2LnhtbERP32vCMBB+H/g/hBN8m6nDFalGEV1hr22396O5NWXN&#10;JTSx1v9+GQz2dh/fzzucZjuIicbQO1awWWcgiFune+4UfDTl8w5EiMgaB8ek4EEBTsfF0wEL7e5c&#10;0VTHTqQQDgUqMDH6QsrQGrIY1s4TJ+7LjRZjgmMn9Yj3FG4H+ZJlubTYc2ow6OliqP2ub1ZB2Tpr&#10;qto3/HZ+jdLfPqfHdaPUajmf9yAizfFf/Od+12l+voXfZ9IF8v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khiqvwAAANwAAAAPAAAAAAAAAAAAAAAAAJgCAABkcnMvZG93bnJl&#10;di54bWxQSwUGAAAAAAQABAD1AAAAhAMAAAAA&#10;" path="m85,83r,-2l85,76r,-10l85,55,83,50r,-7l81,36r,-5l78,26r,-7l78,14,76,12,69,5,64,2,59,,52,,45,2,38,5,33,7r-7,5l16,19,9,26,7,28,4,36,2,40r,10l,59,,69r,9l,88r,9l,104r,5l2,112r,-3l2,104r2,-4l7,95,9,88r5,-5l16,81r3,2l19,88r,9l19,100r,7l19,114r,5l16,131r,9l16,147r,2l16,152r3,5l23,161r10,5l40,168r7,-2l50,161r4,-2l57,152r,-5l54,142r,-7l52,131r,-5l50,114,47,104,43,93r,-5l40,81r,l40,78r3,-2l45,71r2,-7l54,55r8,l69,57r9,12l81,74r2,4l85,81r,2l85,83xe" fillcolor="#b34d1a" stroked="f">
                    <v:path arrowok="t" o:connecttype="custom" o:connectlocs="53975,51435;53975,41910;52705,31750;51435,22860;49530,16510;49530,8890;43815,3175;37465,0;28575,1270;20955,4445;10160,12065;4445,17780;1270,25400;0,37465;0,49530;0,61595;0,69215;1270,69215;2540,63500;5715,55880;10160,51435;12065,55880;12065,63500;12065,72390;10160,83185;10160,93345;10160,96520;14605,102235;25400,106680;31750,102235;36195,96520;34290,90170;33020,83185;31750,72390;27305,59055;25400,51435;25400,49530;28575,45085;34290,34925;43815,36195;51435,46990;53975,51435;53975,52705" o:connectangles="0,0,0,0,0,0,0,0,0,0,0,0,0,0,0,0,0,0,0,0,0,0,0,0,0,0,0,0,0,0,0,0,0,0,0,0,0,0,0,0,0,0,0"/>
                  </v:shape>
                  <v:shape id="Freeform 169" o:spid="_x0000_s1035" style="position:absolute;left:241;top:3663;width:5181;height:6116;visibility:visible;mso-wrap-style:square;v-text-anchor:top" coordsize="816,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AVC8UA&#10;AADcAAAADwAAAGRycy9kb3ducmV2LnhtbESPQWvDMAyF74P9B6NBb4vT0pWR1i2lUOgOY6QtJLuJ&#10;WE1CYznEXuL9+3kw2E3iPb3vabMLphMjDa61rGCepCCIK6tbrhVcL8fnVxDOI2vsLJOCb3Kw2z4+&#10;bDDTduKcxrOvRQxhl6GCxvs+k9JVDRl0ie2Jo3azg0Ef16GWesAphptOLtJ0JQ22HAkN9nRoqLqf&#10;v0yEvJ0+ijB9Lor3sNQ2v1GJJSk1ewr7NQhPwf+b/65POtZfvcDvM3EC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MBULxQAAANwAAAAPAAAAAAAAAAAAAAAAAJgCAABkcnMv&#10;ZG93bnJldi54bWxQSwUGAAAAAAQABAD1AAAAigMAAAAA&#10;" path="m,664r3,-2l7,652r5,-7l17,640r5,-7l26,624r5,-10l38,602r5,-12l48,581r5,-14l57,555r3,-14l65,529r2,-17l69,498r,-14l72,469,69,455r,-14l69,429r,-12l67,405r-2,-9l65,386r,-7l62,372r,-5l62,365,167,273r,2l167,282r,5l167,294r3,7l172,310r,8l174,325r,7l177,341r,7l179,358r2,5l186,370r5,7l196,384r5,2l208,389r9,l222,386r17,36l236,422r,5l234,429r-2,7l227,441r-3,9l220,460r-3,12l215,484r-5,14l208,512r,17l208,543r2,19l213,579r7,19l224,617r10,19l244,657r9,19l265,695r12,19l289,733r12,16l313,766r9,14l334,792r10,12l351,814r7,7l360,825r3,3l360,825r,-4l356,814r-3,-8l348,797r-4,-12l339,771r-5,-14l327,740r-5,-17l315,704r-2,-16l306,666r-3,-19l298,628r-2,-19l294,590r-3,-18l291,553r,-19l291,517r3,-17l294,484r2,-15l296,455r2,-12l301,434r2,-10l306,417r,-4l306,410r2,l396,256r3,-2l408,251r5,l420,249r10,-5l439,242r10,-5l461,232r9,-7l482,218r12,-10l506,199r12,-10l527,180r12,-14l549,151r12,-14l570,123r10,-14l587,92r7,-14l604,64r5,-15l616,38r4,-10l625,19,628,9r2,-5l632,r3,l759,r,2l756,4r-4,7l747,21r-7,9l730,45r-7,14l714,76,704,92r-10,19l685,130r-7,19l668,168r-7,19l654,204r-5,19l644,237r-2,17l637,268r,14l635,294r2,9l637,315r3,10l640,332r2,7l642,346r2,5l647,358r2,5l651,360r10,l666,360r7,l680,360r10,l699,358r10,l718,358r10,l735,358r10,l754,360r10,3l768,363r8,2l783,365r7,2l797,370r7,5l809,377r5,2l814,382r2,l814,382r-3,l804,384r-5,2l792,386r-7,5l778,394r-7,4l766,403r-7,5l756,413r-4,4l747,424r,5l745,427r-5,-3l735,422r-7,-2l723,415r-5,-2l711,413r-5,-3l699,405r-7,-2l685,403r-7,-2l668,398r-9,-2l651,394r-9,l635,391r-10,l616,389r-7,l601,389r-7,-3l587,386r-5,l575,386r-2,l575,389r5,9l585,403r4,10l597,420r4,9l606,439r5,11l616,460r4,12l623,484r2,12l625,507r,12l623,529r-5,9l616,550r-7,10l601,569r-7,12l587,588r-9,12l568,607r-10,10l549,626r-10,10l530,645r-10,10l513,664r-7,10l499,681r-7,9l484,700r-4,9l475,716r-2,10l468,735r-3,10l463,754r,10l461,771r,9l461,790r,9l461,809r2,9l463,828r,9l463,847r2,9l468,866r2,7l470,880r3,9l473,894r2,7l475,906r2,5l480,918r2,2l477,918r-4,l468,918r-5,l456,918r-5,2l444,920r-7,l427,920r-9,l408,920r-9,3l389,925r-9,2l368,927r-12,3l344,932r-10,5l322,939r-12,3l301,946r-10,3l282,951r-7,3l267,956r-7,2l251,963r,l,664r,xe" fillcolor="#b34d1a" stroked="f">
                    <v:path arrowok="t" o:connecttype="custom" o:connectlocs="13970,401955;33655,360045;43815,307340;42545,257175;39370,231775;107950,191135;112395,220980;127635,245110;149860,271145;137795,299720;133350,356870;160655,429260;204470,495300;230505,525780;218440,498475;198755,436880;184785,363220;187960,297815;194310,262255;262255,159385;298450,142875;342265,105410;377190,49530;398780,5715;480060,2540;453390,48260;419735,118745;404495,179070;407670,215265;419735,228600;450215,227330;485140,230505;510540,238125;514985,242570;489585,252730;474345,272415;455930,262255;430530,254635;396875,248285;369570,245110;374015,262255;393700,299720;392430,341630;367030,381000;330200,415925;304800,450215;294005,485140;294005,519430;298450,554355;302895,578485;294005,582930;265430,584200;226060,590550;184785,602615;159385,611505" o:connectangles="0,0,0,0,0,0,0,0,0,0,0,0,0,0,0,0,0,0,0,0,0,0,0,0,0,0,0,0,0,0,0,0,0,0,0,0,0,0,0,0,0,0,0,0,0,0,0,0,0,0,0,0,0,0,0"/>
                  </v:shape>
                  <v:shape id="Freeform 170" o:spid="_x0000_s1036" style="position:absolute;left:2241;top:3467;width:1880;height:1822;visibility:visible;mso-wrap-style:square;v-text-anchor:top" coordsize="296,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aPlMQA&#10;AADcAAAADwAAAGRycy9kb3ducmV2LnhtbERPS2vCQBC+C/0PyxR6M5u2EEp0FWmpWDyItuJ1zE4e&#10;mJ1Ns9sk+uu7guBtPr7nTOeDqUVHrassK3iOYhDEmdUVFwp+vj/HbyCcR9ZYWyYFZ3Iwnz2Mpphq&#10;2/OWup0vRAhhl6KC0vsmldJlJRl0kW2IA5fb1qAPsC2kbrEP4aaWL3GcSIMVh4YSG3ovKTvt/oyC&#10;Pnk9b+v899gcvvbLYn3J8aPbKPX0OCwmIDwN/i6+uVc6zE8SuD4TLp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2j5TEAAAA3AAAAA8AAAAAAAAAAAAAAAAAmAIAAGRycy9k&#10;b3ducmV2LnhtbFBLBQYAAAAABAAEAPUAAACJAwAAAAA=&#10;" path="m296,78r,2l294,88r-3,4l289,99r-3,8l284,116r-2,7l277,133r-3,9l270,152r-5,9l258,173r-5,9l246,192r-10,9l229,211r-9,9l210,228r-10,9l191,244r-10,7l172,258r-12,8l150,270r-9,3l131,280r-9,2l112,285r-9,l96,287,86,285,76,282r-7,-2l62,277r-7,-4l50,268r-5,-2l41,261,33,251r-7,-4l24,239r,l,,296,78r,xe" fillcolor="gray" stroked="f">
                    <v:path arrowok="t" o:connecttype="custom" o:connectlocs="187960,49530;187960,50800;186690,55880;184785,58420;183515,62865;181610,67945;180340,73660;179070,78105;175895,84455;173990,90170;171450,96520;168275,102235;163830,109855;160655,115570;156210,121920;149860,127635;145415,133985;139700,139700;133350,144780;127000,150495;121285,154940;114935,159385;109220,163830;101600,168910;95250,171450;89535,173355;83185,177800;77470,179070;71120,180975;65405,180975;60960,182245;54610,180975;48260,179070;43815,177800;39370,175895;34925,173355;31750,170180;28575,168910;26035,165735;20955,159385;16510,156845;15240,151765;15240,151765;0,0;187960,49530;187960,49530" o:connectangles="0,0,0,0,0,0,0,0,0,0,0,0,0,0,0,0,0,0,0,0,0,0,0,0,0,0,0,0,0,0,0,0,0,0,0,0,0,0,0,0,0,0,0,0,0,0"/>
                  </v:shape>
                  <v:shape id="Freeform 171" o:spid="_x0000_s1037" style="position:absolute;left:133;top:1250;width:6985;height:5169;visibility:visible;mso-wrap-style:square;v-text-anchor:top" coordsize="1100,8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RYP8AA&#10;AADcAAAADwAAAGRycy9kb3ducmV2LnhtbERPTYvCMBC9C/6HMII3TRXsajWKCIKIF929eBuasa02&#10;k9LE2v57Iwh7m8f7nNWmNaVoqHaFZQWTcQSCOLW64EzB3+9+NAfhPLLG0jIp6MjBZt3vrTDR9sVn&#10;ai4+EyGEXYIKcu+rREqX5mTQjW1FHLibrQ36AOtM6hpfIdyUchpFsTRYcGjIsaJdTunj8jQKFtcO&#10;bXcyvomL+NCe5HV6vM+UGg7a7RKEp9b/i7/ugw7z4x/4PBMukO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lRYP8AAAADcAAAADwAAAAAAAAAAAAAAAACYAgAAZHJzL2Rvd25y&#10;ZXYueG1sUEsFBgAAAAAEAAQA9QAAAIUDAAAAAA==&#10;" path="m253,7r3,-2l261,5,272,2r17,l308,2,332,r24,l385,2r31,l449,7r33,2l518,17r38,7l595,33r38,12l673,59r36,15l747,90r36,19l819,130r36,19l888,171r29,21l948,214r23,19l995,251r22,17l1036,285r14,12l1060,306r7,5l1069,313r3,5l1074,320r2,7l1079,332r5,10l1086,349r5,12l1093,370r3,12l1098,391r2,15l1100,418r,11l1098,441r-5,12l1088,465r-7,12l1074,489r-9,9l1053,508r-10,12l1031,529r-12,10l1005,546r-14,7l976,560r-12,7l950,572r-14,5l924,581r-12,5l900,588r-12,3l878,591r-9,2l859,593r-9,l843,593r-5,l831,591r-5,l821,588r-2,l814,586r-2,l929,503r-3,l921,503r-4,l912,505r-7,l900,505r-7,l886,508r-10,l869,508r-10,l850,510r-10,l833,513r-12,l812,513r-10,l793,513r-10,l773,513r-9,l757,513r-10,l740,513r-7,l728,513r-7,l719,513r2,-3l731,508r2,-3l740,503r7,-2l757,498r7,-4l771,491r10,-5l788,482r7,-5l804,472r8,-2l819,465r9,-12l835,444r3,-12l843,425r,-10l843,408r,-2l709,406r-2,l702,410r-5,3l695,415r-7,3l683,422r-7,5l668,429r-9,3l652,437r-12,2l628,441r-12,3l604,446r-17,-2l573,444r-17,l540,444r-17,-5l509,437r-17,-3l478,434r-15,-5l449,427r-12,-2l430,422r-10,-2l413,418r-2,l480,494r-64,l447,534r-53,l399,581r-53,10l346,588r-2,-7l342,574r-3,-5l337,562r-3,-4l330,548r-3,-7l323,534r-5,-5l313,522r-5,-7l303,510r-4,-2l292,501r-5,-3l280,496r-8,l268,496r-7,2l253,498r-4,5l241,505r-7,5l230,515r-5,7l218,527r-5,7l208,543r-2,10l201,562r-3,10l196,584r,12l194,607r-3,12l191,629r,12l191,650r,10l191,667r3,9l194,681r,5l194,688r,2l153,757,43,814r-2,-2l41,809r-2,-5l36,800,34,790r-5,-9l27,769,24,757,22,740,17,726,15,707,12,690,8,669,5,648,3,624r,-21l,577,,550,,524,3,498r,-28l5,441,8,415r4,-28l17,358r7,-26l29,304,39,280r7,-26l55,230,65,206,79,185,91,164r12,-22l117,123r17,-16l146,90,163,76,175,62,191,52,201,40r14,-9l225,24r9,-7l241,12r8,-5l251,7r2,l253,7xe" fillcolor="#1a1a1a" stroked="f">
                    <v:path arrowok="t" o:connecttype="custom" o:connectlocs="183515,1270;264160,1270;377825,20955;497205,69215;601980,135890;666750,188595;681990,203200;692785,229235;698500,265430;686435,302895;654685,335915;612140,360045;571500,373380;539750,376555;521335,373380;588010,319405;571500,320675;545465,322580;515620,325755;485140,325755;462280,325755;465455,320675;489585,311785;515620,298450;535305,269875;448945,257810;433705,267970;406400,278765;363855,281940;312420,275590;273050,267970;264160,313690;219710,373380;212090,354330;198755,331470;182245,316230;160655,316230;142875,331470;127635,356870;121285,393065;121285,423545;123190,438150;24765,510540;15240,480695;5080,424815;0,349250;5080,263525;24765,177800;57785,104140;103505,48260;142875,15240;160655,4445" o:connectangles="0,0,0,0,0,0,0,0,0,0,0,0,0,0,0,0,0,0,0,0,0,0,0,0,0,0,0,0,0,0,0,0,0,0,0,0,0,0,0,0,0,0,0,0,0,0,0,0,0,0,0,0"/>
                  </v:shape>
                  <v:shape id="Freeform 172" o:spid="_x0000_s1038" style="position:absolute;left:2667;top:4171;width:1149;height:985;visibility:visible;mso-wrap-style:square;v-text-anchor:top" coordsize="181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k4QMUA&#10;AADcAAAADwAAAGRycy9kb3ducmV2LnhtbESPQWvCQBCF74X+h2UK3urGFqREV6kFW7UHMRbPQ3aa&#10;LM3OhuzWxH/vHARvM7w3730zXw6+UWfqogtsYDLOQBGXwTquDPwc189voGJCttgEJgMXirBcPD7M&#10;Mbeh5wOdi1QpCeGYo4E6pTbXOpY1eYzj0BKL9hs6j0nWrtK2w17CfaNfsmyqPTqWhhpb+qip/Cv+&#10;vYFqZ4vNV78vv0+7z9X29OrWunDGjJ6G9xmoREO6m2/XGyv4U6GVZ2QCv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mThAxQAAANwAAAAPAAAAAAAAAAAAAAAAAJgCAABkcnMv&#10;ZG93bnJldi54bWxQSwUGAAAAAAQABAD1AAAAigMAAAAA&#10;" path="m102,3r5,l110,3r9,l124,3r9,l141,3r7,l155,3r7,2l167,5r5,2l179,10r2,2l129,43r12,28l136,71r-7,5l122,81r-5,12l112,100r,9l114,114r3,3l76,136,29,155,,140,52,117,31,90,81,88,50,43r55,-7l74,r28,3l102,3xe" fillcolor="#b3b3b3" stroked="f">
                    <v:path arrowok="t" o:connecttype="custom" o:connectlocs="64770,1905;67945,1905;69850,1905;75565,1905;78740,1905;84455,1905;89535,1905;93980,1905;98425,1905;102870,3175;106045,3175;109220,4445;113665,6350;114935,7620;81915,27305;89535,45085;86360,45085;81915,48260;77470,51435;74295,59055;71120,63500;71120,69215;72390,72390;74295,74295;48260,86360;18415,98425;0,88900;33020,74295;19685,57150;51435,55880;31750,27305;66675,22860;46990,0;64770,1905;64770,1905" o:connectangles="0,0,0,0,0,0,0,0,0,0,0,0,0,0,0,0,0,0,0,0,0,0,0,0,0,0,0,0,0,0,0,0,0,0,0"/>
                  </v:shape>
                  <v:shape id="Freeform 173" o:spid="_x0000_s1039" style="position:absolute;left:4876;top:6419;width:1124;height:1569;visibility:visible;mso-wrap-style:square;v-text-anchor:top" coordsize="177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tV68UA&#10;AADcAAAADwAAAGRycy9kb3ducmV2LnhtbERPTWvCQBC9F/wPywi9FN1YqGh0lVItzUFaEgXxNmTH&#10;JJidjdmtxn/vCoXe5vE+Z77sTC0u1LrKsoLRMAJBnFtdcaFgt/0cTEA4j6yxtkwKbuRgueg9zTHW&#10;9sopXTJfiBDCLkYFpfdNLKXLSzLohrYhDtzRtgZ9gG0hdYvXEG5q+RpFY2mw4tBQYkMfJeWn7Nco&#10;SJtk/334Op7fVmnxkk1/XLLeOKWe+937DISnzv+L/9yJDvPHU3g8Ey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q1XrxQAAANwAAAAPAAAAAAAAAAAAAAAAAJgCAABkcnMv&#10;ZG93bnJldi54bWxQSwUGAAAAAAQABAD1AAAAigMAAAAA&#10;" path="m103,l81,14,43,185,,199r5,48l134,187r43,-54l103,r,xe" fillcolor="#99ebeb" stroked="f">
                    <v:path arrowok="t" o:connecttype="custom" o:connectlocs="65405,0;51435,8890;27305,117475;0,126365;3175,156845;85090,118745;112395,84455;65405,0;65405,0" o:connectangles="0,0,0,0,0,0,0,0,0"/>
                  </v:shape>
                  <v:shape id="Freeform 174" o:spid="_x0000_s1040" style="position:absolute;left:4832;top:6508;width:457;height:1239;visibility:visible;mso-wrap-style:square;v-text-anchor:top" coordsize="7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s7i8MA&#10;AADcAAAADwAAAGRycy9kb3ducmV2LnhtbESPQWsCMRCF7wX/Qxiht5pVSy2rUUQQtLeuxfOwGTeL&#10;m8mSRN3213cOhd5meG/e+2a1GXyn7hRTG9jAdFKAIq6Dbbkx8HXav7yDShnZYheYDHxTgs169LTC&#10;0oYHf9K9yo2SEE4lGnA596XWqXbkMU1CTyzaJUSPWdbYaBvxIeG+07OieNMeW5YGhz3tHNXX6uYN&#10;vLo4P53Px6kb7LVfVB90/OluxjyPh+0SVKYh/5v/rg9W8BeCL8/IB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s7i8MAAADcAAAADwAAAAAAAAAAAAAAAACYAgAAZHJzL2Rv&#10;d25yZXYueG1sUEsFBgAAAAAEAAQA9QAAAIgDAAAAAA==&#10;" path="m72,l17,40,,171r,24l41,150,72,r,xe" fillcolor="#b34d1a" stroked="f">
                    <v:path arrowok="t" o:connecttype="custom" o:connectlocs="45720,0;10795,25400;0,108585;0,123825;26035,95250;45720,0;45720,0" o:connectangles="0,0,0,0,0,0,0"/>
                  </v:shape>
                  <v:shape id="Freeform 175" o:spid="_x0000_s1041" style="position:absolute;left:2330;top:4895;width:3772;height:3194;visibility:visible;mso-wrap-style:square;v-text-anchor:top" coordsize="594,5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aDVMUA&#10;AADcAAAADwAAAGRycy9kb3ducmV2LnhtbERPTWvCQBC9F/wPywi9iG7UWiW6SmmrSIVC0l68jdkx&#10;CWZnQ3Zr4r/vFoTe5vE+Z7XpTCWu1LjSsoLxKAJBnFldcq7g+2s7XIBwHlljZZkU3MjBZt17WGGs&#10;bcsJXVOfixDCLkYFhfd1LKXLCjLoRrYmDtzZNgZ9gE0udYNtCDeVnETRszRYcmgosKbXgrJL+mMU&#10;nD4/6slgrw+zlHdv7XuSTJ+OnVKP/e5lCcJT5//Fd/deh/nzMfw9Ey6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RoNUxQAAANwAAAAPAAAAAAAAAAAAAAAAAJgCAABkcnMv&#10;ZG93bnJldi54bWxQSwUGAAAAAAQABAD1AAAAigMAAAAA&#10;" path="m19,l535,396r31,-30l504,264r-22,-8l499,238r,-3l504,238r2,2l511,245r2,2l516,252r5,4l525,261r3,7l535,273r2,7l544,290r5,7l556,306r5,7l568,321r3,7l578,335r2,7l585,347r5,9l594,359r-2,2l592,366r-2,4l587,382r-2,5l580,392r-2,7l575,404r-7,7l563,418r-7,7l549,432r-9,7l530,444r-9,7l509,458r-10,7l489,470r-11,7l468,482r-12,5l449,491r-10,3l435,499r-8,2l423,503r-3,l420,503r-2,l413,503r-5,-4l401,496r-7,-2l389,489r-4,-5l385,482r,-5l385,468r2,-10l389,446r,-12l392,427r,-7l392,418r16,59l504,418,322,275,189,176,,17,19,r,xe" fillcolor="#333" stroked="f">
                    <v:path arrowok="t" o:connecttype="custom" o:connectlocs="339725,251460;320040,167640;316865,151130;320040,151130;324485,155575;327660,160020;333375,165735;339725,173355;345440,184150;353060,194310;360680,203835;367030,212725;371475,220345;377190,227965;375920,232410;372745,242570;368300,248920;365125,256540;357505,265430;348615,274320;336550,281940;323215,290830;310515,298450;297180,306070;285115,311785;276225,316865;268605,319405;266700,319405;262255,319405;254635,314960;247015,310515;244475,306070;244475,297180;247015,283210;248920,271145;248920,265430;320040,265430;120015,111760;12065,0" o:connectangles="0,0,0,0,0,0,0,0,0,0,0,0,0,0,0,0,0,0,0,0,0,0,0,0,0,0,0,0,0,0,0,0,0,0,0,0,0,0,0"/>
                  </v:shape>
                  <v:shape id="Freeform 176" o:spid="_x0000_s1042" style="position:absolute;left:6559;top:11874;width:4077;height:3600;visibility:visible;mso-wrap-style:square;v-text-anchor:top" coordsize="64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UG6cAA&#10;AADcAAAADwAAAGRycy9kb3ducmV2LnhtbERPTYvCMBC9C/6HMII3TfVQ12oUFQTBw7LqwePYjGmx&#10;mdQmav33G2Fhb/N4nzNftrYST2p86VjBaJiAIM6dLtkoOB23gy8QPiBrrByTgjd5WC66nTlm2r34&#10;h56HYEQMYZ+hgiKEOpPS5wVZ9ENXE0fu6hqLIcLGSN3gK4bbSo6TJJUWS44NBda0KSi/HR5WgX5f&#10;TXpem7ROph7l931/fuiLUv1eu5qBCNSGf/Gfe6fj/MkYPs/EC+Ti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JUG6cAAAADcAAAADwAAAAAAAAAAAAAAAACYAgAAZHJzL2Rvd25y&#10;ZXYueG1sUEsFBgAAAAAEAAQA9QAAAIUDAAAAAA==&#10;" path="m2,460l29,387,,304,43,126r2,-3l53,116r2,-2l60,109r7,-5l72,100r7,-5l86,90r7,-5l100,81r7,-8l117,71r7,-7l131,62r7,-5l146,52r7,-5l160,45r5,-2l172,38r5,-3l184,35r7,-4l198,26r5,l205,26r,l205,26r5,l215,26r7,-2l229,24r5,-3l239,21r4,l251,21r4,-2l260,19r7,-2l274,14r5,-2l286,12r5,-3l298,9,308,5r7,-3l320,r2,l341,24,303,73,458,64,623,7r19,36l620,97r-59,48l558,145r,l554,147r-3,7l551,157r-2,4l546,166r-2,7l542,180r-5,10l534,199r-2,12l527,223r-2,12l520,249r-2,14l513,278r-2,14l506,306r-3,14l499,334r-3,12l494,358r-2,10l489,375r,7l489,387r,2l487,389r-3,l480,389r-8,l465,389r-7,2l449,391r-10,5l427,396r-12,3l401,401r-10,5l377,408r-12,2l353,415r-12,5l329,422r-9,3l308,429r-10,3l289,434r-10,3l272,441r-7,3l258,446r-5,2l248,451r-5,2l239,456r-3,2l227,567,2,460r,xe" fillcolor="#cc804d" stroked="f">
                    <v:path arrowok="t" o:connecttype="custom" o:connectlocs="18415,245745;27305,80010;33655,73660;38100,69215;45720,63500;54610,57150;63500,51435;74295,45085;83185,39370;92710,33020;101600,28575;109220,24130;116840,22225;125730,16510;130175,16510;130175,16510;136525,16510;145415,15240;151765,13335;159385,13335;165100,12065;173990,8890;181610,7620;189230,5715;200025,1270;204470,0;192405,46355;395605,4445;393700,61595;354330,92075;351790,93345;349885,99695;346710,105410;344170,114300;339090,126365;334645,141605;330200,158115;325755,176530;321310,194310;316865,212090;313690,227330;310515,238125;310515,245745;309245,247015;304800,247015;295275,247015;285115,248285;271145,251460;254635,254635;239395,259080;224155,263525;208915,267970;195580,272415;183515,275590;172720,280035;163830,283210;157480,286385;151765,289560;144145,360045;1270,292100" o:connectangles="0,0,0,0,0,0,0,0,0,0,0,0,0,0,0,0,0,0,0,0,0,0,0,0,0,0,0,0,0,0,0,0,0,0,0,0,0,0,0,0,0,0,0,0,0,0,0,0,0,0,0,0,0,0,0,0,0,0,0,0"/>
                  </v:shape>
                  <v:shape id="Freeform 177" o:spid="_x0000_s1043" style="position:absolute;left:7226;top:12509;width:3181;height:3099;visibility:visible;mso-wrap-style:square;v-text-anchor:top" coordsize="50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8OdcMA&#10;AADcAAAADwAAAGRycy9kb3ducmV2LnhtbERPzWoCMRC+F3yHMAVvNVsrbdkaRQql6kF02wcYNtPN&#10;6mayJFHXfXojFLzNx/c703lnG3EiH2rHCp5HGQji0umaKwW/P19P7yBCRNbYOCYFFwownw0epphr&#10;d+YdnYpYiRTCIUcFJsY2lzKUhiyGkWuJE/fnvMWYoK+k9nhO4baR4yx7lRZrTg0GW/o0VB6Ko1XQ&#10;F3vj++91v90f2m02WR3Hy2qj1PCxW3yAiNTFu/jfvdRp/tsL3J5JF8j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8OdcMAAADcAAAADwAAAAAAAAAAAAAAAACYAgAAZHJzL2Rv&#10;d25yZXYueG1sUEsFBgAAAAAEAAQA9QAAAIgDAAAAAA==&#10;" path="m446,33r-2,l439,38r-5,4l425,49r-5,3l413,57r-7,2l401,64r-10,2l384,68r-9,5l367,78r-12,l346,80r-12,l324,83r-9,2l305,85r-9,2l286,87r-9,l267,87r-7,l253,87r-10,l241,87r2,5l246,94r5,10l251,111r2,10l251,130r,10l246,149r-5,12l234,170r-7,10l220,187r-5,5l210,197r,2l220,244r-3,2l210,253r-5,3l200,263r-7,7l188,275r-7,7l174,289r-7,5l160,301r-7,5l146,313r-8,5l131,322r-7,3l119,327r-7,l107,329r-9,l93,329r-7,-2l84,325r-5,-3l,398r131,90l153,370r93,-50l379,282r,-2l384,275r3,-7l394,261r,-8l398,249r3,-7l403,237r5,-10l410,220r3,-7l418,204r2,-10l420,185r2,-10l427,166r,-10l429,147r3,-10l434,130r,-9l434,113r3,-7l437,102r,-10l439,90,501,,446,33r,xe" fillcolor="#b34d1a" stroked="f">
                    <v:path arrowok="t" o:connecttype="custom" o:connectlocs="281940,20955;275590,26670;266700,33020;257810,37465;248285,41910;238125,46355;225425,49530;212090,50800;200025,53975;187960,55245;175895,55245;165100,55245;154305,55245;154305,58420;159385,66040;160655,76835;159385,88900;153035,102235;144145,114300;136525,121920;133350,126365;137795,156210;130175,162560;122555,171450;114935,179070;106045,186690;97155,194310;87630,201930;78740,206375;71120,207645;62230,208915;54610,207645;50165,204470;83185,309880;156210,203200;240665,177800;245745,170180;250190,160655;254635,153670;259080,144145;262255,135255;266700,123190;267970,111125;271145,99060;274320,86995;275590,76835;277495,67310;277495,58420;318135,0;283210,20955" o:connectangles="0,0,0,0,0,0,0,0,0,0,0,0,0,0,0,0,0,0,0,0,0,0,0,0,0,0,0,0,0,0,0,0,0,0,0,0,0,0,0,0,0,0,0,0,0,0,0,0,0,0"/>
                  </v:shape>
                  <v:shape id="Freeform 178" o:spid="_x0000_s1044" style="position:absolute;left:7302;top:12325;width:1181;height:495;visibility:visible;mso-wrap-style:square;v-text-anchor:top" coordsize="186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kyy8QA&#10;AADcAAAADwAAAGRycy9kb3ducmV2LnhtbERPTWsCMRC9C/0PYQq9aVbRVVajFEHaQy1oK+1x3IzZ&#10;0M1k2aS69dc3hYK3ebzPWaw6V4sztcF6VjAcZCCIS68tGwXvb5v+DESIyBprz6TghwKslne9BRba&#10;X3hH5300IoVwKFBBFWNTSBnKihyGgW+IE3fyrcOYYGukbvGSwl0tR1mWS4eWU0OFDa0rKr/2307B&#10;8WliPrPXyTW3L4ePMW3XxuVWqYf77nEOIlIXb+J/97NO86dj+HsmX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5MsvEAAAA3AAAAA8AAAAAAAAAAAAAAAAAmAIAAGRycy9k&#10;b3ducmV2LnhtbFBLBQYAAAAABAAEAPUAAACJAwAAAAA=&#10;" path="m186,l100,,9,43,,78,,76,7,74r5,-3l17,67r7,-3l31,62r7,-5l45,55,55,50r9,-5l72,43r9,-5l91,36r9,-5l107,29r10,-3l124,21r10,-2l141,17r7,-5l153,10r7,l169,5,179,r5,l186,r,xe" fillcolor="#b34d1a" stroked="f">
                    <v:path arrowok="t" o:connecttype="custom" o:connectlocs="118110,0;63500,0;5715,27305;0,49530;0,48260;4445,46990;7620,45085;10795,42545;15240,40640;19685,39370;24130,36195;28575,34925;34925,31750;40640,28575;45720,27305;51435,24130;57785,22860;63500,19685;67945,18415;74295,16510;78740,13335;85090,12065;89535,10795;93980,7620;97155,6350;101600,6350;107315,3175;113665,0;116840,0;118110,0;118110,0" o:connectangles="0,0,0,0,0,0,0,0,0,0,0,0,0,0,0,0,0,0,0,0,0,0,0,0,0,0,0,0,0,0,0"/>
                  </v:shape>
                  <v:shape id="Freeform 179" o:spid="_x0000_s1045" style="position:absolute;left:6254;top:14541;width:2293;height:1492;visibility:visible;mso-wrap-style:square;v-text-anchor:top" coordsize="361,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iSZMAA&#10;AADcAAAADwAAAGRycy9kb3ducmV2LnhtbERPzYrCMBC+C/sOYRb2pukKa2s1yrqw4kEP/jzA0IxN&#10;sZmUJtr69kYQvM3H9zvzZW9rcaPWV44VfI8SEMSF0xWXCk7H/2EGwgdkjbVjUnAnD8vFx2COuXYd&#10;7+l2CKWIIexzVGBCaHIpfWHIoh+5hjhyZ9daDBG2pdQtdjHc1nKcJBNpseLYYLChP0PF5XC1CvSU&#10;rzxdhfU2c/t016Xm5DOj1Ndn/zsDEagPb/HLvdFxfvoDz2fiBXL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/iSZMAAAADcAAAADwAAAAAAAAAAAAAAAACYAgAAZHJzL2Rvd25y&#10;ZXYueG1sUEsFBgAAAAAEAAQA9QAAAIUDAAAAAA==&#10;" path="m,116l46,r,l53,r5,l65,r5,l79,2r7,3l98,7r10,2l120,14r12,3l146,24r12,4l174,38r15,5l205,52r15,10l237,73r14,10l268,92r14,10l296,114r12,7l320,130r12,8l341,145r8,7l353,154r5,3l361,159r-31,50l315,235,,116r,xe" fillcolor="#e6e6ff" stroked="f">
                    <v:path arrowok="t" o:connecttype="custom" o:connectlocs="0,73660;29210,0;29210,0;33655,0;36830,0;41275,0;44450,0;50165,1270;54610,3175;62230,4445;68580,5715;76200,8890;83820,10795;92710,15240;100330,17780;110490,24130;120015,27305;130175,33020;139700,39370;150495,46355;159385,52705;170180,58420;179070,64770;187960,72390;195580,76835;203200,82550;210820,87630;216535,92075;221615,96520;224155,97790;227330,99695;229235,100965;209550,132715;200025,149225;0,73660;0,73660" o:connectangles="0,0,0,0,0,0,0,0,0,0,0,0,0,0,0,0,0,0,0,0,0,0,0,0,0,0,0,0,0,0,0,0,0,0,0,0"/>
                  </v:shape>
                  <v:shape id="Freeform 180" o:spid="_x0000_s1046" style="position:absolute;top:7277;width:2108;height:4324;visibility:visible;mso-wrap-style:square;v-text-anchor:top" coordsize="332,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2FtMYA&#10;AADcAAAADwAAAGRycy9kb3ducmV2LnhtbESPQWsCMRCF74X+hzAFL1Kz9aB2NUppsRTx4KoHj8Nm&#10;3IRuJssm1dVfbwShtxnem/e9mS06V4sTtcF6VvA2yEAQl15brhTsd8vXCYgQkTXWnknBhQIs5s9P&#10;M8y1P3NBp22sRArhkKMCE2OTSxlKQw7DwDfESTv61mFMa1tJ3eI5hbtaDrNsJB1aTgSDDX0aKn+3&#10;f06BXC2L0C8O5vq+uay7r29rE0ep3kv3MQURqYv/5sf1j071xyO4P5Mm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I2FtMYAAADcAAAADwAAAAAAAAAAAAAAAACYAgAAZHJz&#10;L2Rvd25yZXYueG1sUEsFBgAAAAAEAAQA9QAAAIsDAAAAAA==&#10;" path="m,17l,12,,10,,3,,,2,,7,3r5,2l21,12r8,7l41,29,52,43,69,59,86,78r17,24l122,126r24,28l167,180r21,31l210,240r21,31l251,297r19,26l286,344r15,22l315,382r9,12l329,404r3,2l332,406r-3,2l327,411r-3,7l322,420r-2,7l317,432r,7l315,446r-2,10l310,468r,14l308,494r-3,14l303,525r,14l301,555r-3,17l298,589r-2,16l293,619r,15l291,646r,14l289,667r,7l289,679r,2l,199,,17r,xe" fillcolor="#e6e6ff" stroked="f">
                    <v:path arrowok="t" o:connecttype="custom" o:connectlocs="0,10795;0,7620;0,6350;0,1905;0,0;1270,0;4445,1905;7620,3175;13335,7620;18415,12065;26035,18415;33020,27305;43815,37465;54610,49530;65405,64770;77470,80010;92710,97790;106045,114300;119380,133985;133350,152400;146685,172085;159385,188595;171450,205105;181610,218440;191135,232410;200025,242570;205740,250190;208915,256540;210820,257810;210820,257810;208915,259080;207645,260985;205740,265430;204470,266700;203200,271145;201295,274320;201295,278765;200025,283210;198755,289560;196850,297180;196850,306070;195580,313690;193675,322580;192405,333375;192405,342265;191135,352425;189230,363220;189230,374015;187960,384175;186055,393065;186055,402590;184785,410210;184785,419100;183515,423545;183515,427990;183515,431165;183515,432435;0,126365;0,10795;0,10795" o:connectangles="0,0,0,0,0,0,0,0,0,0,0,0,0,0,0,0,0,0,0,0,0,0,0,0,0,0,0,0,0,0,0,0,0,0,0,0,0,0,0,0,0,0,0,0,0,0,0,0,0,0,0,0,0,0,0,0,0,0,0,0"/>
                  </v:shape>
                  <v:shape id="Freeform 181" o:spid="_x0000_s1047" style="position:absolute;top:7639;width:1638;height:3676;visibility:visible;mso-wrap-style:square;v-text-anchor:top" coordsize="25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RHe8QA&#10;AADcAAAADwAAAGRycy9kb3ducmV2LnhtbERPS2vCQBC+C/0PyxR6kbqpB42pq4gghJYiTavnITtN&#10;QrOzMbvN49+7BcHbfHzPWW8HU4uOWldZVvAyi0AQ51ZXXCj4/jo8xyCcR9ZYWyYFIznYbh4ma0y0&#10;7fmTuswXIoSwS1BB6X2TSOnykgy6mW2IA/djW4M+wLaQusU+hJtazqNoIQ1WHBpKbGhfUv6b/RkF&#10;6eV9N7hTNjWrY7Tq4/N4+HjbK/X0OOxeQXga/F18c6c6zF8u4f+ZcIH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ER3vEAAAA3AAAAA8AAAAAAAAAAAAAAAAAmAIAAGRycy9k&#10;b3ducmV2LnhtbFBLBQYAAAAABAAEAPUAAACJAwAAAAA=&#10;" path="m45,l,48,12,344,253,579r5,-249l255,328r-2,-5l248,313r-5,-9l236,290r-7,-15l219,259r-7,-17l200,223r-9,-19l179,183,169,164,157,145r-9,-19l136,109,126,95,117,78,107,67,98,55,91,45,84,36,76,29,72,21,67,17,57,7,50,2,45,r,l45,xe" fillcolor="#b8b8d9" stroked="f">
                    <v:path arrowok="t" o:connecttype="custom" o:connectlocs="28575,0;0,30480;7620,218440;160655,367665;163830,209550;161925,208280;160655,205105;157480,198755;154305,193040;149860,184150;145415,174625;139065,164465;134620,153670;127000,141605;121285,129540;113665,116205;107315,104140;99695,92075;93980,80010;86360,69215;80010,60325;74295,49530;67945,42545;62230,34925;57785,28575;53340,22860;48260,18415;45720,13335;42545,10795;36195,4445;31750,1270;28575,0;28575,0;28575,0" o:connectangles="0,0,0,0,0,0,0,0,0,0,0,0,0,0,0,0,0,0,0,0,0,0,0,0,0,0,0,0,0,0,0,0,0,0"/>
                  </v:shape>
                  <v:shape id="Freeform 182" o:spid="_x0000_s1048" style="position:absolute;left:6375;top:14662;width:1714;height:1428;visibility:visible;mso-wrap-style:square;v-text-anchor:top" coordsize="270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2mFcUA&#10;AADcAAAADwAAAGRycy9kb3ducmV2LnhtbESPQWvCQBCF7wX/wzKCl6Iba2kluooUFAuVUhW8DrvT&#10;JDQ7G7Krif++cyj0NsN78943y3Xva3WjNlaBDUwnGShiG1zFhYHzaTueg4oJ2WEdmAzcKcJ6NXhY&#10;Yu5Cx190O6ZCSQjHHA2UKTW51tGW5DFOQkMs2ndoPSZZ20K7FjsJ97V+yrIX7bFiaSixobeS7M/x&#10;6g3EzeH9YnfX2WNH0+3MfTwH+xmMGQ37zQJUoj79m/+u907wX4VWnpEJ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naYVxQAAANwAAAAPAAAAAAAAAAAAAAAAAJgCAABkcnMv&#10;ZG93bnJldi54bWxQSwUGAAAAAAQABAD1AAAAigMAAAAA&#10;" path="m,62l65,r5,l74,r8,2l89,5r9,2l110,9r12,5l134,17r12,7l158,28r14,10l182,43r14,9l206,62r12,11l225,83r7,12l239,107r7,14l251,133r5,12l258,157r5,11l263,180r2,10l265,199r3,10l268,213r,8l268,223r2,2l,62r,xe" fillcolor="#b8b8d9" stroked="f">
                    <v:path arrowok="t" o:connecttype="custom" o:connectlocs="0,39370;41275,0;44450,0;46990,0;52070,1270;56515,3175;62230,4445;69850,5715;77470,8890;85090,10795;92710,15240;100330,17780;109220,24130;115570,27305;124460,33020;130810,39370;138430,46355;142875,52705;147320,60325;151765,67945;156210,76835;159385,84455;162560,92075;163830,99695;167005,106680;167005,114300;168275,120650;168275,126365;170180,132715;170180,135255;170180,140335;170180,141605;171450,142875;0,39370;0,39370" o:connectangles="0,0,0,0,0,0,0,0,0,0,0,0,0,0,0,0,0,0,0,0,0,0,0,0,0,0,0,0,0,0,0,0,0,0,0"/>
                  </v:shape>
                  <v:shape id="Freeform 183" o:spid="_x0000_s1049" style="position:absolute;top:8496;width:8820;height:14103;visibility:visible;mso-wrap-style:square;v-text-anchor:top" coordsize="1389,2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w/mcIA&#10;AADcAAAADwAAAGRycy9kb3ducmV2LnhtbERPS2vCQBC+C/0PywjedJMebJu6ihZ89JhY6HXIjkkw&#10;O5tm1yTm13cLBW/z8T1ntRlMLTpqXWVZQbyIQBDnVldcKPg67+evIJxH1lhbJgV3crBZP01WmGjb&#10;c0pd5gsRQtglqKD0vkmkdHlJBt3CNsSBu9jWoA+wLaRusQ/hppbPUbSUBisODSU29FFSfs1uRsEt&#10;jUezp934eazQfP/EqT/gTqnZdNi+g/A0+If4333SYf7LG/w9Ey6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XD+ZwgAAANwAAAAPAAAAAAAAAAAAAAAAAJgCAABkcnMvZG93&#10;bnJldi54bWxQSwUGAAAAAAQABAD1AAAAhwMAAAAA&#10;" path="m978,1011r3,l988,1009r4,l1000,1009r7,l1016,1011r10,l1040,1014r12,2l1069,1023r14,7l1100,1037r17,10l1138,1061r19,12l1176,1087r22,17l1219,1120r19,19l1260,1156r21,19l1300,1194r19,14l1336,1227r14,12l1362,1253r10,10l1381,1272r5,5l1389,1279r-3,3l1384,1289r-5,9l1372,1315r-7,19l1355,1360r-9,24l1336,1415r-14,28l1310,1474r-15,31l1284,1538r-17,33l1253,1604r-15,31l1224,1669r-17,28l1193,1723r-17,26l1164,1773r-14,24l1138,1816r-14,19l1114,1851r-12,17l1093,1880r-7,12l1078,1901r-7,5l1069,1913r-3,2l1066,1918,625,2221,24,2205,,,,,,3,5,7r9,8l24,24,38,34,50,45,67,60,81,72,98,88r17,17l131,121r17,19l167,159r14,19l196,202r12,19l219,242r12,22l243,283r8,21l260,323r7,19l274,361r5,17l284,392r5,14l291,418r2,7l296,432r2,5l298,439,415,646r,159l415,810r3,2l422,819r3,7l432,836r7,9l446,859r7,12l463,885r9,17l484,921r10,17l508,959r12,19l537,1002r12,19l563,1044r14,22l592,1090r14,21l620,1135r15,21l649,1177r12,17l673,1213r7,14l689,1241r8,10l701,1260r5,5l706,1268r160,-50l978,1011r,xe" fillcolor="#fac090 [1945]" stroked="f">
                    <v:path arrowok="t" o:connecttype="custom" o:connectlocs="627380,640715;639445,640715;660400,643890;687705,654050;722630,673735;760730,701040;800100,734060;837565,767080;864870,795655;880110,810895;878840,818515;866775,847090;848360,898525;822325,955675;795655,1018540;766445,1077595;739140,1125855;713740,1165225;694055,1193800;680085,1210310;676910,1217930;0,0;3175,4445;24130,21590;51435,45720;83185,76835;114935,113030;139065,153670;159385,193040;173990,229235;183515,257810;187960,274320;263525,410210;265430,515620;274320,530860;287655,553085;307340,584835;330200,621030;357505,662940;384810,705485;412115,747395;431800,779145;445135,800100;549910,773430" o:connectangles="0,0,0,0,0,0,0,0,0,0,0,0,0,0,0,0,0,0,0,0,0,0,0,0,0,0,0,0,0,0,0,0,0,0,0,0,0,0,0,0,0,0,0,0"/>
                  </v:shape>
                  <v:shape id="Freeform 184" o:spid="_x0000_s1050" style="position:absolute;left:4406;top:15113;width:3277;height:3600;visibility:visible;mso-wrap-style:square;v-text-anchor:top" coordsize="516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ON+scA&#10;AADcAAAADwAAAGRycy9kb3ducmV2LnhtbESPT2vCQBDF7wW/wzJCL0U32iISXUUsUrEI/gOvQ3ZM&#10;gtnZNLvV2E/fORR6m+G9ee8303nrKnWjJpSeDQz6CSjizNuScwOn46o3BhUissXKMxl4UID5rPM0&#10;xdT6O+/pdoi5khAOKRooYqxTrUNWkMPQ9zWxaBffOIyyNrm2Dd4l3FV6mCQj7bBkaSiwpmVB2fXw&#10;7Qy8LNt3+tieX09r5J/j5+PrbbfZGPPcbRcTUJHa+G/+u15bwR8LvjwjE+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jjfrHAAAA3AAAAA8AAAAAAAAAAAAAAAAAmAIAAGRy&#10;cy9kb3ducmV2LnhtbFBLBQYAAAAABAAEAPUAAACMAwAAAAA=&#10;" path="m296,r5,l306,r7,2l320,5r9,2l339,10r12,2l363,14r14,5l389,24r12,5l413,33r12,5l437,45r12,7l456,59r9,8l473,74r9,7l487,88r5,7l496,104r5,8l504,119r4,4l508,131r3,4l513,142r3,3l513,145r-5,-3l501,140r-2,l492,140r-5,l477,138r-7,l461,138r-10,l439,138r-9,l418,138r-15,2l389,140r-12,2l361,142r-15,5l332,150r-14,l303,154r-12,3l277,159r-12,2l256,164r-8,2l241,166r-7,3l232,169r,2l234,171r5,5l251,185r14,10l279,207r19,14l318,235r21,17l358,266r19,16l396,297r17,12l425,320r12,10l444,337r2,7l442,344r-5,l425,339r-12,-2l396,332r-16,-4l361,320r-20,-7l320,306r-22,-7l279,294r-19,-4l241,285r-14,-3l213,282r-10,3l196,287r-5,7l191,299r3,12l198,320r5,12l210,347r12,14l232,373r9,16l251,403r14,17l275,434r12,17l296,465r10,14l313,491r5,15l322,515r5,12l329,534r3,9l332,551r,7l325,565r-5,2l315,567r-7,-2l303,562r-7,-4l289,551r-7,-10l272,532r-7,-7l256,510r-8,-12l239,487,229,472,217,458r-9,-14l196,430,186,415,174,399,162,385,151,370,139,356,127,342,112,328,100,316,89,304,77,292,65,280,53,271,43,261r-9,-9l24,247r-7,-7l12,235,3,228,,226r3,-5l10,216r2,-5l19,209r8,-5l34,199r7,-4l48,188r10,-5l65,178r9,-5l81,169r10,-3l98,161r7,-2l112,157r8,-3l127,154r9,-2l146,154r7,l160,157r2,l165,159r,-2l167,152r5,-10l179,133r3,-5l184,121r5,-7l194,107r4,-7l205,93r5,-7l217,78r8,-7l229,64r7,-9l244,50r7,-7l258,36r5,-7l270,24r9,-10l289,7,294,r2,l296,xe" fillcolor="#e46c0a [2409]" stroked="f">
                    <v:path arrowok="t" o:connecttype="custom" o:connectlocs="198755,1270;222885,7620;254635,18415;285115,33020;306070,51435;318135,71120;324485,85725;322580,90170;309245,88900;286385,87630;255905,88900;219710,93345;184785,99695;157480,105410;147320,108585;168275,123825;215265,160020;262255,196215;283210,218440;262255,213995;216535,198755;165100,184150;128905,180975;123190,197485;140970,229235;168275,266700;194310,304165;207645,334645;210820,354330;195580,358775;179070,343535;157480,316230;132080,281940;102870,244475;71120,208280;41275,177800;15240,156845;0,143510;12065,132715;30480,119380;51435,107315;71120,99695;92710,97790;104775,100965;113665,84455;123190,67945;137795,49530;154940,31750;171450,15240;187960,0" o:connectangles="0,0,0,0,0,0,0,0,0,0,0,0,0,0,0,0,0,0,0,0,0,0,0,0,0,0,0,0,0,0,0,0,0,0,0,0,0,0,0,0,0,0,0,0,0,0,0,0,0,0"/>
                  </v:shape>
                  <v:shape id="Freeform 185" o:spid="_x0000_s1051" style="position:absolute;top:8439;width:6089;height:16274;visibility:visible;mso-wrap-style:square;v-text-anchor:top" coordsize="959,2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OljsIA&#10;AADcAAAADwAAAGRycy9kb3ducmV2LnhtbERPS4vCMBC+L/gfwgh7W1MVl1qN4oPFva4VxNvQjG2x&#10;mdQmavXXmwXB23x8z5nOW1OJKzWutKyg34tAEGdWl5wr2KU/XzEI55E1VpZJwZ0czGedjykm2t74&#10;j65bn4sQwi5BBYX3dSKlywoy6Hq2Jg7c0TYGfYBNLnWDtxBuKjmIom9psOTQUGBNq4Ky0/ZiFJSb&#10;NF1X44ce7OPzYbjzw9Fys1fqs9suJiA8tf4tfrl/dZgf9+H/mXCB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A6WOwgAAANwAAAAPAAAAAAAAAAAAAAAAAJgCAABkcnMvZG93&#10;bnJldi54bWxQSwUGAAAAAAQABAD1AAAAhwMAAAAA&#10;" path="m,l,2r5,l12,7r7,l29,12r9,4l50,24r10,7l74,40,86,50r14,12l112,76r17,14l141,104r14,19l167,142r14,22l193,185r12,24l215,230r12,24l236,275r10,21l255,315r7,19l267,351r7,17l277,380r5,9l284,394r,2l284,394r-2,-3l277,384r-5,-4l267,370r-7,-7l253,351r-7,-9l236,330r-9,-12l215,308r-10,-9l193,289r-9,-9l172,273r-12,-3l148,266r-12,l124,266r-9,2l103,270r-10,3l84,277r-10,8l64,289r-4,5l50,299r-5,5l38,311r-9,26l24,368,14,408r3,-2l24,401r7,-2l38,396r12,-5l60,389r14,-2l86,384r17,-2l117,382r17,2l150,387r17,4l184,399r19,9l217,418r17,14l251,448r14,17l282,484r14,19l308,522r14,19l332,558r12,18l351,591r7,14l363,614r7,10l370,631r2,2l372,809r-2,-2l370,800r-5,-10l360,778r-7,-14l346,745,336,728r-9,-16l317,693,305,674,291,657r-9,-16l267,626,253,614r-14,-7l227,603r-15,-3l196,600r-15,5l167,612r-17,10l138,631r-14,12l112,660,98,674,86,688,76,705r-7,16l62,738r-5,16l55,769r,14l57,795r5,14l69,819r7,11l88,838r12,9l115,854r16,7l148,868r17,5l184,878r19,7l219,890r20,7l260,902r19,4l298,913r19,8l334,925r19,10l367,942r17,7l396,956r12,10l415,975r10,7l427,992r5,9l432,1011r-5,9l422,1030r-9,9l398,1049r-16,9l363,1068r-19,12l320,1089r-22,10l274,1108r-21,12l229,1129r-19,10l188,1146r-14,9l157,1165r-9,9l141,1182r-3,9l141,1198r7,5l157,1210r15,7l186,1222r19,5l224,1234r22,7l265,1246r19,4l303,1258r19,7l339,1272r14,7l363,1286r7,9l372,1305r-2,9l367,1324r-7,12l348,1345r-12,12l320,1369r-15,12l286,1390r-16,12l251,1412r-20,12l212,1433r-16,7l179,1450r-12,7l153,1462r-12,4l131,1471r-7,5l119,1481r-4,4l115,1488r2,4l119,1497r5,5l131,1507r10,7l150,1521r15,9l181,1540r19,14l219,1566r22,17l262,1597r27,16l313,1630r23,17l360,1663r24,19l406,1697r21,14l446,1725r17,12l475,1744r9,7l491,1758r3,3l494,1761r,2l489,1768r-2,7l484,1782r-2,9l477,1801r,12l472,1825r,12l472,1851r,14l475,1877r5,14l484,1903r10,17l503,1929r15,12l530,1953r16,12l561,1974r16,10l594,1991r19,9l627,2005r15,7l656,2017r12,5l678,2026r9,3l692,2031r2,l692,2031r-5,2l680,2036r-7,2l661,2041r-12,4l637,2048r-17,7l604,2057r-17,7l568,2069r-19,5l530,2079r-19,4l489,2088r-19,5l449,2095r-22,3l408,2100r-19,l370,2100r-17,2l336,2102r-14,3l308,2102r-12,l284,2102r-7,l267,2102r-5,l260,2102r,l265,2105r7,2l282,2109r11,5l310,2117r14,4l346,2126r19,5l386,2136r22,2l432,2143r21,2l477,2147r24,3l527,2150r24,-3l575,2145r21,-5l620,2136r22,-5l661,2126r19,-7l699,2114r14,-5l728,2102r14,-4l752,2093r9,-5l768,2086r3,-3l773,2083r107,-40l878,2045r,3l876,2052r,3l873,2062r,7l873,2074r-2,9l871,2095r2,12l873,2119r3,17l876,2150r4,19l885,2188r3,19l892,2230r7,22l907,2273r4,24l919,2318r7,22l930,2359r8,19l942,2394r5,14l952,2420r2,7l957,2432r2,5l959,2515,12,2527,7,823,,,,xe" fillcolor="#e46c0a [2409]" stroked="f">
                    <v:path arrowok="t" o:connecttype="custom" o:connectlocs="18415,7728;63500,39929;114935,105619;156210,190630;179070,250523;172720,244727;144145,204798;101600,173885;59055,175817;28575,195782;15240,258252;54610,247303;116840,256964;179070,311705;222885,380615;236220,521011;219710,479794;179070,412816;124460,386411;71120,425053;36195,485590;48260,534536;104775,562229;177165,583481;243840,611174;274320,644663;242570,681372;160655,721301;93980,756078;109220,783771;180340,805024;234950,834005;213360,873934;146685,917083;89535,944132;74295,960876;104775,985349;183515,1038803;271145,1101917;313690,1134117;306070,1153438;299720,1201095;328930,1250041;389255,1288038;436245,1306715;427355,1312511;372745,1329255;298450,1347932;224155,1353728;175895,1353728;172720,1356948;231775,1372404;318135,1384641;407670,1372404;471170,1351152;558800,1315731;554355,1332475;556260,1375625;570865,1450331;595630,1531477;608965,1569474" o:connectangles="0,0,0,0,0,0,0,0,0,0,0,0,0,0,0,0,0,0,0,0,0,0,0,0,0,0,0,0,0,0,0,0,0,0,0,0,0,0,0,0,0,0,0,0,0,0,0,0,0,0,0,0,0,0,0,0,0,0,0,0,0"/>
                  </v:shape>
                  <v:shape id="Freeform 186" o:spid="_x0000_s1052" style="position:absolute;left:2305;top:1822;width:4495;height:2788;visibility:visible;mso-wrap-style:square;v-text-anchor:top" coordsize="708,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OMm78A&#10;AADcAAAADwAAAGRycy9kb3ducmV2LnhtbERPy6rCMBDdC/5DGOHubKqLS6lGUUEqiAsfHzA0Y1ts&#10;JqWJba9ffyMI7uZwnrNcD6YWHbWusqxgFsUgiHOrKy4U3K77aQLCeWSNtWVS8EcO1qvxaImptj2f&#10;qbv4QoQQdikqKL1vUildXpJBF9mGOHB32xr0AbaF1C32IdzUch7Hv9JgxaGhxIZ2JeWPy9MoyLLj&#10;y5tZ9+jvAx1Pr63LSCdK/UyGzQKEp8F/xR/3QYf5yRzez4QL5O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84ybvwAAANwAAAAPAAAAAAAAAAAAAAAAAJgCAABkcnMvZG93bnJl&#10;di54bWxQSwUGAAAAAAQABAD1AAAAhAMAAAAA&#10;" path="m109,12r,l114,10r3,-3l124,7r7,-2l138,5,148,3r11,l171,r15,l198,r16,3l229,5r16,2l262,14r17,7l293,29r17,9l326,48r15,11l355,71r14,12l384,97r14,12l410,119r10,12l429,140r10,10l443,154r8,7l453,164r2,2l443,74r3,l451,76r7,5l465,83r9,5l484,95r12,5l505,107r12,7l529,121r10,7l551,138r12,7l572,154r10,10l587,171r7,7l601,188r5,7l608,202r5,9l615,218r3,8l618,230r2,7l620,242r2,5l622,254r,2l663,218r2,3l672,228r3,5l680,240r4,7l692,256r2,8l699,273r2,10l706,292r,9l708,311r,12l706,335r-5,9l696,354r-7,9l682,373r-10,9l663,389r-10,10l644,406r-10,7l625,418r-7,7l610,430r-7,2l596,439,627,316r,l622,318r-4,l610,323r-9,5l591,332r-9,5l570,344r-5,3l558,349r-5,5l548,356r-12,7l527,368r-10,5l513,377r-5,3l508,382r,-2l513,373r2,-7l522,358r,-7l525,347r2,-8l529,335r,-7l529,320r,-4l529,309r-2,-10l525,294r-5,-9l517,280r-4,-7l508,266r-5,-7l501,254r-10,-9l484,235r-7,-5l477,230r,l474,233r-2,4l465,245r-5,2l453,249r-7,3l436,256r-12,l415,259r-17,2l381,266r-21,l341,266r-24,2l293,268r-24,l243,268r-24,l195,268r-21,l152,266r-21,l117,266r-15,l93,266r-7,l86,266r,-2l90,264r7,-3l109,261r12,-2l136,256r16,-2l169,252r17,-5l202,242r17,-2l236,235r14,-7l264,223r10,-7l284,211r2,-9l288,192r,-7l286,176r-5,-10l276,157r-7,-7l264,143r-9,-10l248,128r-7,-7l233,116r-4,-4l224,107r-5,-2l219,107r3,7l219,121r,10l214,143r-7,11l202,157r-7,7l186,166r-7,5l167,173r-12,3l140,176r-14,2l112,178r-17,l81,178r-12,l52,176r-12,l28,173r-9,l9,173,4,171r-4,l,171r,l4,169r5,-3l16,166r10,-5l38,159r12,-5l62,152r12,-5l86,140r11,-5l109,131r10,-7l131,116r7,-4l145,105r3,-8l150,90r,-9l150,74r-2,-7l145,59r-5,-9l138,43r-7,-7l128,31r-7,-7l119,21r-7,-7l109,12r,xe" fillcolor="#333" stroked="f">
                    <v:path arrowok="t" o:connecttype="custom" o:connectlocs="74295,4445;93980,1905;125730,0;166370,8890;207010,30480;243840,61595;272415,88900;287655,104140;286385,48260;307340,60325;335915,76835;363220,97790;381635,119380;390525,138430;393700,153670;421005,138430;431800,152400;443865,173355;449580,197485;441960,224790;421005,247015;396875,265430;378460,278765;392430,201930;369570,213995;351155,224790;328295,236855;322580,241300;331470,222885;335915,208280;334645,189865;325755,173355;311785,155575;302895,146050;292100,156845;269240,162560;228600,168910;170815,170180;110490,170180;64770,168910;54610,167640;76835,164465;118110,156845;158750,144780;181610,128270;178435,105410;161925,84455;145415,71120;140970,72390;131445,97790;113665,108585;80010,113030;43815,113030;12065,109855;0,108585;10160,105410;39370,96520;69215,83185;92075,66675;95250,46990;87630,27305;75565,13335" o:connectangles="0,0,0,0,0,0,0,0,0,0,0,0,0,0,0,0,0,0,0,0,0,0,0,0,0,0,0,0,0,0,0,0,0,0,0,0,0,0,0,0,0,0,0,0,0,0,0,0,0,0,0,0,0,0,0,0,0,0,0,0,0,0"/>
                  </v:shape>
                  <v:shape id="Freeform 273" o:spid="_x0000_s1053" style="position:absolute;left:17087;top:8331;width:165;height:197;visibility:visible;mso-wrap-style:square;v-text-anchor:top" coordsize="26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5Ul8cA&#10;AADcAAAADwAAAGRycy9kb3ducmV2LnhtbESPT2vCQBTE7wW/w/KEXkrdVCTUmI20/ilFoaD14PGR&#10;fSbR7NuQXTX59t1CocdhZn7DpPPO1OJGrassK3gZRSCIc6srLhQcvtfPryCcR9ZYWyYFPTmYZ4OH&#10;FBNt77yj294XIkDYJaig9L5JpHR5SQbdyDbEwTvZ1qAPsi2kbvEe4KaW4yiKpcGKw0KJDS1Kyi/7&#10;q1Gw/DC4PG77zWoXLabvk/7rzPGTUo/D7m0GwlPn/8N/7U+tYBxP4fdMOAIy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OVJfHAAAA3AAAAA8AAAAAAAAAAAAAAAAAmAIAAGRy&#10;cy9kb3ducmV2LnhtbFBLBQYAAAAABAAEAPUAAACMAwAAAAA=&#10;" path="m22,31l,26,,17r10,l5,r9,l17,17,22,r4,5l22,31r,xe" fillcolor="#2e332e" stroked="f">
                    <v:path arrowok="t" o:connecttype="custom" o:connectlocs="13970,19685;0,16510;0,10795;6350,10795;3175,0;8890,0;10795,10795;13970,0;16510,3175;13970,19685;13970,19685" o:connectangles="0,0,0,0,0,0,0,0,0,0,0"/>
                  </v:shape>
                </v:group>
              </v:group>
            </w:pict>
          </mc:Fallback>
        </mc:AlternateContent>
      </w:r>
      <w:r w:rsidRPr="003B15B7">
        <w:rPr>
          <w:i/>
          <w:noProof/>
          <w:lang w:eastAsia="fi-FI"/>
        </w:rPr>
        <w:drawing>
          <wp:inline distT="0" distB="0" distL="0" distR="0" wp14:editId="6D8A17A1">
            <wp:extent cx="2022475" cy="2496820"/>
            <wp:effectExtent l="0" t="0" r="0" b="0"/>
            <wp:docPr id="1" name="Picture 1" descr="C:\Program Files\Microsoft Office\MEDIA\CAGCAT10\j0090070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rogram Files\Microsoft Office\MEDIA\CAGCAT10\j0090070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47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3B15B7">
        <w:rPr>
          <w:i/>
        </w:rPr>
        <w:tab/>
      </w:r>
    </w:p>
    <w:p w14:paraId="2AE66524" w14:textId="77777777" w:rsidR="00A56E97" w:rsidRDefault="00A56E97" w:rsidP="00A56E97">
      <w:pPr>
        <w:tabs>
          <w:tab w:val="right" w:pos="9638"/>
        </w:tabs>
      </w:pPr>
    </w:p>
    <w:p w14:paraId="63C2E786" w14:textId="3197AD41" w:rsidR="00A56E97" w:rsidRDefault="00A56E97" w:rsidP="00A56E97">
      <w:pPr>
        <w:tabs>
          <w:tab w:val="right" w:pos="9638"/>
        </w:tabs>
      </w:pPr>
      <w:r>
        <w:rPr>
          <w:noProof/>
          <w:lang w:eastAsia="fi-FI"/>
        </w:rPr>
        <w:lastRenderedPageBreak/>
        <mc:AlternateContent>
          <mc:Choice Requires="wpc">
            <w:drawing>
              <wp:inline distT="0" distB="0" distL="0" distR="0" wp14:editId="65B96C7A">
                <wp:extent cx="2024009" cy="2496620"/>
                <wp:effectExtent l="0" t="0" r="0" b="0"/>
                <wp:docPr id="312" name="Canvas 3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89" name="Freeform 165"/>
                        <wps:cNvSpPr>
                          <a:spLocks/>
                        </wps:cNvSpPr>
                        <wps:spPr bwMode="auto">
                          <a:xfrm>
                            <a:off x="112395" y="994410"/>
                            <a:ext cx="192405" cy="491490"/>
                          </a:xfrm>
                          <a:custGeom>
                            <a:avLst/>
                            <a:gdLst>
                              <a:gd name="T0" fmla="*/ 131 w 303"/>
                              <a:gd name="T1" fmla="*/ 0 h 774"/>
                              <a:gd name="T2" fmla="*/ 140 w 303"/>
                              <a:gd name="T3" fmla="*/ 7 h 774"/>
                              <a:gd name="T4" fmla="*/ 152 w 303"/>
                              <a:gd name="T5" fmla="*/ 17 h 774"/>
                              <a:gd name="T6" fmla="*/ 162 w 303"/>
                              <a:gd name="T7" fmla="*/ 29 h 774"/>
                              <a:gd name="T8" fmla="*/ 169 w 303"/>
                              <a:gd name="T9" fmla="*/ 40 h 774"/>
                              <a:gd name="T10" fmla="*/ 174 w 303"/>
                              <a:gd name="T11" fmla="*/ 57 h 774"/>
                              <a:gd name="T12" fmla="*/ 178 w 303"/>
                              <a:gd name="T13" fmla="*/ 74 h 774"/>
                              <a:gd name="T14" fmla="*/ 178 w 303"/>
                              <a:gd name="T15" fmla="*/ 95 h 774"/>
                              <a:gd name="T16" fmla="*/ 178 w 303"/>
                              <a:gd name="T17" fmla="*/ 116 h 774"/>
                              <a:gd name="T18" fmla="*/ 176 w 303"/>
                              <a:gd name="T19" fmla="*/ 138 h 774"/>
                              <a:gd name="T20" fmla="*/ 176 w 303"/>
                              <a:gd name="T21" fmla="*/ 159 h 774"/>
                              <a:gd name="T22" fmla="*/ 174 w 303"/>
                              <a:gd name="T23" fmla="*/ 176 h 774"/>
                              <a:gd name="T24" fmla="*/ 171 w 303"/>
                              <a:gd name="T25" fmla="*/ 188 h 774"/>
                              <a:gd name="T26" fmla="*/ 171 w 303"/>
                              <a:gd name="T27" fmla="*/ 197 h 774"/>
                              <a:gd name="T28" fmla="*/ 171 w 303"/>
                              <a:gd name="T29" fmla="*/ 199 h 774"/>
                              <a:gd name="T30" fmla="*/ 181 w 303"/>
                              <a:gd name="T31" fmla="*/ 209 h 774"/>
                              <a:gd name="T32" fmla="*/ 188 w 303"/>
                              <a:gd name="T33" fmla="*/ 221 h 774"/>
                              <a:gd name="T34" fmla="*/ 200 w 303"/>
                              <a:gd name="T35" fmla="*/ 233 h 774"/>
                              <a:gd name="T36" fmla="*/ 209 w 303"/>
                              <a:gd name="T37" fmla="*/ 249 h 774"/>
                              <a:gd name="T38" fmla="*/ 221 w 303"/>
                              <a:gd name="T39" fmla="*/ 266 h 774"/>
                              <a:gd name="T40" fmla="*/ 229 w 303"/>
                              <a:gd name="T41" fmla="*/ 285 h 774"/>
                              <a:gd name="T42" fmla="*/ 238 w 303"/>
                              <a:gd name="T43" fmla="*/ 304 h 774"/>
                              <a:gd name="T44" fmla="*/ 243 w 303"/>
                              <a:gd name="T45" fmla="*/ 323 h 774"/>
                              <a:gd name="T46" fmla="*/ 245 w 303"/>
                              <a:gd name="T47" fmla="*/ 339 h 774"/>
                              <a:gd name="T48" fmla="*/ 248 w 303"/>
                              <a:gd name="T49" fmla="*/ 361 h 774"/>
                              <a:gd name="T50" fmla="*/ 250 w 303"/>
                              <a:gd name="T51" fmla="*/ 385 h 774"/>
                              <a:gd name="T52" fmla="*/ 252 w 303"/>
                              <a:gd name="T53" fmla="*/ 411 h 774"/>
                              <a:gd name="T54" fmla="*/ 255 w 303"/>
                              <a:gd name="T55" fmla="*/ 442 h 774"/>
                              <a:gd name="T56" fmla="*/ 260 w 303"/>
                              <a:gd name="T57" fmla="*/ 477 h 774"/>
                              <a:gd name="T58" fmla="*/ 264 w 303"/>
                              <a:gd name="T59" fmla="*/ 517 h 774"/>
                              <a:gd name="T60" fmla="*/ 269 w 303"/>
                              <a:gd name="T61" fmla="*/ 563 h 774"/>
                              <a:gd name="T62" fmla="*/ 276 w 303"/>
                              <a:gd name="T63" fmla="*/ 608 h 774"/>
                              <a:gd name="T64" fmla="*/ 281 w 303"/>
                              <a:gd name="T65" fmla="*/ 653 h 774"/>
                              <a:gd name="T66" fmla="*/ 288 w 303"/>
                              <a:gd name="T67" fmla="*/ 693 h 774"/>
                              <a:gd name="T68" fmla="*/ 295 w 303"/>
                              <a:gd name="T69" fmla="*/ 729 h 774"/>
                              <a:gd name="T70" fmla="*/ 300 w 303"/>
                              <a:gd name="T71" fmla="*/ 755 h 774"/>
                              <a:gd name="T72" fmla="*/ 303 w 303"/>
                              <a:gd name="T73" fmla="*/ 769 h 774"/>
                              <a:gd name="T74" fmla="*/ 0 w 303"/>
                              <a:gd name="T75" fmla="*/ 202 h 774"/>
                              <a:gd name="T76" fmla="*/ 131 w 303"/>
                              <a:gd name="T77" fmla="*/ 0 h 7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03" h="774">
                                <a:moveTo>
                                  <a:pt x="131" y="0"/>
                                </a:moveTo>
                                <a:lnTo>
                                  <a:pt x="131" y="0"/>
                                </a:lnTo>
                                <a:lnTo>
                                  <a:pt x="136" y="3"/>
                                </a:lnTo>
                                <a:lnTo>
                                  <a:pt x="140" y="7"/>
                                </a:lnTo>
                                <a:lnTo>
                                  <a:pt x="150" y="14"/>
                                </a:lnTo>
                                <a:lnTo>
                                  <a:pt x="152" y="17"/>
                                </a:lnTo>
                                <a:lnTo>
                                  <a:pt x="157" y="22"/>
                                </a:lnTo>
                                <a:lnTo>
                                  <a:pt x="162" y="29"/>
                                </a:lnTo>
                                <a:lnTo>
                                  <a:pt x="167" y="33"/>
                                </a:lnTo>
                                <a:lnTo>
                                  <a:pt x="169" y="40"/>
                                </a:lnTo>
                                <a:lnTo>
                                  <a:pt x="171" y="48"/>
                                </a:lnTo>
                                <a:lnTo>
                                  <a:pt x="174" y="57"/>
                                </a:lnTo>
                                <a:lnTo>
                                  <a:pt x="176" y="67"/>
                                </a:lnTo>
                                <a:lnTo>
                                  <a:pt x="178" y="74"/>
                                </a:lnTo>
                                <a:lnTo>
                                  <a:pt x="178" y="86"/>
                                </a:lnTo>
                                <a:lnTo>
                                  <a:pt x="178" y="95"/>
                                </a:lnTo>
                                <a:lnTo>
                                  <a:pt x="181" y="107"/>
                                </a:lnTo>
                                <a:lnTo>
                                  <a:pt x="178" y="116"/>
                                </a:lnTo>
                                <a:lnTo>
                                  <a:pt x="178" y="128"/>
                                </a:lnTo>
                                <a:lnTo>
                                  <a:pt x="176" y="138"/>
                                </a:lnTo>
                                <a:lnTo>
                                  <a:pt x="176" y="150"/>
                                </a:lnTo>
                                <a:lnTo>
                                  <a:pt x="176" y="159"/>
                                </a:lnTo>
                                <a:lnTo>
                                  <a:pt x="176" y="169"/>
                                </a:lnTo>
                                <a:lnTo>
                                  <a:pt x="174" y="176"/>
                                </a:lnTo>
                                <a:lnTo>
                                  <a:pt x="174" y="183"/>
                                </a:lnTo>
                                <a:lnTo>
                                  <a:pt x="171" y="188"/>
                                </a:lnTo>
                                <a:lnTo>
                                  <a:pt x="171" y="195"/>
                                </a:lnTo>
                                <a:lnTo>
                                  <a:pt x="171" y="197"/>
                                </a:lnTo>
                                <a:lnTo>
                                  <a:pt x="171" y="197"/>
                                </a:lnTo>
                                <a:lnTo>
                                  <a:pt x="171" y="199"/>
                                </a:lnTo>
                                <a:lnTo>
                                  <a:pt x="176" y="204"/>
                                </a:lnTo>
                                <a:lnTo>
                                  <a:pt x="181" y="209"/>
                                </a:lnTo>
                                <a:lnTo>
                                  <a:pt x="183" y="214"/>
                                </a:lnTo>
                                <a:lnTo>
                                  <a:pt x="188" y="221"/>
                                </a:lnTo>
                                <a:lnTo>
                                  <a:pt x="195" y="228"/>
                                </a:lnTo>
                                <a:lnTo>
                                  <a:pt x="200" y="233"/>
                                </a:lnTo>
                                <a:lnTo>
                                  <a:pt x="205" y="242"/>
                                </a:lnTo>
                                <a:lnTo>
                                  <a:pt x="209" y="249"/>
                                </a:lnTo>
                                <a:lnTo>
                                  <a:pt x="217" y="259"/>
                                </a:lnTo>
                                <a:lnTo>
                                  <a:pt x="221" y="266"/>
                                </a:lnTo>
                                <a:lnTo>
                                  <a:pt x="226" y="275"/>
                                </a:lnTo>
                                <a:lnTo>
                                  <a:pt x="229" y="285"/>
                                </a:lnTo>
                                <a:lnTo>
                                  <a:pt x="236" y="294"/>
                                </a:lnTo>
                                <a:lnTo>
                                  <a:pt x="238" y="304"/>
                                </a:lnTo>
                                <a:lnTo>
                                  <a:pt x="241" y="313"/>
                                </a:lnTo>
                                <a:lnTo>
                                  <a:pt x="243" y="323"/>
                                </a:lnTo>
                                <a:lnTo>
                                  <a:pt x="245" y="330"/>
                                </a:lnTo>
                                <a:lnTo>
                                  <a:pt x="245" y="339"/>
                                </a:lnTo>
                                <a:lnTo>
                                  <a:pt x="248" y="351"/>
                                </a:lnTo>
                                <a:lnTo>
                                  <a:pt x="248" y="361"/>
                                </a:lnTo>
                                <a:lnTo>
                                  <a:pt x="250" y="375"/>
                                </a:lnTo>
                                <a:lnTo>
                                  <a:pt x="250" y="385"/>
                                </a:lnTo>
                                <a:lnTo>
                                  <a:pt x="250" y="399"/>
                                </a:lnTo>
                                <a:lnTo>
                                  <a:pt x="252" y="411"/>
                                </a:lnTo>
                                <a:lnTo>
                                  <a:pt x="255" y="427"/>
                                </a:lnTo>
                                <a:lnTo>
                                  <a:pt x="255" y="442"/>
                                </a:lnTo>
                                <a:lnTo>
                                  <a:pt x="257" y="458"/>
                                </a:lnTo>
                                <a:lnTo>
                                  <a:pt x="260" y="477"/>
                                </a:lnTo>
                                <a:lnTo>
                                  <a:pt x="262" y="498"/>
                                </a:lnTo>
                                <a:lnTo>
                                  <a:pt x="264" y="517"/>
                                </a:lnTo>
                                <a:lnTo>
                                  <a:pt x="267" y="539"/>
                                </a:lnTo>
                                <a:lnTo>
                                  <a:pt x="269" y="563"/>
                                </a:lnTo>
                                <a:lnTo>
                                  <a:pt x="274" y="584"/>
                                </a:lnTo>
                                <a:lnTo>
                                  <a:pt x="276" y="608"/>
                                </a:lnTo>
                                <a:lnTo>
                                  <a:pt x="279" y="631"/>
                                </a:lnTo>
                                <a:lnTo>
                                  <a:pt x="281" y="653"/>
                                </a:lnTo>
                                <a:lnTo>
                                  <a:pt x="286" y="674"/>
                                </a:lnTo>
                                <a:lnTo>
                                  <a:pt x="288" y="693"/>
                                </a:lnTo>
                                <a:lnTo>
                                  <a:pt x="291" y="712"/>
                                </a:lnTo>
                                <a:lnTo>
                                  <a:pt x="295" y="729"/>
                                </a:lnTo>
                                <a:lnTo>
                                  <a:pt x="298" y="743"/>
                                </a:lnTo>
                                <a:lnTo>
                                  <a:pt x="300" y="755"/>
                                </a:lnTo>
                                <a:lnTo>
                                  <a:pt x="300" y="764"/>
                                </a:lnTo>
                                <a:lnTo>
                                  <a:pt x="303" y="769"/>
                                </a:lnTo>
                                <a:lnTo>
                                  <a:pt x="303" y="774"/>
                                </a:lnTo>
                                <a:lnTo>
                                  <a:pt x="0" y="202"/>
                                </a:lnTo>
                                <a:lnTo>
                                  <a:pt x="131" y="0"/>
                                </a:lnTo>
                                <a:lnTo>
                                  <a:pt x="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AD0000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Freeform 166"/>
                        <wps:cNvSpPr>
                          <a:spLocks/>
                        </wps:cNvSpPr>
                        <wps:spPr bwMode="auto">
                          <a:xfrm>
                            <a:off x="0" y="253365"/>
                            <a:ext cx="628650" cy="716915"/>
                          </a:xfrm>
                          <a:custGeom>
                            <a:avLst/>
                            <a:gdLst>
                              <a:gd name="T0" fmla="*/ 928 w 990"/>
                              <a:gd name="T1" fmla="*/ 560 h 1129"/>
                              <a:gd name="T2" fmla="*/ 809 w 990"/>
                              <a:gd name="T3" fmla="*/ 804 h 1129"/>
                              <a:gd name="T4" fmla="*/ 744 w 990"/>
                              <a:gd name="T5" fmla="*/ 856 h 1129"/>
                              <a:gd name="T6" fmla="*/ 737 w 990"/>
                              <a:gd name="T7" fmla="*/ 868 h 1129"/>
                              <a:gd name="T8" fmla="*/ 730 w 990"/>
                              <a:gd name="T9" fmla="*/ 885 h 1129"/>
                              <a:gd name="T10" fmla="*/ 723 w 990"/>
                              <a:gd name="T11" fmla="*/ 897 h 1129"/>
                              <a:gd name="T12" fmla="*/ 713 w 990"/>
                              <a:gd name="T13" fmla="*/ 909 h 1129"/>
                              <a:gd name="T14" fmla="*/ 706 w 990"/>
                              <a:gd name="T15" fmla="*/ 923 h 1129"/>
                              <a:gd name="T16" fmla="*/ 697 w 990"/>
                              <a:gd name="T17" fmla="*/ 937 h 1129"/>
                              <a:gd name="T18" fmla="*/ 685 w 990"/>
                              <a:gd name="T19" fmla="*/ 949 h 1129"/>
                              <a:gd name="T20" fmla="*/ 675 w 990"/>
                              <a:gd name="T21" fmla="*/ 961 h 1129"/>
                              <a:gd name="T22" fmla="*/ 666 w 990"/>
                              <a:gd name="T23" fmla="*/ 973 h 1129"/>
                              <a:gd name="T24" fmla="*/ 651 w 990"/>
                              <a:gd name="T25" fmla="*/ 984 h 1129"/>
                              <a:gd name="T26" fmla="*/ 642 w 990"/>
                              <a:gd name="T27" fmla="*/ 994 h 1129"/>
                              <a:gd name="T28" fmla="*/ 594 w 990"/>
                              <a:gd name="T29" fmla="*/ 1082 h 1129"/>
                              <a:gd name="T30" fmla="*/ 587 w 990"/>
                              <a:gd name="T31" fmla="*/ 1082 h 1129"/>
                              <a:gd name="T32" fmla="*/ 573 w 990"/>
                              <a:gd name="T33" fmla="*/ 1084 h 1129"/>
                              <a:gd name="T34" fmla="*/ 558 w 990"/>
                              <a:gd name="T35" fmla="*/ 1084 h 1129"/>
                              <a:gd name="T36" fmla="*/ 544 w 990"/>
                              <a:gd name="T37" fmla="*/ 1086 h 1129"/>
                              <a:gd name="T38" fmla="*/ 527 w 990"/>
                              <a:gd name="T39" fmla="*/ 1089 h 1129"/>
                              <a:gd name="T40" fmla="*/ 508 w 990"/>
                              <a:gd name="T41" fmla="*/ 1094 h 1129"/>
                              <a:gd name="T42" fmla="*/ 484 w 990"/>
                              <a:gd name="T43" fmla="*/ 1094 h 1129"/>
                              <a:gd name="T44" fmla="*/ 463 w 990"/>
                              <a:gd name="T45" fmla="*/ 1096 h 1129"/>
                              <a:gd name="T46" fmla="*/ 441 w 990"/>
                              <a:gd name="T47" fmla="*/ 1098 h 1129"/>
                              <a:gd name="T48" fmla="*/ 420 w 990"/>
                              <a:gd name="T49" fmla="*/ 1101 h 1129"/>
                              <a:gd name="T50" fmla="*/ 401 w 990"/>
                              <a:gd name="T51" fmla="*/ 1103 h 1129"/>
                              <a:gd name="T52" fmla="*/ 386 w 990"/>
                              <a:gd name="T53" fmla="*/ 1105 h 1129"/>
                              <a:gd name="T54" fmla="*/ 377 w 990"/>
                              <a:gd name="T55" fmla="*/ 1105 h 1129"/>
                              <a:gd name="T56" fmla="*/ 372 w 990"/>
                              <a:gd name="T57" fmla="*/ 1105 h 1129"/>
                              <a:gd name="T58" fmla="*/ 0 w 990"/>
                              <a:gd name="T59" fmla="*/ 799 h 1129"/>
                              <a:gd name="T60" fmla="*/ 5 w 990"/>
                              <a:gd name="T61" fmla="*/ 795 h 1129"/>
                              <a:gd name="T62" fmla="*/ 19 w 990"/>
                              <a:gd name="T63" fmla="*/ 776 h 1129"/>
                              <a:gd name="T64" fmla="*/ 26 w 990"/>
                              <a:gd name="T65" fmla="*/ 761 h 1129"/>
                              <a:gd name="T66" fmla="*/ 33 w 990"/>
                              <a:gd name="T67" fmla="*/ 745 h 1129"/>
                              <a:gd name="T68" fmla="*/ 43 w 990"/>
                              <a:gd name="T69" fmla="*/ 723 h 1129"/>
                              <a:gd name="T70" fmla="*/ 50 w 990"/>
                              <a:gd name="T71" fmla="*/ 697 h 1129"/>
                              <a:gd name="T72" fmla="*/ 52 w 990"/>
                              <a:gd name="T73" fmla="*/ 664 h 1129"/>
                              <a:gd name="T74" fmla="*/ 57 w 990"/>
                              <a:gd name="T75" fmla="*/ 631 h 1129"/>
                              <a:gd name="T76" fmla="*/ 60 w 990"/>
                              <a:gd name="T77" fmla="*/ 595 h 1129"/>
                              <a:gd name="T78" fmla="*/ 62 w 990"/>
                              <a:gd name="T79" fmla="*/ 564 h 1129"/>
                              <a:gd name="T80" fmla="*/ 62 w 990"/>
                              <a:gd name="T81" fmla="*/ 534 h 1129"/>
                              <a:gd name="T82" fmla="*/ 62 w 990"/>
                              <a:gd name="T83" fmla="*/ 510 h 1129"/>
                              <a:gd name="T84" fmla="*/ 62 w 990"/>
                              <a:gd name="T85" fmla="*/ 493 h 1129"/>
                              <a:gd name="T86" fmla="*/ 64 w 990"/>
                              <a:gd name="T87" fmla="*/ 488 h 1129"/>
                              <a:gd name="T88" fmla="*/ 783 w 990"/>
                              <a:gd name="T89" fmla="*/ 0 h 1129"/>
                              <a:gd name="T90" fmla="*/ 990 w 990"/>
                              <a:gd name="T91" fmla="*/ 301 h 11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990" h="1129">
                                <a:moveTo>
                                  <a:pt x="990" y="301"/>
                                </a:moveTo>
                                <a:lnTo>
                                  <a:pt x="928" y="560"/>
                                </a:lnTo>
                                <a:lnTo>
                                  <a:pt x="849" y="624"/>
                                </a:lnTo>
                                <a:lnTo>
                                  <a:pt x="809" y="804"/>
                                </a:lnTo>
                                <a:lnTo>
                                  <a:pt x="744" y="854"/>
                                </a:lnTo>
                                <a:lnTo>
                                  <a:pt x="744" y="856"/>
                                </a:lnTo>
                                <a:lnTo>
                                  <a:pt x="742" y="861"/>
                                </a:lnTo>
                                <a:lnTo>
                                  <a:pt x="737" y="868"/>
                                </a:lnTo>
                                <a:lnTo>
                                  <a:pt x="732" y="878"/>
                                </a:lnTo>
                                <a:lnTo>
                                  <a:pt x="730" y="885"/>
                                </a:lnTo>
                                <a:lnTo>
                                  <a:pt x="725" y="890"/>
                                </a:lnTo>
                                <a:lnTo>
                                  <a:pt x="723" y="897"/>
                                </a:lnTo>
                                <a:lnTo>
                                  <a:pt x="718" y="901"/>
                                </a:lnTo>
                                <a:lnTo>
                                  <a:pt x="713" y="909"/>
                                </a:lnTo>
                                <a:lnTo>
                                  <a:pt x="709" y="916"/>
                                </a:lnTo>
                                <a:lnTo>
                                  <a:pt x="706" y="923"/>
                                </a:lnTo>
                                <a:lnTo>
                                  <a:pt x="701" y="930"/>
                                </a:lnTo>
                                <a:lnTo>
                                  <a:pt x="697" y="937"/>
                                </a:lnTo>
                                <a:lnTo>
                                  <a:pt x="689" y="942"/>
                                </a:lnTo>
                                <a:lnTo>
                                  <a:pt x="685" y="949"/>
                                </a:lnTo>
                                <a:lnTo>
                                  <a:pt x="680" y="954"/>
                                </a:lnTo>
                                <a:lnTo>
                                  <a:pt x="675" y="961"/>
                                </a:lnTo>
                                <a:lnTo>
                                  <a:pt x="670" y="965"/>
                                </a:lnTo>
                                <a:lnTo>
                                  <a:pt x="666" y="973"/>
                                </a:lnTo>
                                <a:lnTo>
                                  <a:pt x="661" y="977"/>
                                </a:lnTo>
                                <a:lnTo>
                                  <a:pt x="651" y="984"/>
                                </a:lnTo>
                                <a:lnTo>
                                  <a:pt x="647" y="992"/>
                                </a:lnTo>
                                <a:lnTo>
                                  <a:pt x="642" y="994"/>
                                </a:lnTo>
                                <a:lnTo>
                                  <a:pt x="642" y="996"/>
                                </a:lnTo>
                                <a:lnTo>
                                  <a:pt x="594" y="1082"/>
                                </a:lnTo>
                                <a:lnTo>
                                  <a:pt x="592" y="1082"/>
                                </a:lnTo>
                                <a:lnTo>
                                  <a:pt x="587" y="1082"/>
                                </a:lnTo>
                                <a:lnTo>
                                  <a:pt x="580" y="1082"/>
                                </a:lnTo>
                                <a:lnTo>
                                  <a:pt x="573" y="1084"/>
                                </a:lnTo>
                                <a:lnTo>
                                  <a:pt x="565" y="1084"/>
                                </a:lnTo>
                                <a:lnTo>
                                  <a:pt x="558" y="1084"/>
                                </a:lnTo>
                                <a:lnTo>
                                  <a:pt x="551" y="1086"/>
                                </a:lnTo>
                                <a:lnTo>
                                  <a:pt x="544" y="1086"/>
                                </a:lnTo>
                                <a:lnTo>
                                  <a:pt x="537" y="1086"/>
                                </a:lnTo>
                                <a:lnTo>
                                  <a:pt x="527" y="1089"/>
                                </a:lnTo>
                                <a:lnTo>
                                  <a:pt x="518" y="1091"/>
                                </a:lnTo>
                                <a:lnTo>
                                  <a:pt x="508" y="1094"/>
                                </a:lnTo>
                                <a:lnTo>
                                  <a:pt x="496" y="1094"/>
                                </a:lnTo>
                                <a:lnTo>
                                  <a:pt x="484" y="1094"/>
                                </a:lnTo>
                                <a:lnTo>
                                  <a:pt x="475" y="1096"/>
                                </a:lnTo>
                                <a:lnTo>
                                  <a:pt x="463" y="1096"/>
                                </a:lnTo>
                                <a:lnTo>
                                  <a:pt x="451" y="1096"/>
                                </a:lnTo>
                                <a:lnTo>
                                  <a:pt x="441" y="1098"/>
                                </a:lnTo>
                                <a:lnTo>
                                  <a:pt x="429" y="1098"/>
                                </a:lnTo>
                                <a:lnTo>
                                  <a:pt x="420" y="1101"/>
                                </a:lnTo>
                                <a:lnTo>
                                  <a:pt x="408" y="1101"/>
                                </a:lnTo>
                                <a:lnTo>
                                  <a:pt x="401" y="1103"/>
                                </a:lnTo>
                                <a:lnTo>
                                  <a:pt x="391" y="1103"/>
                                </a:lnTo>
                                <a:lnTo>
                                  <a:pt x="386" y="1105"/>
                                </a:lnTo>
                                <a:lnTo>
                                  <a:pt x="379" y="1105"/>
                                </a:lnTo>
                                <a:lnTo>
                                  <a:pt x="377" y="1105"/>
                                </a:lnTo>
                                <a:lnTo>
                                  <a:pt x="372" y="1105"/>
                                </a:lnTo>
                                <a:lnTo>
                                  <a:pt x="372" y="1105"/>
                                </a:lnTo>
                                <a:lnTo>
                                  <a:pt x="279" y="1129"/>
                                </a:lnTo>
                                <a:lnTo>
                                  <a:pt x="0" y="799"/>
                                </a:lnTo>
                                <a:lnTo>
                                  <a:pt x="0" y="797"/>
                                </a:lnTo>
                                <a:lnTo>
                                  <a:pt x="5" y="795"/>
                                </a:lnTo>
                                <a:lnTo>
                                  <a:pt x="10" y="785"/>
                                </a:lnTo>
                                <a:lnTo>
                                  <a:pt x="19" y="776"/>
                                </a:lnTo>
                                <a:lnTo>
                                  <a:pt x="21" y="768"/>
                                </a:lnTo>
                                <a:lnTo>
                                  <a:pt x="26" y="761"/>
                                </a:lnTo>
                                <a:lnTo>
                                  <a:pt x="31" y="754"/>
                                </a:lnTo>
                                <a:lnTo>
                                  <a:pt x="33" y="745"/>
                                </a:lnTo>
                                <a:lnTo>
                                  <a:pt x="38" y="733"/>
                                </a:lnTo>
                                <a:lnTo>
                                  <a:pt x="43" y="723"/>
                                </a:lnTo>
                                <a:lnTo>
                                  <a:pt x="45" y="709"/>
                                </a:lnTo>
                                <a:lnTo>
                                  <a:pt x="50" y="697"/>
                                </a:lnTo>
                                <a:lnTo>
                                  <a:pt x="50" y="681"/>
                                </a:lnTo>
                                <a:lnTo>
                                  <a:pt x="52" y="664"/>
                                </a:lnTo>
                                <a:lnTo>
                                  <a:pt x="55" y="647"/>
                                </a:lnTo>
                                <a:lnTo>
                                  <a:pt x="57" y="631"/>
                                </a:lnTo>
                                <a:lnTo>
                                  <a:pt x="57" y="612"/>
                                </a:lnTo>
                                <a:lnTo>
                                  <a:pt x="60" y="595"/>
                                </a:lnTo>
                                <a:lnTo>
                                  <a:pt x="60" y="579"/>
                                </a:lnTo>
                                <a:lnTo>
                                  <a:pt x="62" y="564"/>
                                </a:lnTo>
                                <a:lnTo>
                                  <a:pt x="62" y="545"/>
                                </a:lnTo>
                                <a:lnTo>
                                  <a:pt x="62" y="534"/>
                                </a:lnTo>
                                <a:lnTo>
                                  <a:pt x="62" y="519"/>
                                </a:lnTo>
                                <a:lnTo>
                                  <a:pt x="62" y="510"/>
                                </a:lnTo>
                                <a:lnTo>
                                  <a:pt x="62" y="500"/>
                                </a:lnTo>
                                <a:lnTo>
                                  <a:pt x="62" y="493"/>
                                </a:lnTo>
                                <a:lnTo>
                                  <a:pt x="62" y="491"/>
                                </a:lnTo>
                                <a:lnTo>
                                  <a:pt x="64" y="488"/>
                                </a:lnTo>
                                <a:lnTo>
                                  <a:pt x="200" y="23"/>
                                </a:lnTo>
                                <a:lnTo>
                                  <a:pt x="783" y="0"/>
                                </a:lnTo>
                                <a:lnTo>
                                  <a:pt x="990" y="301"/>
                                </a:lnTo>
                                <a:lnTo>
                                  <a:pt x="990" y="3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CC804D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Freeform 167"/>
                        <wps:cNvSpPr>
                          <a:spLocks/>
                        </wps:cNvSpPr>
                        <wps:spPr bwMode="auto">
                          <a:xfrm>
                            <a:off x="407670" y="346710"/>
                            <a:ext cx="247015" cy="191135"/>
                          </a:xfrm>
                          <a:custGeom>
                            <a:avLst/>
                            <a:gdLst>
                              <a:gd name="T0" fmla="*/ 374 w 389"/>
                              <a:gd name="T1" fmla="*/ 156 h 301"/>
                              <a:gd name="T2" fmla="*/ 372 w 389"/>
                              <a:gd name="T3" fmla="*/ 166 h 301"/>
                              <a:gd name="T4" fmla="*/ 370 w 389"/>
                              <a:gd name="T5" fmla="*/ 178 h 301"/>
                              <a:gd name="T6" fmla="*/ 367 w 389"/>
                              <a:gd name="T7" fmla="*/ 192 h 301"/>
                              <a:gd name="T8" fmla="*/ 358 w 389"/>
                              <a:gd name="T9" fmla="*/ 206 h 301"/>
                              <a:gd name="T10" fmla="*/ 346 w 389"/>
                              <a:gd name="T11" fmla="*/ 220 h 301"/>
                              <a:gd name="T12" fmla="*/ 331 w 389"/>
                              <a:gd name="T13" fmla="*/ 237 h 301"/>
                              <a:gd name="T14" fmla="*/ 310 w 389"/>
                              <a:gd name="T15" fmla="*/ 251 h 301"/>
                              <a:gd name="T16" fmla="*/ 284 w 389"/>
                              <a:gd name="T17" fmla="*/ 263 h 301"/>
                              <a:gd name="T18" fmla="*/ 253 w 389"/>
                              <a:gd name="T19" fmla="*/ 273 h 301"/>
                              <a:gd name="T20" fmla="*/ 224 w 389"/>
                              <a:gd name="T21" fmla="*/ 282 h 301"/>
                              <a:gd name="T22" fmla="*/ 198 w 389"/>
                              <a:gd name="T23" fmla="*/ 289 h 301"/>
                              <a:gd name="T24" fmla="*/ 172 w 389"/>
                              <a:gd name="T25" fmla="*/ 294 h 301"/>
                              <a:gd name="T26" fmla="*/ 155 w 389"/>
                              <a:gd name="T27" fmla="*/ 299 h 301"/>
                              <a:gd name="T28" fmla="*/ 145 w 389"/>
                              <a:gd name="T29" fmla="*/ 301 h 301"/>
                              <a:gd name="T30" fmla="*/ 243 w 389"/>
                              <a:gd name="T31" fmla="*/ 187 h 301"/>
                              <a:gd name="T32" fmla="*/ 231 w 389"/>
                              <a:gd name="T33" fmla="*/ 192 h 301"/>
                              <a:gd name="T34" fmla="*/ 214 w 389"/>
                              <a:gd name="T35" fmla="*/ 199 h 301"/>
                              <a:gd name="T36" fmla="*/ 203 w 389"/>
                              <a:gd name="T37" fmla="*/ 201 h 301"/>
                              <a:gd name="T38" fmla="*/ 191 w 389"/>
                              <a:gd name="T39" fmla="*/ 204 h 301"/>
                              <a:gd name="T40" fmla="*/ 176 w 389"/>
                              <a:gd name="T41" fmla="*/ 206 h 301"/>
                              <a:gd name="T42" fmla="*/ 162 w 389"/>
                              <a:gd name="T43" fmla="*/ 209 h 301"/>
                              <a:gd name="T44" fmla="*/ 145 w 389"/>
                              <a:gd name="T45" fmla="*/ 209 h 301"/>
                              <a:gd name="T46" fmla="*/ 131 w 389"/>
                              <a:gd name="T47" fmla="*/ 211 h 301"/>
                              <a:gd name="T48" fmla="*/ 117 w 389"/>
                              <a:gd name="T49" fmla="*/ 211 h 301"/>
                              <a:gd name="T50" fmla="*/ 107 w 389"/>
                              <a:gd name="T51" fmla="*/ 211 h 301"/>
                              <a:gd name="T52" fmla="*/ 98 w 389"/>
                              <a:gd name="T53" fmla="*/ 211 h 301"/>
                              <a:gd name="T54" fmla="*/ 105 w 389"/>
                              <a:gd name="T55" fmla="*/ 204 h 301"/>
                              <a:gd name="T56" fmla="*/ 124 w 389"/>
                              <a:gd name="T57" fmla="*/ 192 h 301"/>
                              <a:gd name="T58" fmla="*/ 136 w 389"/>
                              <a:gd name="T59" fmla="*/ 182 h 301"/>
                              <a:gd name="T60" fmla="*/ 148 w 389"/>
                              <a:gd name="T61" fmla="*/ 175 h 301"/>
                              <a:gd name="T62" fmla="*/ 167 w 389"/>
                              <a:gd name="T63" fmla="*/ 154 h 301"/>
                              <a:gd name="T64" fmla="*/ 179 w 389"/>
                              <a:gd name="T65" fmla="*/ 135 h 301"/>
                              <a:gd name="T66" fmla="*/ 181 w 389"/>
                              <a:gd name="T67" fmla="*/ 118 h 301"/>
                              <a:gd name="T68" fmla="*/ 179 w 389"/>
                              <a:gd name="T69" fmla="*/ 107 h 301"/>
                              <a:gd name="T70" fmla="*/ 174 w 389"/>
                              <a:gd name="T71" fmla="*/ 102 h 301"/>
                              <a:gd name="T72" fmla="*/ 160 w 389"/>
                              <a:gd name="T73" fmla="*/ 102 h 301"/>
                              <a:gd name="T74" fmla="*/ 145 w 389"/>
                              <a:gd name="T75" fmla="*/ 104 h 301"/>
                              <a:gd name="T76" fmla="*/ 126 w 389"/>
                              <a:gd name="T77" fmla="*/ 104 h 301"/>
                              <a:gd name="T78" fmla="*/ 110 w 389"/>
                              <a:gd name="T79" fmla="*/ 104 h 301"/>
                              <a:gd name="T80" fmla="*/ 90 w 389"/>
                              <a:gd name="T81" fmla="*/ 104 h 301"/>
                              <a:gd name="T82" fmla="*/ 71 w 389"/>
                              <a:gd name="T83" fmla="*/ 104 h 301"/>
                              <a:gd name="T84" fmla="*/ 52 w 389"/>
                              <a:gd name="T85" fmla="*/ 104 h 301"/>
                              <a:gd name="T86" fmla="*/ 38 w 389"/>
                              <a:gd name="T87" fmla="*/ 99 h 301"/>
                              <a:gd name="T88" fmla="*/ 21 w 389"/>
                              <a:gd name="T89" fmla="*/ 95 h 301"/>
                              <a:gd name="T90" fmla="*/ 7 w 389"/>
                              <a:gd name="T91" fmla="*/ 88 h 301"/>
                              <a:gd name="T92" fmla="*/ 0 w 389"/>
                              <a:gd name="T93" fmla="*/ 83 h 301"/>
                              <a:gd name="T94" fmla="*/ 389 w 389"/>
                              <a:gd name="T95" fmla="*/ 5 h 301"/>
                              <a:gd name="T96" fmla="*/ 374 w 389"/>
                              <a:gd name="T97" fmla="*/ 154 h 3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389" h="301">
                                <a:moveTo>
                                  <a:pt x="374" y="154"/>
                                </a:moveTo>
                                <a:lnTo>
                                  <a:pt x="374" y="156"/>
                                </a:lnTo>
                                <a:lnTo>
                                  <a:pt x="374" y="164"/>
                                </a:lnTo>
                                <a:lnTo>
                                  <a:pt x="372" y="166"/>
                                </a:lnTo>
                                <a:lnTo>
                                  <a:pt x="372" y="173"/>
                                </a:lnTo>
                                <a:lnTo>
                                  <a:pt x="370" y="178"/>
                                </a:lnTo>
                                <a:lnTo>
                                  <a:pt x="370" y="185"/>
                                </a:lnTo>
                                <a:lnTo>
                                  <a:pt x="367" y="192"/>
                                </a:lnTo>
                                <a:lnTo>
                                  <a:pt x="362" y="199"/>
                                </a:lnTo>
                                <a:lnTo>
                                  <a:pt x="358" y="206"/>
                                </a:lnTo>
                                <a:lnTo>
                                  <a:pt x="353" y="213"/>
                                </a:lnTo>
                                <a:lnTo>
                                  <a:pt x="346" y="220"/>
                                </a:lnTo>
                                <a:lnTo>
                                  <a:pt x="339" y="230"/>
                                </a:lnTo>
                                <a:lnTo>
                                  <a:pt x="331" y="237"/>
                                </a:lnTo>
                                <a:lnTo>
                                  <a:pt x="322" y="247"/>
                                </a:lnTo>
                                <a:lnTo>
                                  <a:pt x="310" y="251"/>
                                </a:lnTo>
                                <a:lnTo>
                                  <a:pt x="296" y="256"/>
                                </a:lnTo>
                                <a:lnTo>
                                  <a:pt x="284" y="263"/>
                                </a:lnTo>
                                <a:lnTo>
                                  <a:pt x="269" y="268"/>
                                </a:lnTo>
                                <a:lnTo>
                                  <a:pt x="253" y="273"/>
                                </a:lnTo>
                                <a:lnTo>
                                  <a:pt x="238" y="277"/>
                                </a:lnTo>
                                <a:lnTo>
                                  <a:pt x="224" y="282"/>
                                </a:lnTo>
                                <a:lnTo>
                                  <a:pt x="212" y="287"/>
                                </a:lnTo>
                                <a:lnTo>
                                  <a:pt x="198" y="289"/>
                                </a:lnTo>
                                <a:lnTo>
                                  <a:pt x="183" y="292"/>
                                </a:lnTo>
                                <a:lnTo>
                                  <a:pt x="172" y="294"/>
                                </a:lnTo>
                                <a:lnTo>
                                  <a:pt x="164" y="299"/>
                                </a:lnTo>
                                <a:lnTo>
                                  <a:pt x="155" y="299"/>
                                </a:lnTo>
                                <a:lnTo>
                                  <a:pt x="150" y="301"/>
                                </a:lnTo>
                                <a:lnTo>
                                  <a:pt x="145" y="301"/>
                                </a:lnTo>
                                <a:lnTo>
                                  <a:pt x="229" y="220"/>
                                </a:lnTo>
                                <a:lnTo>
                                  <a:pt x="243" y="187"/>
                                </a:lnTo>
                                <a:lnTo>
                                  <a:pt x="238" y="190"/>
                                </a:lnTo>
                                <a:lnTo>
                                  <a:pt x="231" y="192"/>
                                </a:lnTo>
                                <a:lnTo>
                                  <a:pt x="224" y="194"/>
                                </a:lnTo>
                                <a:lnTo>
                                  <a:pt x="214" y="199"/>
                                </a:lnTo>
                                <a:lnTo>
                                  <a:pt x="207" y="199"/>
                                </a:lnTo>
                                <a:lnTo>
                                  <a:pt x="203" y="201"/>
                                </a:lnTo>
                                <a:lnTo>
                                  <a:pt x="198" y="201"/>
                                </a:lnTo>
                                <a:lnTo>
                                  <a:pt x="191" y="204"/>
                                </a:lnTo>
                                <a:lnTo>
                                  <a:pt x="183" y="204"/>
                                </a:lnTo>
                                <a:lnTo>
                                  <a:pt x="176" y="206"/>
                                </a:lnTo>
                                <a:lnTo>
                                  <a:pt x="169" y="206"/>
                                </a:lnTo>
                                <a:lnTo>
                                  <a:pt x="162" y="209"/>
                                </a:lnTo>
                                <a:lnTo>
                                  <a:pt x="152" y="209"/>
                                </a:lnTo>
                                <a:lnTo>
                                  <a:pt x="145" y="209"/>
                                </a:lnTo>
                                <a:lnTo>
                                  <a:pt x="136" y="209"/>
                                </a:lnTo>
                                <a:lnTo>
                                  <a:pt x="131" y="211"/>
                                </a:lnTo>
                                <a:lnTo>
                                  <a:pt x="124" y="211"/>
                                </a:lnTo>
                                <a:lnTo>
                                  <a:pt x="117" y="211"/>
                                </a:lnTo>
                                <a:lnTo>
                                  <a:pt x="110" y="211"/>
                                </a:lnTo>
                                <a:lnTo>
                                  <a:pt x="107" y="211"/>
                                </a:lnTo>
                                <a:lnTo>
                                  <a:pt x="100" y="211"/>
                                </a:lnTo>
                                <a:lnTo>
                                  <a:pt x="98" y="211"/>
                                </a:lnTo>
                                <a:lnTo>
                                  <a:pt x="100" y="209"/>
                                </a:lnTo>
                                <a:lnTo>
                                  <a:pt x="105" y="204"/>
                                </a:lnTo>
                                <a:lnTo>
                                  <a:pt x="112" y="199"/>
                                </a:lnTo>
                                <a:lnTo>
                                  <a:pt x="124" y="192"/>
                                </a:lnTo>
                                <a:lnTo>
                                  <a:pt x="129" y="187"/>
                                </a:lnTo>
                                <a:lnTo>
                                  <a:pt x="136" y="182"/>
                                </a:lnTo>
                                <a:lnTo>
                                  <a:pt x="141" y="178"/>
                                </a:lnTo>
                                <a:lnTo>
                                  <a:pt x="148" y="175"/>
                                </a:lnTo>
                                <a:lnTo>
                                  <a:pt x="157" y="164"/>
                                </a:lnTo>
                                <a:lnTo>
                                  <a:pt x="167" y="154"/>
                                </a:lnTo>
                                <a:lnTo>
                                  <a:pt x="174" y="145"/>
                                </a:lnTo>
                                <a:lnTo>
                                  <a:pt x="179" y="135"/>
                                </a:lnTo>
                                <a:lnTo>
                                  <a:pt x="179" y="126"/>
                                </a:lnTo>
                                <a:lnTo>
                                  <a:pt x="181" y="118"/>
                                </a:lnTo>
                                <a:lnTo>
                                  <a:pt x="179" y="111"/>
                                </a:lnTo>
                                <a:lnTo>
                                  <a:pt x="179" y="107"/>
                                </a:lnTo>
                                <a:lnTo>
                                  <a:pt x="179" y="102"/>
                                </a:lnTo>
                                <a:lnTo>
                                  <a:pt x="174" y="102"/>
                                </a:lnTo>
                                <a:lnTo>
                                  <a:pt x="164" y="102"/>
                                </a:lnTo>
                                <a:lnTo>
                                  <a:pt x="160" y="102"/>
                                </a:lnTo>
                                <a:lnTo>
                                  <a:pt x="152" y="104"/>
                                </a:lnTo>
                                <a:lnTo>
                                  <a:pt x="145" y="104"/>
                                </a:lnTo>
                                <a:lnTo>
                                  <a:pt x="136" y="104"/>
                                </a:lnTo>
                                <a:lnTo>
                                  <a:pt x="126" y="104"/>
                                </a:lnTo>
                                <a:lnTo>
                                  <a:pt x="117" y="104"/>
                                </a:lnTo>
                                <a:lnTo>
                                  <a:pt x="110" y="104"/>
                                </a:lnTo>
                                <a:lnTo>
                                  <a:pt x="100" y="104"/>
                                </a:lnTo>
                                <a:lnTo>
                                  <a:pt x="90" y="104"/>
                                </a:lnTo>
                                <a:lnTo>
                                  <a:pt x="81" y="104"/>
                                </a:lnTo>
                                <a:lnTo>
                                  <a:pt x="71" y="104"/>
                                </a:lnTo>
                                <a:lnTo>
                                  <a:pt x="62" y="104"/>
                                </a:lnTo>
                                <a:lnTo>
                                  <a:pt x="52" y="104"/>
                                </a:lnTo>
                                <a:lnTo>
                                  <a:pt x="45" y="102"/>
                                </a:lnTo>
                                <a:lnTo>
                                  <a:pt x="38" y="99"/>
                                </a:lnTo>
                                <a:lnTo>
                                  <a:pt x="33" y="99"/>
                                </a:lnTo>
                                <a:lnTo>
                                  <a:pt x="21" y="95"/>
                                </a:lnTo>
                                <a:lnTo>
                                  <a:pt x="14" y="92"/>
                                </a:lnTo>
                                <a:lnTo>
                                  <a:pt x="7" y="88"/>
                                </a:lnTo>
                                <a:lnTo>
                                  <a:pt x="2" y="85"/>
                                </a:lnTo>
                                <a:lnTo>
                                  <a:pt x="0" y="83"/>
                                </a:lnTo>
                                <a:lnTo>
                                  <a:pt x="81" y="0"/>
                                </a:lnTo>
                                <a:lnTo>
                                  <a:pt x="389" y="5"/>
                                </a:lnTo>
                                <a:lnTo>
                                  <a:pt x="374" y="154"/>
                                </a:lnTo>
                                <a:lnTo>
                                  <a:pt x="374" y="1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Freeform 168"/>
                        <wps:cNvSpPr>
                          <a:spLocks/>
                        </wps:cNvSpPr>
                        <wps:spPr bwMode="auto">
                          <a:xfrm>
                            <a:off x="151765" y="468630"/>
                            <a:ext cx="53975" cy="106680"/>
                          </a:xfrm>
                          <a:custGeom>
                            <a:avLst/>
                            <a:gdLst>
                              <a:gd name="T0" fmla="*/ 85 w 85"/>
                              <a:gd name="T1" fmla="*/ 81 h 168"/>
                              <a:gd name="T2" fmla="*/ 85 w 85"/>
                              <a:gd name="T3" fmla="*/ 66 h 168"/>
                              <a:gd name="T4" fmla="*/ 83 w 85"/>
                              <a:gd name="T5" fmla="*/ 50 h 168"/>
                              <a:gd name="T6" fmla="*/ 81 w 85"/>
                              <a:gd name="T7" fmla="*/ 36 h 168"/>
                              <a:gd name="T8" fmla="*/ 78 w 85"/>
                              <a:gd name="T9" fmla="*/ 26 h 168"/>
                              <a:gd name="T10" fmla="*/ 78 w 85"/>
                              <a:gd name="T11" fmla="*/ 14 h 168"/>
                              <a:gd name="T12" fmla="*/ 69 w 85"/>
                              <a:gd name="T13" fmla="*/ 5 h 168"/>
                              <a:gd name="T14" fmla="*/ 59 w 85"/>
                              <a:gd name="T15" fmla="*/ 0 h 168"/>
                              <a:gd name="T16" fmla="*/ 45 w 85"/>
                              <a:gd name="T17" fmla="*/ 2 h 168"/>
                              <a:gd name="T18" fmla="*/ 33 w 85"/>
                              <a:gd name="T19" fmla="*/ 7 h 168"/>
                              <a:gd name="T20" fmla="*/ 16 w 85"/>
                              <a:gd name="T21" fmla="*/ 19 h 168"/>
                              <a:gd name="T22" fmla="*/ 7 w 85"/>
                              <a:gd name="T23" fmla="*/ 28 h 168"/>
                              <a:gd name="T24" fmla="*/ 2 w 85"/>
                              <a:gd name="T25" fmla="*/ 40 h 168"/>
                              <a:gd name="T26" fmla="*/ 0 w 85"/>
                              <a:gd name="T27" fmla="*/ 59 h 168"/>
                              <a:gd name="T28" fmla="*/ 0 w 85"/>
                              <a:gd name="T29" fmla="*/ 78 h 168"/>
                              <a:gd name="T30" fmla="*/ 0 w 85"/>
                              <a:gd name="T31" fmla="*/ 97 h 168"/>
                              <a:gd name="T32" fmla="*/ 0 w 85"/>
                              <a:gd name="T33" fmla="*/ 109 h 168"/>
                              <a:gd name="T34" fmla="*/ 2 w 85"/>
                              <a:gd name="T35" fmla="*/ 109 h 168"/>
                              <a:gd name="T36" fmla="*/ 4 w 85"/>
                              <a:gd name="T37" fmla="*/ 100 h 168"/>
                              <a:gd name="T38" fmla="*/ 9 w 85"/>
                              <a:gd name="T39" fmla="*/ 88 h 168"/>
                              <a:gd name="T40" fmla="*/ 16 w 85"/>
                              <a:gd name="T41" fmla="*/ 81 h 168"/>
                              <a:gd name="T42" fmla="*/ 19 w 85"/>
                              <a:gd name="T43" fmla="*/ 88 h 168"/>
                              <a:gd name="T44" fmla="*/ 19 w 85"/>
                              <a:gd name="T45" fmla="*/ 100 h 168"/>
                              <a:gd name="T46" fmla="*/ 19 w 85"/>
                              <a:gd name="T47" fmla="*/ 114 h 168"/>
                              <a:gd name="T48" fmla="*/ 16 w 85"/>
                              <a:gd name="T49" fmla="*/ 131 h 168"/>
                              <a:gd name="T50" fmla="*/ 16 w 85"/>
                              <a:gd name="T51" fmla="*/ 147 h 168"/>
                              <a:gd name="T52" fmla="*/ 16 w 85"/>
                              <a:gd name="T53" fmla="*/ 152 h 168"/>
                              <a:gd name="T54" fmla="*/ 23 w 85"/>
                              <a:gd name="T55" fmla="*/ 161 h 168"/>
                              <a:gd name="T56" fmla="*/ 40 w 85"/>
                              <a:gd name="T57" fmla="*/ 168 h 168"/>
                              <a:gd name="T58" fmla="*/ 50 w 85"/>
                              <a:gd name="T59" fmla="*/ 161 h 168"/>
                              <a:gd name="T60" fmla="*/ 57 w 85"/>
                              <a:gd name="T61" fmla="*/ 152 h 168"/>
                              <a:gd name="T62" fmla="*/ 54 w 85"/>
                              <a:gd name="T63" fmla="*/ 142 h 168"/>
                              <a:gd name="T64" fmla="*/ 52 w 85"/>
                              <a:gd name="T65" fmla="*/ 131 h 168"/>
                              <a:gd name="T66" fmla="*/ 50 w 85"/>
                              <a:gd name="T67" fmla="*/ 114 h 168"/>
                              <a:gd name="T68" fmla="*/ 43 w 85"/>
                              <a:gd name="T69" fmla="*/ 93 h 168"/>
                              <a:gd name="T70" fmla="*/ 40 w 85"/>
                              <a:gd name="T71" fmla="*/ 81 h 168"/>
                              <a:gd name="T72" fmla="*/ 40 w 85"/>
                              <a:gd name="T73" fmla="*/ 78 h 168"/>
                              <a:gd name="T74" fmla="*/ 45 w 85"/>
                              <a:gd name="T75" fmla="*/ 71 h 168"/>
                              <a:gd name="T76" fmla="*/ 54 w 85"/>
                              <a:gd name="T77" fmla="*/ 55 h 168"/>
                              <a:gd name="T78" fmla="*/ 69 w 85"/>
                              <a:gd name="T79" fmla="*/ 57 h 168"/>
                              <a:gd name="T80" fmla="*/ 81 w 85"/>
                              <a:gd name="T81" fmla="*/ 74 h 168"/>
                              <a:gd name="T82" fmla="*/ 85 w 85"/>
                              <a:gd name="T83" fmla="*/ 81 h 168"/>
                              <a:gd name="T84" fmla="*/ 85 w 85"/>
                              <a:gd name="T85" fmla="*/ 83 h 1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85" h="168">
                                <a:moveTo>
                                  <a:pt x="85" y="83"/>
                                </a:moveTo>
                                <a:lnTo>
                                  <a:pt x="85" y="81"/>
                                </a:lnTo>
                                <a:lnTo>
                                  <a:pt x="85" y="76"/>
                                </a:lnTo>
                                <a:lnTo>
                                  <a:pt x="85" y="66"/>
                                </a:lnTo>
                                <a:lnTo>
                                  <a:pt x="85" y="55"/>
                                </a:lnTo>
                                <a:lnTo>
                                  <a:pt x="83" y="50"/>
                                </a:lnTo>
                                <a:lnTo>
                                  <a:pt x="83" y="43"/>
                                </a:lnTo>
                                <a:lnTo>
                                  <a:pt x="81" y="36"/>
                                </a:lnTo>
                                <a:lnTo>
                                  <a:pt x="81" y="31"/>
                                </a:lnTo>
                                <a:lnTo>
                                  <a:pt x="78" y="26"/>
                                </a:lnTo>
                                <a:lnTo>
                                  <a:pt x="78" y="19"/>
                                </a:lnTo>
                                <a:lnTo>
                                  <a:pt x="78" y="14"/>
                                </a:lnTo>
                                <a:lnTo>
                                  <a:pt x="76" y="12"/>
                                </a:lnTo>
                                <a:lnTo>
                                  <a:pt x="69" y="5"/>
                                </a:lnTo>
                                <a:lnTo>
                                  <a:pt x="64" y="2"/>
                                </a:lnTo>
                                <a:lnTo>
                                  <a:pt x="59" y="0"/>
                                </a:lnTo>
                                <a:lnTo>
                                  <a:pt x="52" y="0"/>
                                </a:lnTo>
                                <a:lnTo>
                                  <a:pt x="45" y="2"/>
                                </a:lnTo>
                                <a:lnTo>
                                  <a:pt x="38" y="5"/>
                                </a:lnTo>
                                <a:lnTo>
                                  <a:pt x="33" y="7"/>
                                </a:lnTo>
                                <a:lnTo>
                                  <a:pt x="26" y="12"/>
                                </a:lnTo>
                                <a:lnTo>
                                  <a:pt x="16" y="19"/>
                                </a:lnTo>
                                <a:lnTo>
                                  <a:pt x="9" y="26"/>
                                </a:lnTo>
                                <a:lnTo>
                                  <a:pt x="7" y="28"/>
                                </a:lnTo>
                                <a:lnTo>
                                  <a:pt x="4" y="36"/>
                                </a:lnTo>
                                <a:lnTo>
                                  <a:pt x="2" y="40"/>
                                </a:lnTo>
                                <a:lnTo>
                                  <a:pt x="2" y="50"/>
                                </a:lnTo>
                                <a:lnTo>
                                  <a:pt x="0" y="59"/>
                                </a:lnTo>
                                <a:lnTo>
                                  <a:pt x="0" y="69"/>
                                </a:lnTo>
                                <a:lnTo>
                                  <a:pt x="0" y="78"/>
                                </a:lnTo>
                                <a:lnTo>
                                  <a:pt x="0" y="88"/>
                                </a:lnTo>
                                <a:lnTo>
                                  <a:pt x="0" y="97"/>
                                </a:lnTo>
                                <a:lnTo>
                                  <a:pt x="0" y="104"/>
                                </a:lnTo>
                                <a:lnTo>
                                  <a:pt x="0" y="109"/>
                                </a:lnTo>
                                <a:lnTo>
                                  <a:pt x="2" y="112"/>
                                </a:lnTo>
                                <a:lnTo>
                                  <a:pt x="2" y="109"/>
                                </a:lnTo>
                                <a:lnTo>
                                  <a:pt x="2" y="104"/>
                                </a:lnTo>
                                <a:lnTo>
                                  <a:pt x="4" y="100"/>
                                </a:lnTo>
                                <a:lnTo>
                                  <a:pt x="7" y="95"/>
                                </a:lnTo>
                                <a:lnTo>
                                  <a:pt x="9" y="88"/>
                                </a:lnTo>
                                <a:lnTo>
                                  <a:pt x="14" y="83"/>
                                </a:lnTo>
                                <a:lnTo>
                                  <a:pt x="16" y="81"/>
                                </a:lnTo>
                                <a:lnTo>
                                  <a:pt x="19" y="83"/>
                                </a:lnTo>
                                <a:lnTo>
                                  <a:pt x="19" y="88"/>
                                </a:lnTo>
                                <a:lnTo>
                                  <a:pt x="19" y="97"/>
                                </a:lnTo>
                                <a:lnTo>
                                  <a:pt x="19" y="100"/>
                                </a:lnTo>
                                <a:lnTo>
                                  <a:pt x="19" y="107"/>
                                </a:lnTo>
                                <a:lnTo>
                                  <a:pt x="19" y="114"/>
                                </a:lnTo>
                                <a:lnTo>
                                  <a:pt x="19" y="119"/>
                                </a:lnTo>
                                <a:lnTo>
                                  <a:pt x="16" y="131"/>
                                </a:lnTo>
                                <a:lnTo>
                                  <a:pt x="16" y="140"/>
                                </a:lnTo>
                                <a:lnTo>
                                  <a:pt x="16" y="147"/>
                                </a:lnTo>
                                <a:lnTo>
                                  <a:pt x="16" y="149"/>
                                </a:lnTo>
                                <a:lnTo>
                                  <a:pt x="16" y="152"/>
                                </a:lnTo>
                                <a:lnTo>
                                  <a:pt x="19" y="157"/>
                                </a:lnTo>
                                <a:lnTo>
                                  <a:pt x="23" y="161"/>
                                </a:lnTo>
                                <a:lnTo>
                                  <a:pt x="33" y="166"/>
                                </a:lnTo>
                                <a:lnTo>
                                  <a:pt x="40" y="168"/>
                                </a:lnTo>
                                <a:lnTo>
                                  <a:pt x="47" y="166"/>
                                </a:lnTo>
                                <a:lnTo>
                                  <a:pt x="50" y="161"/>
                                </a:lnTo>
                                <a:lnTo>
                                  <a:pt x="54" y="159"/>
                                </a:lnTo>
                                <a:lnTo>
                                  <a:pt x="57" y="152"/>
                                </a:lnTo>
                                <a:lnTo>
                                  <a:pt x="57" y="147"/>
                                </a:lnTo>
                                <a:lnTo>
                                  <a:pt x="54" y="142"/>
                                </a:lnTo>
                                <a:lnTo>
                                  <a:pt x="54" y="135"/>
                                </a:lnTo>
                                <a:lnTo>
                                  <a:pt x="52" y="131"/>
                                </a:lnTo>
                                <a:lnTo>
                                  <a:pt x="52" y="126"/>
                                </a:lnTo>
                                <a:lnTo>
                                  <a:pt x="50" y="114"/>
                                </a:lnTo>
                                <a:lnTo>
                                  <a:pt x="47" y="104"/>
                                </a:lnTo>
                                <a:lnTo>
                                  <a:pt x="43" y="93"/>
                                </a:lnTo>
                                <a:lnTo>
                                  <a:pt x="43" y="88"/>
                                </a:lnTo>
                                <a:lnTo>
                                  <a:pt x="40" y="81"/>
                                </a:lnTo>
                                <a:lnTo>
                                  <a:pt x="40" y="81"/>
                                </a:lnTo>
                                <a:lnTo>
                                  <a:pt x="40" y="78"/>
                                </a:lnTo>
                                <a:lnTo>
                                  <a:pt x="43" y="76"/>
                                </a:lnTo>
                                <a:lnTo>
                                  <a:pt x="45" y="71"/>
                                </a:lnTo>
                                <a:lnTo>
                                  <a:pt x="47" y="64"/>
                                </a:lnTo>
                                <a:lnTo>
                                  <a:pt x="54" y="55"/>
                                </a:lnTo>
                                <a:lnTo>
                                  <a:pt x="62" y="55"/>
                                </a:lnTo>
                                <a:lnTo>
                                  <a:pt x="69" y="57"/>
                                </a:lnTo>
                                <a:lnTo>
                                  <a:pt x="78" y="69"/>
                                </a:lnTo>
                                <a:lnTo>
                                  <a:pt x="81" y="74"/>
                                </a:lnTo>
                                <a:lnTo>
                                  <a:pt x="83" y="78"/>
                                </a:lnTo>
                                <a:lnTo>
                                  <a:pt x="85" y="81"/>
                                </a:lnTo>
                                <a:lnTo>
                                  <a:pt x="85" y="83"/>
                                </a:lnTo>
                                <a:lnTo>
                                  <a:pt x="85" y="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Freeform 169"/>
                        <wps:cNvSpPr>
                          <a:spLocks/>
                        </wps:cNvSpPr>
                        <wps:spPr bwMode="auto">
                          <a:xfrm>
                            <a:off x="24130" y="366395"/>
                            <a:ext cx="518160" cy="611505"/>
                          </a:xfrm>
                          <a:custGeom>
                            <a:avLst/>
                            <a:gdLst>
                              <a:gd name="T0" fmla="*/ 22 w 816"/>
                              <a:gd name="T1" fmla="*/ 633 h 963"/>
                              <a:gd name="T2" fmla="*/ 53 w 816"/>
                              <a:gd name="T3" fmla="*/ 567 h 963"/>
                              <a:gd name="T4" fmla="*/ 69 w 816"/>
                              <a:gd name="T5" fmla="*/ 484 h 963"/>
                              <a:gd name="T6" fmla="*/ 67 w 816"/>
                              <a:gd name="T7" fmla="*/ 405 h 963"/>
                              <a:gd name="T8" fmla="*/ 62 w 816"/>
                              <a:gd name="T9" fmla="*/ 365 h 963"/>
                              <a:gd name="T10" fmla="*/ 170 w 816"/>
                              <a:gd name="T11" fmla="*/ 301 h 963"/>
                              <a:gd name="T12" fmla="*/ 177 w 816"/>
                              <a:gd name="T13" fmla="*/ 348 h 963"/>
                              <a:gd name="T14" fmla="*/ 201 w 816"/>
                              <a:gd name="T15" fmla="*/ 386 h 963"/>
                              <a:gd name="T16" fmla="*/ 236 w 816"/>
                              <a:gd name="T17" fmla="*/ 427 h 963"/>
                              <a:gd name="T18" fmla="*/ 217 w 816"/>
                              <a:gd name="T19" fmla="*/ 472 h 963"/>
                              <a:gd name="T20" fmla="*/ 210 w 816"/>
                              <a:gd name="T21" fmla="*/ 562 h 963"/>
                              <a:gd name="T22" fmla="*/ 253 w 816"/>
                              <a:gd name="T23" fmla="*/ 676 h 963"/>
                              <a:gd name="T24" fmla="*/ 322 w 816"/>
                              <a:gd name="T25" fmla="*/ 780 h 963"/>
                              <a:gd name="T26" fmla="*/ 363 w 816"/>
                              <a:gd name="T27" fmla="*/ 828 h 963"/>
                              <a:gd name="T28" fmla="*/ 344 w 816"/>
                              <a:gd name="T29" fmla="*/ 785 h 963"/>
                              <a:gd name="T30" fmla="*/ 313 w 816"/>
                              <a:gd name="T31" fmla="*/ 688 h 963"/>
                              <a:gd name="T32" fmla="*/ 291 w 816"/>
                              <a:gd name="T33" fmla="*/ 572 h 963"/>
                              <a:gd name="T34" fmla="*/ 296 w 816"/>
                              <a:gd name="T35" fmla="*/ 469 h 963"/>
                              <a:gd name="T36" fmla="*/ 306 w 816"/>
                              <a:gd name="T37" fmla="*/ 413 h 963"/>
                              <a:gd name="T38" fmla="*/ 413 w 816"/>
                              <a:gd name="T39" fmla="*/ 251 h 963"/>
                              <a:gd name="T40" fmla="*/ 470 w 816"/>
                              <a:gd name="T41" fmla="*/ 225 h 963"/>
                              <a:gd name="T42" fmla="*/ 539 w 816"/>
                              <a:gd name="T43" fmla="*/ 166 h 963"/>
                              <a:gd name="T44" fmla="*/ 594 w 816"/>
                              <a:gd name="T45" fmla="*/ 78 h 963"/>
                              <a:gd name="T46" fmla="*/ 628 w 816"/>
                              <a:gd name="T47" fmla="*/ 9 h 963"/>
                              <a:gd name="T48" fmla="*/ 756 w 816"/>
                              <a:gd name="T49" fmla="*/ 4 h 963"/>
                              <a:gd name="T50" fmla="*/ 714 w 816"/>
                              <a:gd name="T51" fmla="*/ 76 h 963"/>
                              <a:gd name="T52" fmla="*/ 661 w 816"/>
                              <a:gd name="T53" fmla="*/ 187 h 963"/>
                              <a:gd name="T54" fmla="*/ 637 w 816"/>
                              <a:gd name="T55" fmla="*/ 282 h 963"/>
                              <a:gd name="T56" fmla="*/ 642 w 816"/>
                              <a:gd name="T57" fmla="*/ 339 h 963"/>
                              <a:gd name="T58" fmla="*/ 661 w 816"/>
                              <a:gd name="T59" fmla="*/ 360 h 963"/>
                              <a:gd name="T60" fmla="*/ 709 w 816"/>
                              <a:gd name="T61" fmla="*/ 358 h 963"/>
                              <a:gd name="T62" fmla="*/ 764 w 816"/>
                              <a:gd name="T63" fmla="*/ 363 h 963"/>
                              <a:gd name="T64" fmla="*/ 804 w 816"/>
                              <a:gd name="T65" fmla="*/ 375 h 963"/>
                              <a:gd name="T66" fmla="*/ 811 w 816"/>
                              <a:gd name="T67" fmla="*/ 382 h 963"/>
                              <a:gd name="T68" fmla="*/ 771 w 816"/>
                              <a:gd name="T69" fmla="*/ 398 h 963"/>
                              <a:gd name="T70" fmla="*/ 747 w 816"/>
                              <a:gd name="T71" fmla="*/ 429 h 963"/>
                              <a:gd name="T72" fmla="*/ 718 w 816"/>
                              <a:gd name="T73" fmla="*/ 413 h 963"/>
                              <a:gd name="T74" fmla="*/ 678 w 816"/>
                              <a:gd name="T75" fmla="*/ 401 h 963"/>
                              <a:gd name="T76" fmla="*/ 625 w 816"/>
                              <a:gd name="T77" fmla="*/ 391 h 963"/>
                              <a:gd name="T78" fmla="*/ 582 w 816"/>
                              <a:gd name="T79" fmla="*/ 386 h 963"/>
                              <a:gd name="T80" fmla="*/ 589 w 816"/>
                              <a:gd name="T81" fmla="*/ 413 h 963"/>
                              <a:gd name="T82" fmla="*/ 620 w 816"/>
                              <a:gd name="T83" fmla="*/ 472 h 963"/>
                              <a:gd name="T84" fmla="*/ 618 w 816"/>
                              <a:gd name="T85" fmla="*/ 538 h 963"/>
                              <a:gd name="T86" fmla="*/ 578 w 816"/>
                              <a:gd name="T87" fmla="*/ 600 h 963"/>
                              <a:gd name="T88" fmla="*/ 520 w 816"/>
                              <a:gd name="T89" fmla="*/ 655 h 963"/>
                              <a:gd name="T90" fmla="*/ 480 w 816"/>
                              <a:gd name="T91" fmla="*/ 709 h 963"/>
                              <a:gd name="T92" fmla="*/ 463 w 816"/>
                              <a:gd name="T93" fmla="*/ 764 h 963"/>
                              <a:gd name="T94" fmla="*/ 463 w 816"/>
                              <a:gd name="T95" fmla="*/ 818 h 963"/>
                              <a:gd name="T96" fmla="*/ 470 w 816"/>
                              <a:gd name="T97" fmla="*/ 873 h 963"/>
                              <a:gd name="T98" fmla="*/ 477 w 816"/>
                              <a:gd name="T99" fmla="*/ 911 h 963"/>
                              <a:gd name="T100" fmla="*/ 463 w 816"/>
                              <a:gd name="T101" fmla="*/ 918 h 963"/>
                              <a:gd name="T102" fmla="*/ 418 w 816"/>
                              <a:gd name="T103" fmla="*/ 920 h 963"/>
                              <a:gd name="T104" fmla="*/ 356 w 816"/>
                              <a:gd name="T105" fmla="*/ 930 h 963"/>
                              <a:gd name="T106" fmla="*/ 291 w 816"/>
                              <a:gd name="T107" fmla="*/ 949 h 963"/>
                              <a:gd name="T108" fmla="*/ 251 w 816"/>
                              <a:gd name="T109" fmla="*/ 963 h 9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</a:cxnLst>
                            <a:rect l="0" t="0" r="r" b="b"/>
                            <a:pathLst>
                              <a:path w="816" h="963">
                                <a:moveTo>
                                  <a:pt x="0" y="664"/>
                                </a:moveTo>
                                <a:lnTo>
                                  <a:pt x="3" y="662"/>
                                </a:lnTo>
                                <a:lnTo>
                                  <a:pt x="7" y="652"/>
                                </a:lnTo>
                                <a:lnTo>
                                  <a:pt x="12" y="645"/>
                                </a:lnTo>
                                <a:lnTo>
                                  <a:pt x="17" y="640"/>
                                </a:lnTo>
                                <a:lnTo>
                                  <a:pt x="22" y="633"/>
                                </a:lnTo>
                                <a:lnTo>
                                  <a:pt x="26" y="624"/>
                                </a:lnTo>
                                <a:lnTo>
                                  <a:pt x="31" y="614"/>
                                </a:lnTo>
                                <a:lnTo>
                                  <a:pt x="38" y="602"/>
                                </a:lnTo>
                                <a:lnTo>
                                  <a:pt x="43" y="590"/>
                                </a:lnTo>
                                <a:lnTo>
                                  <a:pt x="48" y="581"/>
                                </a:lnTo>
                                <a:lnTo>
                                  <a:pt x="53" y="567"/>
                                </a:lnTo>
                                <a:lnTo>
                                  <a:pt x="57" y="555"/>
                                </a:lnTo>
                                <a:lnTo>
                                  <a:pt x="60" y="541"/>
                                </a:lnTo>
                                <a:lnTo>
                                  <a:pt x="65" y="529"/>
                                </a:lnTo>
                                <a:lnTo>
                                  <a:pt x="67" y="512"/>
                                </a:lnTo>
                                <a:lnTo>
                                  <a:pt x="69" y="498"/>
                                </a:lnTo>
                                <a:lnTo>
                                  <a:pt x="69" y="484"/>
                                </a:lnTo>
                                <a:lnTo>
                                  <a:pt x="72" y="469"/>
                                </a:lnTo>
                                <a:lnTo>
                                  <a:pt x="69" y="455"/>
                                </a:lnTo>
                                <a:lnTo>
                                  <a:pt x="69" y="441"/>
                                </a:lnTo>
                                <a:lnTo>
                                  <a:pt x="69" y="429"/>
                                </a:lnTo>
                                <a:lnTo>
                                  <a:pt x="69" y="417"/>
                                </a:lnTo>
                                <a:lnTo>
                                  <a:pt x="67" y="405"/>
                                </a:lnTo>
                                <a:lnTo>
                                  <a:pt x="65" y="396"/>
                                </a:lnTo>
                                <a:lnTo>
                                  <a:pt x="65" y="386"/>
                                </a:lnTo>
                                <a:lnTo>
                                  <a:pt x="65" y="379"/>
                                </a:lnTo>
                                <a:lnTo>
                                  <a:pt x="62" y="372"/>
                                </a:lnTo>
                                <a:lnTo>
                                  <a:pt x="62" y="367"/>
                                </a:lnTo>
                                <a:lnTo>
                                  <a:pt x="62" y="365"/>
                                </a:lnTo>
                                <a:lnTo>
                                  <a:pt x="167" y="273"/>
                                </a:lnTo>
                                <a:lnTo>
                                  <a:pt x="167" y="275"/>
                                </a:lnTo>
                                <a:lnTo>
                                  <a:pt x="167" y="282"/>
                                </a:lnTo>
                                <a:lnTo>
                                  <a:pt x="167" y="287"/>
                                </a:lnTo>
                                <a:lnTo>
                                  <a:pt x="167" y="294"/>
                                </a:lnTo>
                                <a:lnTo>
                                  <a:pt x="170" y="301"/>
                                </a:lnTo>
                                <a:lnTo>
                                  <a:pt x="172" y="310"/>
                                </a:lnTo>
                                <a:lnTo>
                                  <a:pt x="172" y="318"/>
                                </a:lnTo>
                                <a:lnTo>
                                  <a:pt x="174" y="325"/>
                                </a:lnTo>
                                <a:lnTo>
                                  <a:pt x="174" y="332"/>
                                </a:lnTo>
                                <a:lnTo>
                                  <a:pt x="177" y="341"/>
                                </a:lnTo>
                                <a:lnTo>
                                  <a:pt x="177" y="348"/>
                                </a:lnTo>
                                <a:lnTo>
                                  <a:pt x="179" y="358"/>
                                </a:lnTo>
                                <a:lnTo>
                                  <a:pt x="181" y="363"/>
                                </a:lnTo>
                                <a:lnTo>
                                  <a:pt x="186" y="370"/>
                                </a:lnTo>
                                <a:lnTo>
                                  <a:pt x="191" y="377"/>
                                </a:lnTo>
                                <a:lnTo>
                                  <a:pt x="196" y="384"/>
                                </a:lnTo>
                                <a:lnTo>
                                  <a:pt x="201" y="386"/>
                                </a:lnTo>
                                <a:lnTo>
                                  <a:pt x="208" y="389"/>
                                </a:lnTo>
                                <a:lnTo>
                                  <a:pt x="217" y="389"/>
                                </a:lnTo>
                                <a:lnTo>
                                  <a:pt x="222" y="386"/>
                                </a:lnTo>
                                <a:lnTo>
                                  <a:pt x="239" y="422"/>
                                </a:lnTo>
                                <a:lnTo>
                                  <a:pt x="236" y="422"/>
                                </a:lnTo>
                                <a:lnTo>
                                  <a:pt x="236" y="427"/>
                                </a:lnTo>
                                <a:lnTo>
                                  <a:pt x="234" y="429"/>
                                </a:lnTo>
                                <a:lnTo>
                                  <a:pt x="232" y="436"/>
                                </a:lnTo>
                                <a:lnTo>
                                  <a:pt x="227" y="441"/>
                                </a:lnTo>
                                <a:lnTo>
                                  <a:pt x="224" y="450"/>
                                </a:lnTo>
                                <a:lnTo>
                                  <a:pt x="220" y="460"/>
                                </a:lnTo>
                                <a:lnTo>
                                  <a:pt x="217" y="472"/>
                                </a:lnTo>
                                <a:lnTo>
                                  <a:pt x="215" y="484"/>
                                </a:lnTo>
                                <a:lnTo>
                                  <a:pt x="210" y="498"/>
                                </a:lnTo>
                                <a:lnTo>
                                  <a:pt x="208" y="512"/>
                                </a:lnTo>
                                <a:lnTo>
                                  <a:pt x="208" y="529"/>
                                </a:lnTo>
                                <a:lnTo>
                                  <a:pt x="208" y="543"/>
                                </a:lnTo>
                                <a:lnTo>
                                  <a:pt x="210" y="562"/>
                                </a:lnTo>
                                <a:lnTo>
                                  <a:pt x="213" y="579"/>
                                </a:lnTo>
                                <a:lnTo>
                                  <a:pt x="220" y="598"/>
                                </a:lnTo>
                                <a:lnTo>
                                  <a:pt x="224" y="617"/>
                                </a:lnTo>
                                <a:lnTo>
                                  <a:pt x="234" y="636"/>
                                </a:lnTo>
                                <a:lnTo>
                                  <a:pt x="244" y="657"/>
                                </a:lnTo>
                                <a:lnTo>
                                  <a:pt x="253" y="676"/>
                                </a:lnTo>
                                <a:lnTo>
                                  <a:pt x="265" y="695"/>
                                </a:lnTo>
                                <a:lnTo>
                                  <a:pt x="277" y="714"/>
                                </a:lnTo>
                                <a:lnTo>
                                  <a:pt x="289" y="733"/>
                                </a:lnTo>
                                <a:lnTo>
                                  <a:pt x="301" y="749"/>
                                </a:lnTo>
                                <a:lnTo>
                                  <a:pt x="313" y="766"/>
                                </a:lnTo>
                                <a:lnTo>
                                  <a:pt x="322" y="780"/>
                                </a:lnTo>
                                <a:lnTo>
                                  <a:pt x="334" y="792"/>
                                </a:lnTo>
                                <a:lnTo>
                                  <a:pt x="344" y="804"/>
                                </a:lnTo>
                                <a:lnTo>
                                  <a:pt x="351" y="814"/>
                                </a:lnTo>
                                <a:lnTo>
                                  <a:pt x="358" y="821"/>
                                </a:lnTo>
                                <a:lnTo>
                                  <a:pt x="360" y="825"/>
                                </a:lnTo>
                                <a:lnTo>
                                  <a:pt x="363" y="828"/>
                                </a:lnTo>
                                <a:lnTo>
                                  <a:pt x="360" y="825"/>
                                </a:lnTo>
                                <a:lnTo>
                                  <a:pt x="360" y="821"/>
                                </a:lnTo>
                                <a:lnTo>
                                  <a:pt x="356" y="814"/>
                                </a:lnTo>
                                <a:lnTo>
                                  <a:pt x="353" y="806"/>
                                </a:lnTo>
                                <a:lnTo>
                                  <a:pt x="348" y="797"/>
                                </a:lnTo>
                                <a:lnTo>
                                  <a:pt x="344" y="785"/>
                                </a:lnTo>
                                <a:lnTo>
                                  <a:pt x="339" y="771"/>
                                </a:lnTo>
                                <a:lnTo>
                                  <a:pt x="334" y="757"/>
                                </a:lnTo>
                                <a:lnTo>
                                  <a:pt x="327" y="740"/>
                                </a:lnTo>
                                <a:lnTo>
                                  <a:pt x="322" y="723"/>
                                </a:lnTo>
                                <a:lnTo>
                                  <a:pt x="315" y="704"/>
                                </a:lnTo>
                                <a:lnTo>
                                  <a:pt x="313" y="688"/>
                                </a:lnTo>
                                <a:lnTo>
                                  <a:pt x="306" y="666"/>
                                </a:lnTo>
                                <a:lnTo>
                                  <a:pt x="303" y="647"/>
                                </a:lnTo>
                                <a:lnTo>
                                  <a:pt x="298" y="628"/>
                                </a:lnTo>
                                <a:lnTo>
                                  <a:pt x="296" y="609"/>
                                </a:lnTo>
                                <a:lnTo>
                                  <a:pt x="294" y="590"/>
                                </a:lnTo>
                                <a:lnTo>
                                  <a:pt x="291" y="572"/>
                                </a:lnTo>
                                <a:lnTo>
                                  <a:pt x="291" y="553"/>
                                </a:lnTo>
                                <a:lnTo>
                                  <a:pt x="291" y="534"/>
                                </a:lnTo>
                                <a:lnTo>
                                  <a:pt x="291" y="517"/>
                                </a:lnTo>
                                <a:lnTo>
                                  <a:pt x="294" y="500"/>
                                </a:lnTo>
                                <a:lnTo>
                                  <a:pt x="294" y="484"/>
                                </a:lnTo>
                                <a:lnTo>
                                  <a:pt x="296" y="469"/>
                                </a:lnTo>
                                <a:lnTo>
                                  <a:pt x="296" y="455"/>
                                </a:lnTo>
                                <a:lnTo>
                                  <a:pt x="298" y="443"/>
                                </a:lnTo>
                                <a:lnTo>
                                  <a:pt x="301" y="434"/>
                                </a:lnTo>
                                <a:lnTo>
                                  <a:pt x="303" y="424"/>
                                </a:lnTo>
                                <a:lnTo>
                                  <a:pt x="306" y="417"/>
                                </a:lnTo>
                                <a:lnTo>
                                  <a:pt x="306" y="413"/>
                                </a:lnTo>
                                <a:lnTo>
                                  <a:pt x="306" y="410"/>
                                </a:lnTo>
                                <a:lnTo>
                                  <a:pt x="308" y="410"/>
                                </a:lnTo>
                                <a:lnTo>
                                  <a:pt x="396" y="256"/>
                                </a:lnTo>
                                <a:lnTo>
                                  <a:pt x="399" y="254"/>
                                </a:lnTo>
                                <a:lnTo>
                                  <a:pt x="408" y="251"/>
                                </a:lnTo>
                                <a:lnTo>
                                  <a:pt x="413" y="251"/>
                                </a:lnTo>
                                <a:lnTo>
                                  <a:pt x="420" y="249"/>
                                </a:lnTo>
                                <a:lnTo>
                                  <a:pt x="430" y="244"/>
                                </a:lnTo>
                                <a:lnTo>
                                  <a:pt x="439" y="242"/>
                                </a:lnTo>
                                <a:lnTo>
                                  <a:pt x="449" y="237"/>
                                </a:lnTo>
                                <a:lnTo>
                                  <a:pt x="461" y="232"/>
                                </a:lnTo>
                                <a:lnTo>
                                  <a:pt x="470" y="225"/>
                                </a:lnTo>
                                <a:lnTo>
                                  <a:pt x="482" y="218"/>
                                </a:lnTo>
                                <a:lnTo>
                                  <a:pt x="494" y="208"/>
                                </a:lnTo>
                                <a:lnTo>
                                  <a:pt x="506" y="199"/>
                                </a:lnTo>
                                <a:lnTo>
                                  <a:pt x="518" y="189"/>
                                </a:lnTo>
                                <a:lnTo>
                                  <a:pt x="527" y="180"/>
                                </a:lnTo>
                                <a:lnTo>
                                  <a:pt x="539" y="166"/>
                                </a:lnTo>
                                <a:lnTo>
                                  <a:pt x="549" y="151"/>
                                </a:lnTo>
                                <a:lnTo>
                                  <a:pt x="561" y="137"/>
                                </a:lnTo>
                                <a:lnTo>
                                  <a:pt x="570" y="123"/>
                                </a:lnTo>
                                <a:lnTo>
                                  <a:pt x="580" y="109"/>
                                </a:lnTo>
                                <a:lnTo>
                                  <a:pt x="587" y="92"/>
                                </a:lnTo>
                                <a:lnTo>
                                  <a:pt x="594" y="78"/>
                                </a:lnTo>
                                <a:lnTo>
                                  <a:pt x="604" y="64"/>
                                </a:lnTo>
                                <a:lnTo>
                                  <a:pt x="609" y="49"/>
                                </a:lnTo>
                                <a:lnTo>
                                  <a:pt x="616" y="38"/>
                                </a:lnTo>
                                <a:lnTo>
                                  <a:pt x="620" y="28"/>
                                </a:lnTo>
                                <a:lnTo>
                                  <a:pt x="625" y="19"/>
                                </a:lnTo>
                                <a:lnTo>
                                  <a:pt x="628" y="9"/>
                                </a:lnTo>
                                <a:lnTo>
                                  <a:pt x="630" y="4"/>
                                </a:lnTo>
                                <a:lnTo>
                                  <a:pt x="632" y="0"/>
                                </a:lnTo>
                                <a:lnTo>
                                  <a:pt x="635" y="0"/>
                                </a:lnTo>
                                <a:lnTo>
                                  <a:pt x="759" y="0"/>
                                </a:lnTo>
                                <a:lnTo>
                                  <a:pt x="759" y="2"/>
                                </a:lnTo>
                                <a:lnTo>
                                  <a:pt x="756" y="4"/>
                                </a:lnTo>
                                <a:lnTo>
                                  <a:pt x="752" y="11"/>
                                </a:lnTo>
                                <a:lnTo>
                                  <a:pt x="747" y="21"/>
                                </a:lnTo>
                                <a:lnTo>
                                  <a:pt x="740" y="30"/>
                                </a:lnTo>
                                <a:lnTo>
                                  <a:pt x="730" y="45"/>
                                </a:lnTo>
                                <a:lnTo>
                                  <a:pt x="723" y="59"/>
                                </a:lnTo>
                                <a:lnTo>
                                  <a:pt x="714" y="76"/>
                                </a:lnTo>
                                <a:lnTo>
                                  <a:pt x="704" y="92"/>
                                </a:lnTo>
                                <a:lnTo>
                                  <a:pt x="694" y="111"/>
                                </a:lnTo>
                                <a:lnTo>
                                  <a:pt x="685" y="130"/>
                                </a:lnTo>
                                <a:lnTo>
                                  <a:pt x="678" y="149"/>
                                </a:lnTo>
                                <a:lnTo>
                                  <a:pt x="668" y="168"/>
                                </a:lnTo>
                                <a:lnTo>
                                  <a:pt x="661" y="187"/>
                                </a:lnTo>
                                <a:lnTo>
                                  <a:pt x="654" y="204"/>
                                </a:lnTo>
                                <a:lnTo>
                                  <a:pt x="649" y="223"/>
                                </a:lnTo>
                                <a:lnTo>
                                  <a:pt x="644" y="237"/>
                                </a:lnTo>
                                <a:lnTo>
                                  <a:pt x="642" y="254"/>
                                </a:lnTo>
                                <a:lnTo>
                                  <a:pt x="637" y="268"/>
                                </a:lnTo>
                                <a:lnTo>
                                  <a:pt x="637" y="282"/>
                                </a:lnTo>
                                <a:lnTo>
                                  <a:pt x="635" y="294"/>
                                </a:lnTo>
                                <a:lnTo>
                                  <a:pt x="637" y="303"/>
                                </a:lnTo>
                                <a:lnTo>
                                  <a:pt x="637" y="315"/>
                                </a:lnTo>
                                <a:lnTo>
                                  <a:pt x="640" y="325"/>
                                </a:lnTo>
                                <a:lnTo>
                                  <a:pt x="640" y="332"/>
                                </a:lnTo>
                                <a:lnTo>
                                  <a:pt x="642" y="339"/>
                                </a:lnTo>
                                <a:lnTo>
                                  <a:pt x="642" y="346"/>
                                </a:lnTo>
                                <a:lnTo>
                                  <a:pt x="644" y="351"/>
                                </a:lnTo>
                                <a:lnTo>
                                  <a:pt x="647" y="358"/>
                                </a:lnTo>
                                <a:lnTo>
                                  <a:pt x="649" y="363"/>
                                </a:lnTo>
                                <a:lnTo>
                                  <a:pt x="651" y="360"/>
                                </a:lnTo>
                                <a:lnTo>
                                  <a:pt x="661" y="360"/>
                                </a:lnTo>
                                <a:lnTo>
                                  <a:pt x="666" y="360"/>
                                </a:lnTo>
                                <a:lnTo>
                                  <a:pt x="673" y="360"/>
                                </a:lnTo>
                                <a:lnTo>
                                  <a:pt x="680" y="360"/>
                                </a:lnTo>
                                <a:lnTo>
                                  <a:pt x="690" y="360"/>
                                </a:lnTo>
                                <a:lnTo>
                                  <a:pt x="699" y="358"/>
                                </a:lnTo>
                                <a:lnTo>
                                  <a:pt x="709" y="358"/>
                                </a:lnTo>
                                <a:lnTo>
                                  <a:pt x="718" y="358"/>
                                </a:lnTo>
                                <a:lnTo>
                                  <a:pt x="728" y="358"/>
                                </a:lnTo>
                                <a:lnTo>
                                  <a:pt x="735" y="358"/>
                                </a:lnTo>
                                <a:lnTo>
                                  <a:pt x="745" y="358"/>
                                </a:lnTo>
                                <a:lnTo>
                                  <a:pt x="754" y="360"/>
                                </a:lnTo>
                                <a:lnTo>
                                  <a:pt x="764" y="363"/>
                                </a:lnTo>
                                <a:lnTo>
                                  <a:pt x="768" y="363"/>
                                </a:lnTo>
                                <a:lnTo>
                                  <a:pt x="776" y="365"/>
                                </a:lnTo>
                                <a:lnTo>
                                  <a:pt x="783" y="365"/>
                                </a:lnTo>
                                <a:lnTo>
                                  <a:pt x="790" y="367"/>
                                </a:lnTo>
                                <a:lnTo>
                                  <a:pt x="797" y="370"/>
                                </a:lnTo>
                                <a:lnTo>
                                  <a:pt x="804" y="375"/>
                                </a:lnTo>
                                <a:lnTo>
                                  <a:pt x="809" y="377"/>
                                </a:lnTo>
                                <a:lnTo>
                                  <a:pt x="814" y="379"/>
                                </a:lnTo>
                                <a:lnTo>
                                  <a:pt x="814" y="382"/>
                                </a:lnTo>
                                <a:lnTo>
                                  <a:pt x="816" y="382"/>
                                </a:lnTo>
                                <a:lnTo>
                                  <a:pt x="814" y="382"/>
                                </a:lnTo>
                                <a:lnTo>
                                  <a:pt x="811" y="382"/>
                                </a:lnTo>
                                <a:lnTo>
                                  <a:pt x="804" y="384"/>
                                </a:lnTo>
                                <a:lnTo>
                                  <a:pt x="799" y="386"/>
                                </a:lnTo>
                                <a:lnTo>
                                  <a:pt x="792" y="386"/>
                                </a:lnTo>
                                <a:lnTo>
                                  <a:pt x="785" y="391"/>
                                </a:lnTo>
                                <a:lnTo>
                                  <a:pt x="778" y="394"/>
                                </a:lnTo>
                                <a:lnTo>
                                  <a:pt x="771" y="398"/>
                                </a:lnTo>
                                <a:lnTo>
                                  <a:pt x="766" y="403"/>
                                </a:lnTo>
                                <a:lnTo>
                                  <a:pt x="759" y="408"/>
                                </a:lnTo>
                                <a:lnTo>
                                  <a:pt x="756" y="413"/>
                                </a:lnTo>
                                <a:lnTo>
                                  <a:pt x="752" y="417"/>
                                </a:lnTo>
                                <a:lnTo>
                                  <a:pt x="747" y="424"/>
                                </a:lnTo>
                                <a:lnTo>
                                  <a:pt x="747" y="429"/>
                                </a:lnTo>
                                <a:lnTo>
                                  <a:pt x="745" y="427"/>
                                </a:lnTo>
                                <a:lnTo>
                                  <a:pt x="740" y="424"/>
                                </a:lnTo>
                                <a:lnTo>
                                  <a:pt x="735" y="422"/>
                                </a:lnTo>
                                <a:lnTo>
                                  <a:pt x="728" y="420"/>
                                </a:lnTo>
                                <a:lnTo>
                                  <a:pt x="723" y="415"/>
                                </a:lnTo>
                                <a:lnTo>
                                  <a:pt x="718" y="413"/>
                                </a:lnTo>
                                <a:lnTo>
                                  <a:pt x="711" y="413"/>
                                </a:lnTo>
                                <a:lnTo>
                                  <a:pt x="706" y="410"/>
                                </a:lnTo>
                                <a:lnTo>
                                  <a:pt x="699" y="405"/>
                                </a:lnTo>
                                <a:lnTo>
                                  <a:pt x="692" y="403"/>
                                </a:lnTo>
                                <a:lnTo>
                                  <a:pt x="685" y="403"/>
                                </a:lnTo>
                                <a:lnTo>
                                  <a:pt x="678" y="401"/>
                                </a:lnTo>
                                <a:lnTo>
                                  <a:pt x="668" y="398"/>
                                </a:lnTo>
                                <a:lnTo>
                                  <a:pt x="659" y="396"/>
                                </a:lnTo>
                                <a:lnTo>
                                  <a:pt x="651" y="394"/>
                                </a:lnTo>
                                <a:lnTo>
                                  <a:pt x="642" y="394"/>
                                </a:lnTo>
                                <a:lnTo>
                                  <a:pt x="635" y="391"/>
                                </a:lnTo>
                                <a:lnTo>
                                  <a:pt x="625" y="391"/>
                                </a:lnTo>
                                <a:lnTo>
                                  <a:pt x="616" y="389"/>
                                </a:lnTo>
                                <a:lnTo>
                                  <a:pt x="609" y="389"/>
                                </a:lnTo>
                                <a:lnTo>
                                  <a:pt x="601" y="389"/>
                                </a:lnTo>
                                <a:lnTo>
                                  <a:pt x="594" y="386"/>
                                </a:lnTo>
                                <a:lnTo>
                                  <a:pt x="587" y="386"/>
                                </a:lnTo>
                                <a:lnTo>
                                  <a:pt x="582" y="386"/>
                                </a:lnTo>
                                <a:lnTo>
                                  <a:pt x="575" y="386"/>
                                </a:lnTo>
                                <a:lnTo>
                                  <a:pt x="573" y="386"/>
                                </a:lnTo>
                                <a:lnTo>
                                  <a:pt x="575" y="389"/>
                                </a:lnTo>
                                <a:lnTo>
                                  <a:pt x="580" y="398"/>
                                </a:lnTo>
                                <a:lnTo>
                                  <a:pt x="585" y="403"/>
                                </a:lnTo>
                                <a:lnTo>
                                  <a:pt x="589" y="413"/>
                                </a:lnTo>
                                <a:lnTo>
                                  <a:pt x="597" y="420"/>
                                </a:lnTo>
                                <a:lnTo>
                                  <a:pt x="601" y="429"/>
                                </a:lnTo>
                                <a:lnTo>
                                  <a:pt x="606" y="439"/>
                                </a:lnTo>
                                <a:lnTo>
                                  <a:pt x="611" y="450"/>
                                </a:lnTo>
                                <a:lnTo>
                                  <a:pt x="616" y="460"/>
                                </a:lnTo>
                                <a:lnTo>
                                  <a:pt x="620" y="472"/>
                                </a:lnTo>
                                <a:lnTo>
                                  <a:pt x="623" y="484"/>
                                </a:lnTo>
                                <a:lnTo>
                                  <a:pt x="625" y="496"/>
                                </a:lnTo>
                                <a:lnTo>
                                  <a:pt x="625" y="507"/>
                                </a:lnTo>
                                <a:lnTo>
                                  <a:pt x="625" y="519"/>
                                </a:lnTo>
                                <a:lnTo>
                                  <a:pt x="623" y="529"/>
                                </a:lnTo>
                                <a:lnTo>
                                  <a:pt x="618" y="538"/>
                                </a:lnTo>
                                <a:lnTo>
                                  <a:pt x="616" y="550"/>
                                </a:lnTo>
                                <a:lnTo>
                                  <a:pt x="609" y="560"/>
                                </a:lnTo>
                                <a:lnTo>
                                  <a:pt x="601" y="569"/>
                                </a:lnTo>
                                <a:lnTo>
                                  <a:pt x="594" y="581"/>
                                </a:lnTo>
                                <a:lnTo>
                                  <a:pt x="587" y="588"/>
                                </a:lnTo>
                                <a:lnTo>
                                  <a:pt x="578" y="600"/>
                                </a:lnTo>
                                <a:lnTo>
                                  <a:pt x="568" y="607"/>
                                </a:lnTo>
                                <a:lnTo>
                                  <a:pt x="558" y="617"/>
                                </a:lnTo>
                                <a:lnTo>
                                  <a:pt x="549" y="626"/>
                                </a:lnTo>
                                <a:lnTo>
                                  <a:pt x="539" y="636"/>
                                </a:lnTo>
                                <a:lnTo>
                                  <a:pt x="530" y="645"/>
                                </a:lnTo>
                                <a:lnTo>
                                  <a:pt x="520" y="655"/>
                                </a:lnTo>
                                <a:lnTo>
                                  <a:pt x="513" y="664"/>
                                </a:lnTo>
                                <a:lnTo>
                                  <a:pt x="506" y="674"/>
                                </a:lnTo>
                                <a:lnTo>
                                  <a:pt x="499" y="681"/>
                                </a:lnTo>
                                <a:lnTo>
                                  <a:pt x="492" y="690"/>
                                </a:lnTo>
                                <a:lnTo>
                                  <a:pt x="484" y="700"/>
                                </a:lnTo>
                                <a:lnTo>
                                  <a:pt x="480" y="709"/>
                                </a:lnTo>
                                <a:lnTo>
                                  <a:pt x="475" y="716"/>
                                </a:lnTo>
                                <a:lnTo>
                                  <a:pt x="473" y="726"/>
                                </a:lnTo>
                                <a:lnTo>
                                  <a:pt x="468" y="735"/>
                                </a:lnTo>
                                <a:lnTo>
                                  <a:pt x="465" y="745"/>
                                </a:lnTo>
                                <a:lnTo>
                                  <a:pt x="463" y="754"/>
                                </a:lnTo>
                                <a:lnTo>
                                  <a:pt x="463" y="764"/>
                                </a:lnTo>
                                <a:lnTo>
                                  <a:pt x="461" y="771"/>
                                </a:lnTo>
                                <a:lnTo>
                                  <a:pt x="461" y="780"/>
                                </a:lnTo>
                                <a:lnTo>
                                  <a:pt x="461" y="790"/>
                                </a:lnTo>
                                <a:lnTo>
                                  <a:pt x="461" y="799"/>
                                </a:lnTo>
                                <a:lnTo>
                                  <a:pt x="461" y="809"/>
                                </a:lnTo>
                                <a:lnTo>
                                  <a:pt x="463" y="818"/>
                                </a:lnTo>
                                <a:lnTo>
                                  <a:pt x="463" y="828"/>
                                </a:lnTo>
                                <a:lnTo>
                                  <a:pt x="463" y="837"/>
                                </a:lnTo>
                                <a:lnTo>
                                  <a:pt x="463" y="847"/>
                                </a:lnTo>
                                <a:lnTo>
                                  <a:pt x="465" y="856"/>
                                </a:lnTo>
                                <a:lnTo>
                                  <a:pt x="468" y="866"/>
                                </a:lnTo>
                                <a:lnTo>
                                  <a:pt x="470" y="873"/>
                                </a:lnTo>
                                <a:lnTo>
                                  <a:pt x="470" y="880"/>
                                </a:lnTo>
                                <a:lnTo>
                                  <a:pt x="473" y="889"/>
                                </a:lnTo>
                                <a:lnTo>
                                  <a:pt x="473" y="894"/>
                                </a:lnTo>
                                <a:lnTo>
                                  <a:pt x="475" y="901"/>
                                </a:lnTo>
                                <a:lnTo>
                                  <a:pt x="475" y="906"/>
                                </a:lnTo>
                                <a:lnTo>
                                  <a:pt x="477" y="911"/>
                                </a:lnTo>
                                <a:lnTo>
                                  <a:pt x="480" y="918"/>
                                </a:lnTo>
                                <a:lnTo>
                                  <a:pt x="482" y="920"/>
                                </a:lnTo>
                                <a:lnTo>
                                  <a:pt x="477" y="918"/>
                                </a:lnTo>
                                <a:lnTo>
                                  <a:pt x="473" y="918"/>
                                </a:lnTo>
                                <a:lnTo>
                                  <a:pt x="468" y="918"/>
                                </a:lnTo>
                                <a:lnTo>
                                  <a:pt x="463" y="918"/>
                                </a:lnTo>
                                <a:lnTo>
                                  <a:pt x="456" y="918"/>
                                </a:lnTo>
                                <a:lnTo>
                                  <a:pt x="451" y="920"/>
                                </a:lnTo>
                                <a:lnTo>
                                  <a:pt x="444" y="920"/>
                                </a:lnTo>
                                <a:lnTo>
                                  <a:pt x="437" y="920"/>
                                </a:lnTo>
                                <a:lnTo>
                                  <a:pt x="427" y="920"/>
                                </a:lnTo>
                                <a:lnTo>
                                  <a:pt x="418" y="920"/>
                                </a:lnTo>
                                <a:lnTo>
                                  <a:pt x="408" y="920"/>
                                </a:lnTo>
                                <a:lnTo>
                                  <a:pt x="399" y="923"/>
                                </a:lnTo>
                                <a:lnTo>
                                  <a:pt x="389" y="925"/>
                                </a:lnTo>
                                <a:lnTo>
                                  <a:pt x="380" y="927"/>
                                </a:lnTo>
                                <a:lnTo>
                                  <a:pt x="368" y="927"/>
                                </a:lnTo>
                                <a:lnTo>
                                  <a:pt x="356" y="930"/>
                                </a:lnTo>
                                <a:lnTo>
                                  <a:pt x="344" y="932"/>
                                </a:lnTo>
                                <a:lnTo>
                                  <a:pt x="334" y="937"/>
                                </a:lnTo>
                                <a:lnTo>
                                  <a:pt x="322" y="939"/>
                                </a:lnTo>
                                <a:lnTo>
                                  <a:pt x="310" y="942"/>
                                </a:lnTo>
                                <a:lnTo>
                                  <a:pt x="301" y="946"/>
                                </a:lnTo>
                                <a:lnTo>
                                  <a:pt x="291" y="949"/>
                                </a:lnTo>
                                <a:lnTo>
                                  <a:pt x="282" y="951"/>
                                </a:lnTo>
                                <a:lnTo>
                                  <a:pt x="275" y="954"/>
                                </a:lnTo>
                                <a:lnTo>
                                  <a:pt x="267" y="956"/>
                                </a:lnTo>
                                <a:lnTo>
                                  <a:pt x="260" y="958"/>
                                </a:lnTo>
                                <a:lnTo>
                                  <a:pt x="251" y="963"/>
                                </a:lnTo>
                                <a:lnTo>
                                  <a:pt x="251" y="963"/>
                                </a:lnTo>
                                <a:lnTo>
                                  <a:pt x="0" y="664"/>
                                </a:lnTo>
                                <a:lnTo>
                                  <a:pt x="0" y="6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Freeform 170"/>
                        <wps:cNvSpPr>
                          <a:spLocks/>
                        </wps:cNvSpPr>
                        <wps:spPr bwMode="auto">
                          <a:xfrm>
                            <a:off x="224155" y="346710"/>
                            <a:ext cx="187960" cy="182245"/>
                          </a:xfrm>
                          <a:custGeom>
                            <a:avLst/>
                            <a:gdLst>
                              <a:gd name="T0" fmla="*/ 296 w 296"/>
                              <a:gd name="T1" fmla="*/ 78 h 287"/>
                              <a:gd name="T2" fmla="*/ 296 w 296"/>
                              <a:gd name="T3" fmla="*/ 80 h 287"/>
                              <a:gd name="T4" fmla="*/ 294 w 296"/>
                              <a:gd name="T5" fmla="*/ 88 h 287"/>
                              <a:gd name="T6" fmla="*/ 291 w 296"/>
                              <a:gd name="T7" fmla="*/ 92 h 287"/>
                              <a:gd name="T8" fmla="*/ 289 w 296"/>
                              <a:gd name="T9" fmla="*/ 99 h 287"/>
                              <a:gd name="T10" fmla="*/ 286 w 296"/>
                              <a:gd name="T11" fmla="*/ 107 h 287"/>
                              <a:gd name="T12" fmla="*/ 284 w 296"/>
                              <a:gd name="T13" fmla="*/ 116 h 287"/>
                              <a:gd name="T14" fmla="*/ 282 w 296"/>
                              <a:gd name="T15" fmla="*/ 123 h 287"/>
                              <a:gd name="T16" fmla="*/ 277 w 296"/>
                              <a:gd name="T17" fmla="*/ 133 h 287"/>
                              <a:gd name="T18" fmla="*/ 274 w 296"/>
                              <a:gd name="T19" fmla="*/ 142 h 287"/>
                              <a:gd name="T20" fmla="*/ 270 w 296"/>
                              <a:gd name="T21" fmla="*/ 152 h 287"/>
                              <a:gd name="T22" fmla="*/ 265 w 296"/>
                              <a:gd name="T23" fmla="*/ 161 h 287"/>
                              <a:gd name="T24" fmla="*/ 258 w 296"/>
                              <a:gd name="T25" fmla="*/ 173 h 287"/>
                              <a:gd name="T26" fmla="*/ 253 w 296"/>
                              <a:gd name="T27" fmla="*/ 182 h 287"/>
                              <a:gd name="T28" fmla="*/ 246 w 296"/>
                              <a:gd name="T29" fmla="*/ 192 h 287"/>
                              <a:gd name="T30" fmla="*/ 236 w 296"/>
                              <a:gd name="T31" fmla="*/ 201 h 287"/>
                              <a:gd name="T32" fmla="*/ 229 w 296"/>
                              <a:gd name="T33" fmla="*/ 211 h 287"/>
                              <a:gd name="T34" fmla="*/ 220 w 296"/>
                              <a:gd name="T35" fmla="*/ 220 h 287"/>
                              <a:gd name="T36" fmla="*/ 210 w 296"/>
                              <a:gd name="T37" fmla="*/ 228 h 287"/>
                              <a:gd name="T38" fmla="*/ 200 w 296"/>
                              <a:gd name="T39" fmla="*/ 237 h 287"/>
                              <a:gd name="T40" fmla="*/ 191 w 296"/>
                              <a:gd name="T41" fmla="*/ 244 h 287"/>
                              <a:gd name="T42" fmla="*/ 181 w 296"/>
                              <a:gd name="T43" fmla="*/ 251 h 287"/>
                              <a:gd name="T44" fmla="*/ 172 w 296"/>
                              <a:gd name="T45" fmla="*/ 258 h 287"/>
                              <a:gd name="T46" fmla="*/ 160 w 296"/>
                              <a:gd name="T47" fmla="*/ 266 h 287"/>
                              <a:gd name="T48" fmla="*/ 150 w 296"/>
                              <a:gd name="T49" fmla="*/ 270 h 287"/>
                              <a:gd name="T50" fmla="*/ 141 w 296"/>
                              <a:gd name="T51" fmla="*/ 273 h 287"/>
                              <a:gd name="T52" fmla="*/ 131 w 296"/>
                              <a:gd name="T53" fmla="*/ 280 h 287"/>
                              <a:gd name="T54" fmla="*/ 122 w 296"/>
                              <a:gd name="T55" fmla="*/ 282 h 287"/>
                              <a:gd name="T56" fmla="*/ 112 w 296"/>
                              <a:gd name="T57" fmla="*/ 285 h 287"/>
                              <a:gd name="T58" fmla="*/ 103 w 296"/>
                              <a:gd name="T59" fmla="*/ 285 h 287"/>
                              <a:gd name="T60" fmla="*/ 96 w 296"/>
                              <a:gd name="T61" fmla="*/ 287 h 287"/>
                              <a:gd name="T62" fmla="*/ 86 w 296"/>
                              <a:gd name="T63" fmla="*/ 285 h 287"/>
                              <a:gd name="T64" fmla="*/ 76 w 296"/>
                              <a:gd name="T65" fmla="*/ 282 h 287"/>
                              <a:gd name="T66" fmla="*/ 69 w 296"/>
                              <a:gd name="T67" fmla="*/ 280 h 287"/>
                              <a:gd name="T68" fmla="*/ 62 w 296"/>
                              <a:gd name="T69" fmla="*/ 277 h 287"/>
                              <a:gd name="T70" fmla="*/ 55 w 296"/>
                              <a:gd name="T71" fmla="*/ 273 h 287"/>
                              <a:gd name="T72" fmla="*/ 50 w 296"/>
                              <a:gd name="T73" fmla="*/ 268 h 287"/>
                              <a:gd name="T74" fmla="*/ 45 w 296"/>
                              <a:gd name="T75" fmla="*/ 266 h 287"/>
                              <a:gd name="T76" fmla="*/ 41 w 296"/>
                              <a:gd name="T77" fmla="*/ 261 h 287"/>
                              <a:gd name="T78" fmla="*/ 33 w 296"/>
                              <a:gd name="T79" fmla="*/ 251 h 287"/>
                              <a:gd name="T80" fmla="*/ 26 w 296"/>
                              <a:gd name="T81" fmla="*/ 247 h 287"/>
                              <a:gd name="T82" fmla="*/ 24 w 296"/>
                              <a:gd name="T83" fmla="*/ 239 h 287"/>
                              <a:gd name="T84" fmla="*/ 24 w 296"/>
                              <a:gd name="T85" fmla="*/ 239 h 287"/>
                              <a:gd name="T86" fmla="*/ 0 w 296"/>
                              <a:gd name="T87" fmla="*/ 0 h 287"/>
                              <a:gd name="T88" fmla="*/ 296 w 296"/>
                              <a:gd name="T89" fmla="*/ 78 h 287"/>
                              <a:gd name="T90" fmla="*/ 296 w 296"/>
                              <a:gd name="T91" fmla="*/ 78 h 2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296" h="287">
                                <a:moveTo>
                                  <a:pt x="296" y="78"/>
                                </a:moveTo>
                                <a:lnTo>
                                  <a:pt x="296" y="80"/>
                                </a:lnTo>
                                <a:lnTo>
                                  <a:pt x="294" y="88"/>
                                </a:lnTo>
                                <a:lnTo>
                                  <a:pt x="291" y="92"/>
                                </a:lnTo>
                                <a:lnTo>
                                  <a:pt x="289" y="99"/>
                                </a:lnTo>
                                <a:lnTo>
                                  <a:pt x="286" y="107"/>
                                </a:lnTo>
                                <a:lnTo>
                                  <a:pt x="284" y="116"/>
                                </a:lnTo>
                                <a:lnTo>
                                  <a:pt x="282" y="123"/>
                                </a:lnTo>
                                <a:lnTo>
                                  <a:pt x="277" y="133"/>
                                </a:lnTo>
                                <a:lnTo>
                                  <a:pt x="274" y="142"/>
                                </a:lnTo>
                                <a:lnTo>
                                  <a:pt x="270" y="152"/>
                                </a:lnTo>
                                <a:lnTo>
                                  <a:pt x="265" y="161"/>
                                </a:lnTo>
                                <a:lnTo>
                                  <a:pt x="258" y="173"/>
                                </a:lnTo>
                                <a:lnTo>
                                  <a:pt x="253" y="182"/>
                                </a:lnTo>
                                <a:lnTo>
                                  <a:pt x="246" y="192"/>
                                </a:lnTo>
                                <a:lnTo>
                                  <a:pt x="236" y="201"/>
                                </a:lnTo>
                                <a:lnTo>
                                  <a:pt x="229" y="211"/>
                                </a:lnTo>
                                <a:lnTo>
                                  <a:pt x="220" y="220"/>
                                </a:lnTo>
                                <a:lnTo>
                                  <a:pt x="210" y="228"/>
                                </a:lnTo>
                                <a:lnTo>
                                  <a:pt x="200" y="237"/>
                                </a:lnTo>
                                <a:lnTo>
                                  <a:pt x="191" y="244"/>
                                </a:lnTo>
                                <a:lnTo>
                                  <a:pt x="181" y="251"/>
                                </a:lnTo>
                                <a:lnTo>
                                  <a:pt x="172" y="258"/>
                                </a:lnTo>
                                <a:lnTo>
                                  <a:pt x="160" y="266"/>
                                </a:lnTo>
                                <a:lnTo>
                                  <a:pt x="150" y="270"/>
                                </a:lnTo>
                                <a:lnTo>
                                  <a:pt x="141" y="273"/>
                                </a:lnTo>
                                <a:lnTo>
                                  <a:pt x="131" y="280"/>
                                </a:lnTo>
                                <a:lnTo>
                                  <a:pt x="122" y="282"/>
                                </a:lnTo>
                                <a:lnTo>
                                  <a:pt x="112" y="285"/>
                                </a:lnTo>
                                <a:lnTo>
                                  <a:pt x="103" y="285"/>
                                </a:lnTo>
                                <a:lnTo>
                                  <a:pt x="96" y="287"/>
                                </a:lnTo>
                                <a:lnTo>
                                  <a:pt x="86" y="285"/>
                                </a:lnTo>
                                <a:lnTo>
                                  <a:pt x="76" y="282"/>
                                </a:lnTo>
                                <a:lnTo>
                                  <a:pt x="69" y="280"/>
                                </a:lnTo>
                                <a:lnTo>
                                  <a:pt x="62" y="277"/>
                                </a:lnTo>
                                <a:lnTo>
                                  <a:pt x="55" y="273"/>
                                </a:lnTo>
                                <a:lnTo>
                                  <a:pt x="50" y="268"/>
                                </a:lnTo>
                                <a:lnTo>
                                  <a:pt x="45" y="266"/>
                                </a:lnTo>
                                <a:lnTo>
                                  <a:pt x="41" y="261"/>
                                </a:lnTo>
                                <a:lnTo>
                                  <a:pt x="33" y="251"/>
                                </a:lnTo>
                                <a:lnTo>
                                  <a:pt x="26" y="247"/>
                                </a:lnTo>
                                <a:lnTo>
                                  <a:pt x="24" y="239"/>
                                </a:lnTo>
                                <a:lnTo>
                                  <a:pt x="24" y="239"/>
                                </a:lnTo>
                                <a:lnTo>
                                  <a:pt x="0" y="0"/>
                                </a:lnTo>
                                <a:lnTo>
                                  <a:pt x="296" y="78"/>
                                </a:lnTo>
                                <a:lnTo>
                                  <a:pt x="296" y="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808080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171"/>
                        <wps:cNvSpPr>
                          <a:spLocks/>
                        </wps:cNvSpPr>
                        <wps:spPr bwMode="auto">
                          <a:xfrm>
                            <a:off x="13335" y="125095"/>
                            <a:ext cx="698500" cy="516890"/>
                          </a:xfrm>
                          <a:custGeom>
                            <a:avLst/>
                            <a:gdLst>
                              <a:gd name="T0" fmla="*/ 289 w 1100"/>
                              <a:gd name="T1" fmla="*/ 2 h 814"/>
                              <a:gd name="T2" fmla="*/ 416 w 1100"/>
                              <a:gd name="T3" fmla="*/ 2 h 814"/>
                              <a:gd name="T4" fmla="*/ 595 w 1100"/>
                              <a:gd name="T5" fmla="*/ 33 h 814"/>
                              <a:gd name="T6" fmla="*/ 783 w 1100"/>
                              <a:gd name="T7" fmla="*/ 109 h 814"/>
                              <a:gd name="T8" fmla="*/ 948 w 1100"/>
                              <a:gd name="T9" fmla="*/ 214 h 814"/>
                              <a:gd name="T10" fmla="*/ 1050 w 1100"/>
                              <a:gd name="T11" fmla="*/ 297 h 814"/>
                              <a:gd name="T12" fmla="*/ 1074 w 1100"/>
                              <a:gd name="T13" fmla="*/ 320 h 814"/>
                              <a:gd name="T14" fmla="*/ 1091 w 1100"/>
                              <a:gd name="T15" fmla="*/ 361 h 814"/>
                              <a:gd name="T16" fmla="*/ 1100 w 1100"/>
                              <a:gd name="T17" fmla="*/ 418 h 814"/>
                              <a:gd name="T18" fmla="*/ 1081 w 1100"/>
                              <a:gd name="T19" fmla="*/ 477 h 814"/>
                              <a:gd name="T20" fmla="*/ 1031 w 1100"/>
                              <a:gd name="T21" fmla="*/ 529 h 814"/>
                              <a:gd name="T22" fmla="*/ 964 w 1100"/>
                              <a:gd name="T23" fmla="*/ 567 h 814"/>
                              <a:gd name="T24" fmla="*/ 900 w 1100"/>
                              <a:gd name="T25" fmla="*/ 588 h 814"/>
                              <a:gd name="T26" fmla="*/ 850 w 1100"/>
                              <a:gd name="T27" fmla="*/ 593 h 814"/>
                              <a:gd name="T28" fmla="*/ 821 w 1100"/>
                              <a:gd name="T29" fmla="*/ 588 h 814"/>
                              <a:gd name="T30" fmla="*/ 926 w 1100"/>
                              <a:gd name="T31" fmla="*/ 503 h 814"/>
                              <a:gd name="T32" fmla="*/ 900 w 1100"/>
                              <a:gd name="T33" fmla="*/ 505 h 814"/>
                              <a:gd name="T34" fmla="*/ 859 w 1100"/>
                              <a:gd name="T35" fmla="*/ 508 h 814"/>
                              <a:gd name="T36" fmla="*/ 812 w 1100"/>
                              <a:gd name="T37" fmla="*/ 513 h 814"/>
                              <a:gd name="T38" fmla="*/ 764 w 1100"/>
                              <a:gd name="T39" fmla="*/ 513 h 814"/>
                              <a:gd name="T40" fmla="*/ 728 w 1100"/>
                              <a:gd name="T41" fmla="*/ 513 h 814"/>
                              <a:gd name="T42" fmla="*/ 733 w 1100"/>
                              <a:gd name="T43" fmla="*/ 505 h 814"/>
                              <a:gd name="T44" fmla="*/ 771 w 1100"/>
                              <a:gd name="T45" fmla="*/ 491 h 814"/>
                              <a:gd name="T46" fmla="*/ 812 w 1100"/>
                              <a:gd name="T47" fmla="*/ 470 h 814"/>
                              <a:gd name="T48" fmla="*/ 843 w 1100"/>
                              <a:gd name="T49" fmla="*/ 425 h 814"/>
                              <a:gd name="T50" fmla="*/ 707 w 1100"/>
                              <a:gd name="T51" fmla="*/ 406 h 814"/>
                              <a:gd name="T52" fmla="*/ 683 w 1100"/>
                              <a:gd name="T53" fmla="*/ 422 h 814"/>
                              <a:gd name="T54" fmla="*/ 640 w 1100"/>
                              <a:gd name="T55" fmla="*/ 439 h 814"/>
                              <a:gd name="T56" fmla="*/ 573 w 1100"/>
                              <a:gd name="T57" fmla="*/ 444 h 814"/>
                              <a:gd name="T58" fmla="*/ 492 w 1100"/>
                              <a:gd name="T59" fmla="*/ 434 h 814"/>
                              <a:gd name="T60" fmla="*/ 430 w 1100"/>
                              <a:gd name="T61" fmla="*/ 422 h 814"/>
                              <a:gd name="T62" fmla="*/ 416 w 1100"/>
                              <a:gd name="T63" fmla="*/ 494 h 814"/>
                              <a:gd name="T64" fmla="*/ 346 w 1100"/>
                              <a:gd name="T65" fmla="*/ 588 h 814"/>
                              <a:gd name="T66" fmla="*/ 334 w 1100"/>
                              <a:gd name="T67" fmla="*/ 558 h 814"/>
                              <a:gd name="T68" fmla="*/ 313 w 1100"/>
                              <a:gd name="T69" fmla="*/ 522 h 814"/>
                              <a:gd name="T70" fmla="*/ 287 w 1100"/>
                              <a:gd name="T71" fmla="*/ 498 h 814"/>
                              <a:gd name="T72" fmla="*/ 253 w 1100"/>
                              <a:gd name="T73" fmla="*/ 498 h 814"/>
                              <a:gd name="T74" fmla="*/ 225 w 1100"/>
                              <a:gd name="T75" fmla="*/ 522 h 814"/>
                              <a:gd name="T76" fmla="*/ 201 w 1100"/>
                              <a:gd name="T77" fmla="*/ 562 h 814"/>
                              <a:gd name="T78" fmla="*/ 191 w 1100"/>
                              <a:gd name="T79" fmla="*/ 619 h 814"/>
                              <a:gd name="T80" fmla="*/ 191 w 1100"/>
                              <a:gd name="T81" fmla="*/ 667 h 814"/>
                              <a:gd name="T82" fmla="*/ 194 w 1100"/>
                              <a:gd name="T83" fmla="*/ 690 h 814"/>
                              <a:gd name="T84" fmla="*/ 39 w 1100"/>
                              <a:gd name="T85" fmla="*/ 804 h 814"/>
                              <a:gd name="T86" fmla="*/ 24 w 1100"/>
                              <a:gd name="T87" fmla="*/ 757 h 814"/>
                              <a:gd name="T88" fmla="*/ 8 w 1100"/>
                              <a:gd name="T89" fmla="*/ 669 h 814"/>
                              <a:gd name="T90" fmla="*/ 0 w 1100"/>
                              <a:gd name="T91" fmla="*/ 550 h 814"/>
                              <a:gd name="T92" fmla="*/ 8 w 1100"/>
                              <a:gd name="T93" fmla="*/ 415 h 814"/>
                              <a:gd name="T94" fmla="*/ 39 w 1100"/>
                              <a:gd name="T95" fmla="*/ 280 h 814"/>
                              <a:gd name="T96" fmla="*/ 91 w 1100"/>
                              <a:gd name="T97" fmla="*/ 164 h 814"/>
                              <a:gd name="T98" fmla="*/ 163 w 1100"/>
                              <a:gd name="T99" fmla="*/ 76 h 814"/>
                              <a:gd name="T100" fmla="*/ 225 w 1100"/>
                              <a:gd name="T101" fmla="*/ 24 h 814"/>
                              <a:gd name="T102" fmla="*/ 253 w 1100"/>
                              <a:gd name="T103" fmla="*/ 7 h 8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1100" h="814">
                                <a:moveTo>
                                  <a:pt x="253" y="7"/>
                                </a:moveTo>
                                <a:lnTo>
                                  <a:pt x="256" y="5"/>
                                </a:lnTo>
                                <a:lnTo>
                                  <a:pt x="261" y="5"/>
                                </a:lnTo>
                                <a:lnTo>
                                  <a:pt x="272" y="2"/>
                                </a:lnTo>
                                <a:lnTo>
                                  <a:pt x="289" y="2"/>
                                </a:lnTo>
                                <a:lnTo>
                                  <a:pt x="308" y="2"/>
                                </a:lnTo>
                                <a:lnTo>
                                  <a:pt x="332" y="0"/>
                                </a:lnTo>
                                <a:lnTo>
                                  <a:pt x="356" y="0"/>
                                </a:lnTo>
                                <a:lnTo>
                                  <a:pt x="385" y="2"/>
                                </a:lnTo>
                                <a:lnTo>
                                  <a:pt x="416" y="2"/>
                                </a:lnTo>
                                <a:lnTo>
                                  <a:pt x="449" y="7"/>
                                </a:lnTo>
                                <a:lnTo>
                                  <a:pt x="482" y="9"/>
                                </a:lnTo>
                                <a:lnTo>
                                  <a:pt x="518" y="17"/>
                                </a:lnTo>
                                <a:lnTo>
                                  <a:pt x="556" y="24"/>
                                </a:lnTo>
                                <a:lnTo>
                                  <a:pt x="595" y="33"/>
                                </a:lnTo>
                                <a:lnTo>
                                  <a:pt x="633" y="45"/>
                                </a:lnTo>
                                <a:lnTo>
                                  <a:pt x="673" y="59"/>
                                </a:lnTo>
                                <a:lnTo>
                                  <a:pt x="709" y="74"/>
                                </a:lnTo>
                                <a:lnTo>
                                  <a:pt x="747" y="90"/>
                                </a:lnTo>
                                <a:lnTo>
                                  <a:pt x="783" y="109"/>
                                </a:lnTo>
                                <a:lnTo>
                                  <a:pt x="819" y="130"/>
                                </a:lnTo>
                                <a:lnTo>
                                  <a:pt x="855" y="149"/>
                                </a:lnTo>
                                <a:lnTo>
                                  <a:pt x="888" y="171"/>
                                </a:lnTo>
                                <a:lnTo>
                                  <a:pt x="917" y="192"/>
                                </a:lnTo>
                                <a:lnTo>
                                  <a:pt x="948" y="214"/>
                                </a:lnTo>
                                <a:lnTo>
                                  <a:pt x="971" y="233"/>
                                </a:lnTo>
                                <a:lnTo>
                                  <a:pt x="995" y="251"/>
                                </a:lnTo>
                                <a:lnTo>
                                  <a:pt x="1017" y="268"/>
                                </a:lnTo>
                                <a:lnTo>
                                  <a:pt x="1036" y="285"/>
                                </a:lnTo>
                                <a:lnTo>
                                  <a:pt x="1050" y="297"/>
                                </a:lnTo>
                                <a:lnTo>
                                  <a:pt x="1060" y="306"/>
                                </a:lnTo>
                                <a:lnTo>
                                  <a:pt x="1067" y="311"/>
                                </a:lnTo>
                                <a:lnTo>
                                  <a:pt x="1069" y="313"/>
                                </a:lnTo>
                                <a:lnTo>
                                  <a:pt x="1072" y="318"/>
                                </a:lnTo>
                                <a:lnTo>
                                  <a:pt x="1074" y="320"/>
                                </a:lnTo>
                                <a:lnTo>
                                  <a:pt x="1076" y="327"/>
                                </a:lnTo>
                                <a:lnTo>
                                  <a:pt x="1079" y="332"/>
                                </a:lnTo>
                                <a:lnTo>
                                  <a:pt x="1084" y="342"/>
                                </a:lnTo>
                                <a:lnTo>
                                  <a:pt x="1086" y="349"/>
                                </a:lnTo>
                                <a:lnTo>
                                  <a:pt x="1091" y="361"/>
                                </a:lnTo>
                                <a:lnTo>
                                  <a:pt x="1093" y="370"/>
                                </a:lnTo>
                                <a:lnTo>
                                  <a:pt x="1096" y="382"/>
                                </a:lnTo>
                                <a:lnTo>
                                  <a:pt x="1098" y="391"/>
                                </a:lnTo>
                                <a:lnTo>
                                  <a:pt x="1100" y="406"/>
                                </a:lnTo>
                                <a:lnTo>
                                  <a:pt x="1100" y="418"/>
                                </a:lnTo>
                                <a:lnTo>
                                  <a:pt x="1100" y="429"/>
                                </a:lnTo>
                                <a:lnTo>
                                  <a:pt x="1098" y="441"/>
                                </a:lnTo>
                                <a:lnTo>
                                  <a:pt x="1093" y="453"/>
                                </a:lnTo>
                                <a:lnTo>
                                  <a:pt x="1088" y="465"/>
                                </a:lnTo>
                                <a:lnTo>
                                  <a:pt x="1081" y="477"/>
                                </a:lnTo>
                                <a:lnTo>
                                  <a:pt x="1074" y="489"/>
                                </a:lnTo>
                                <a:lnTo>
                                  <a:pt x="1065" y="498"/>
                                </a:lnTo>
                                <a:lnTo>
                                  <a:pt x="1053" y="508"/>
                                </a:lnTo>
                                <a:lnTo>
                                  <a:pt x="1043" y="520"/>
                                </a:lnTo>
                                <a:lnTo>
                                  <a:pt x="1031" y="529"/>
                                </a:lnTo>
                                <a:lnTo>
                                  <a:pt x="1019" y="539"/>
                                </a:lnTo>
                                <a:lnTo>
                                  <a:pt x="1005" y="546"/>
                                </a:lnTo>
                                <a:lnTo>
                                  <a:pt x="991" y="553"/>
                                </a:lnTo>
                                <a:lnTo>
                                  <a:pt x="976" y="560"/>
                                </a:lnTo>
                                <a:lnTo>
                                  <a:pt x="964" y="567"/>
                                </a:lnTo>
                                <a:lnTo>
                                  <a:pt x="950" y="572"/>
                                </a:lnTo>
                                <a:lnTo>
                                  <a:pt x="936" y="577"/>
                                </a:lnTo>
                                <a:lnTo>
                                  <a:pt x="924" y="581"/>
                                </a:lnTo>
                                <a:lnTo>
                                  <a:pt x="912" y="586"/>
                                </a:lnTo>
                                <a:lnTo>
                                  <a:pt x="900" y="588"/>
                                </a:lnTo>
                                <a:lnTo>
                                  <a:pt x="888" y="591"/>
                                </a:lnTo>
                                <a:lnTo>
                                  <a:pt x="878" y="591"/>
                                </a:lnTo>
                                <a:lnTo>
                                  <a:pt x="869" y="593"/>
                                </a:lnTo>
                                <a:lnTo>
                                  <a:pt x="859" y="593"/>
                                </a:lnTo>
                                <a:lnTo>
                                  <a:pt x="850" y="593"/>
                                </a:lnTo>
                                <a:lnTo>
                                  <a:pt x="843" y="593"/>
                                </a:lnTo>
                                <a:lnTo>
                                  <a:pt x="838" y="593"/>
                                </a:lnTo>
                                <a:lnTo>
                                  <a:pt x="831" y="591"/>
                                </a:lnTo>
                                <a:lnTo>
                                  <a:pt x="826" y="591"/>
                                </a:lnTo>
                                <a:lnTo>
                                  <a:pt x="821" y="588"/>
                                </a:lnTo>
                                <a:lnTo>
                                  <a:pt x="819" y="588"/>
                                </a:lnTo>
                                <a:lnTo>
                                  <a:pt x="814" y="586"/>
                                </a:lnTo>
                                <a:lnTo>
                                  <a:pt x="812" y="586"/>
                                </a:lnTo>
                                <a:lnTo>
                                  <a:pt x="929" y="503"/>
                                </a:lnTo>
                                <a:lnTo>
                                  <a:pt x="926" y="503"/>
                                </a:lnTo>
                                <a:lnTo>
                                  <a:pt x="921" y="503"/>
                                </a:lnTo>
                                <a:lnTo>
                                  <a:pt x="917" y="503"/>
                                </a:lnTo>
                                <a:lnTo>
                                  <a:pt x="912" y="505"/>
                                </a:lnTo>
                                <a:lnTo>
                                  <a:pt x="905" y="505"/>
                                </a:lnTo>
                                <a:lnTo>
                                  <a:pt x="900" y="505"/>
                                </a:lnTo>
                                <a:lnTo>
                                  <a:pt x="893" y="505"/>
                                </a:lnTo>
                                <a:lnTo>
                                  <a:pt x="886" y="508"/>
                                </a:lnTo>
                                <a:lnTo>
                                  <a:pt x="876" y="508"/>
                                </a:lnTo>
                                <a:lnTo>
                                  <a:pt x="869" y="508"/>
                                </a:lnTo>
                                <a:lnTo>
                                  <a:pt x="859" y="508"/>
                                </a:lnTo>
                                <a:lnTo>
                                  <a:pt x="850" y="510"/>
                                </a:lnTo>
                                <a:lnTo>
                                  <a:pt x="840" y="510"/>
                                </a:lnTo>
                                <a:lnTo>
                                  <a:pt x="833" y="513"/>
                                </a:lnTo>
                                <a:lnTo>
                                  <a:pt x="821" y="513"/>
                                </a:lnTo>
                                <a:lnTo>
                                  <a:pt x="812" y="513"/>
                                </a:lnTo>
                                <a:lnTo>
                                  <a:pt x="802" y="513"/>
                                </a:lnTo>
                                <a:lnTo>
                                  <a:pt x="793" y="513"/>
                                </a:lnTo>
                                <a:lnTo>
                                  <a:pt x="783" y="513"/>
                                </a:lnTo>
                                <a:lnTo>
                                  <a:pt x="773" y="513"/>
                                </a:lnTo>
                                <a:lnTo>
                                  <a:pt x="764" y="513"/>
                                </a:lnTo>
                                <a:lnTo>
                                  <a:pt x="757" y="513"/>
                                </a:lnTo>
                                <a:lnTo>
                                  <a:pt x="747" y="513"/>
                                </a:lnTo>
                                <a:lnTo>
                                  <a:pt x="740" y="513"/>
                                </a:lnTo>
                                <a:lnTo>
                                  <a:pt x="733" y="513"/>
                                </a:lnTo>
                                <a:lnTo>
                                  <a:pt x="728" y="513"/>
                                </a:lnTo>
                                <a:lnTo>
                                  <a:pt x="721" y="513"/>
                                </a:lnTo>
                                <a:lnTo>
                                  <a:pt x="719" y="513"/>
                                </a:lnTo>
                                <a:lnTo>
                                  <a:pt x="721" y="510"/>
                                </a:lnTo>
                                <a:lnTo>
                                  <a:pt x="731" y="508"/>
                                </a:lnTo>
                                <a:lnTo>
                                  <a:pt x="733" y="505"/>
                                </a:lnTo>
                                <a:lnTo>
                                  <a:pt x="740" y="503"/>
                                </a:lnTo>
                                <a:lnTo>
                                  <a:pt x="747" y="501"/>
                                </a:lnTo>
                                <a:lnTo>
                                  <a:pt x="757" y="498"/>
                                </a:lnTo>
                                <a:lnTo>
                                  <a:pt x="764" y="494"/>
                                </a:lnTo>
                                <a:lnTo>
                                  <a:pt x="771" y="491"/>
                                </a:lnTo>
                                <a:lnTo>
                                  <a:pt x="781" y="486"/>
                                </a:lnTo>
                                <a:lnTo>
                                  <a:pt x="788" y="482"/>
                                </a:lnTo>
                                <a:lnTo>
                                  <a:pt x="795" y="477"/>
                                </a:lnTo>
                                <a:lnTo>
                                  <a:pt x="804" y="472"/>
                                </a:lnTo>
                                <a:lnTo>
                                  <a:pt x="812" y="470"/>
                                </a:lnTo>
                                <a:lnTo>
                                  <a:pt x="819" y="465"/>
                                </a:lnTo>
                                <a:lnTo>
                                  <a:pt x="828" y="453"/>
                                </a:lnTo>
                                <a:lnTo>
                                  <a:pt x="835" y="444"/>
                                </a:lnTo>
                                <a:lnTo>
                                  <a:pt x="838" y="432"/>
                                </a:lnTo>
                                <a:lnTo>
                                  <a:pt x="843" y="425"/>
                                </a:lnTo>
                                <a:lnTo>
                                  <a:pt x="843" y="415"/>
                                </a:lnTo>
                                <a:lnTo>
                                  <a:pt x="843" y="408"/>
                                </a:lnTo>
                                <a:lnTo>
                                  <a:pt x="843" y="406"/>
                                </a:lnTo>
                                <a:lnTo>
                                  <a:pt x="709" y="406"/>
                                </a:lnTo>
                                <a:lnTo>
                                  <a:pt x="707" y="406"/>
                                </a:lnTo>
                                <a:lnTo>
                                  <a:pt x="702" y="410"/>
                                </a:lnTo>
                                <a:lnTo>
                                  <a:pt x="697" y="413"/>
                                </a:lnTo>
                                <a:lnTo>
                                  <a:pt x="695" y="415"/>
                                </a:lnTo>
                                <a:lnTo>
                                  <a:pt x="688" y="418"/>
                                </a:lnTo>
                                <a:lnTo>
                                  <a:pt x="683" y="422"/>
                                </a:lnTo>
                                <a:lnTo>
                                  <a:pt x="676" y="427"/>
                                </a:lnTo>
                                <a:lnTo>
                                  <a:pt x="668" y="429"/>
                                </a:lnTo>
                                <a:lnTo>
                                  <a:pt x="659" y="432"/>
                                </a:lnTo>
                                <a:lnTo>
                                  <a:pt x="652" y="437"/>
                                </a:lnTo>
                                <a:lnTo>
                                  <a:pt x="640" y="439"/>
                                </a:lnTo>
                                <a:lnTo>
                                  <a:pt x="628" y="441"/>
                                </a:lnTo>
                                <a:lnTo>
                                  <a:pt x="616" y="444"/>
                                </a:lnTo>
                                <a:lnTo>
                                  <a:pt x="604" y="446"/>
                                </a:lnTo>
                                <a:lnTo>
                                  <a:pt x="587" y="444"/>
                                </a:lnTo>
                                <a:lnTo>
                                  <a:pt x="573" y="444"/>
                                </a:lnTo>
                                <a:lnTo>
                                  <a:pt x="556" y="444"/>
                                </a:lnTo>
                                <a:lnTo>
                                  <a:pt x="540" y="444"/>
                                </a:lnTo>
                                <a:lnTo>
                                  <a:pt x="523" y="439"/>
                                </a:lnTo>
                                <a:lnTo>
                                  <a:pt x="509" y="437"/>
                                </a:lnTo>
                                <a:lnTo>
                                  <a:pt x="492" y="434"/>
                                </a:lnTo>
                                <a:lnTo>
                                  <a:pt x="478" y="434"/>
                                </a:lnTo>
                                <a:lnTo>
                                  <a:pt x="463" y="429"/>
                                </a:lnTo>
                                <a:lnTo>
                                  <a:pt x="449" y="427"/>
                                </a:lnTo>
                                <a:lnTo>
                                  <a:pt x="437" y="425"/>
                                </a:lnTo>
                                <a:lnTo>
                                  <a:pt x="430" y="422"/>
                                </a:lnTo>
                                <a:lnTo>
                                  <a:pt x="420" y="420"/>
                                </a:lnTo>
                                <a:lnTo>
                                  <a:pt x="413" y="418"/>
                                </a:lnTo>
                                <a:lnTo>
                                  <a:pt x="411" y="418"/>
                                </a:lnTo>
                                <a:lnTo>
                                  <a:pt x="480" y="494"/>
                                </a:lnTo>
                                <a:lnTo>
                                  <a:pt x="416" y="494"/>
                                </a:lnTo>
                                <a:lnTo>
                                  <a:pt x="447" y="534"/>
                                </a:lnTo>
                                <a:lnTo>
                                  <a:pt x="394" y="534"/>
                                </a:lnTo>
                                <a:lnTo>
                                  <a:pt x="399" y="581"/>
                                </a:lnTo>
                                <a:lnTo>
                                  <a:pt x="346" y="591"/>
                                </a:lnTo>
                                <a:lnTo>
                                  <a:pt x="346" y="588"/>
                                </a:lnTo>
                                <a:lnTo>
                                  <a:pt x="344" y="581"/>
                                </a:lnTo>
                                <a:lnTo>
                                  <a:pt x="342" y="574"/>
                                </a:lnTo>
                                <a:lnTo>
                                  <a:pt x="339" y="569"/>
                                </a:lnTo>
                                <a:lnTo>
                                  <a:pt x="337" y="562"/>
                                </a:lnTo>
                                <a:lnTo>
                                  <a:pt x="334" y="558"/>
                                </a:lnTo>
                                <a:lnTo>
                                  <a:pt x="330" y="548"/>
                                </a:lnTo>
                                <a:lnTo>
                                  <a:pt x="327" y="541"/>
                                </a:lnTo>
                                <a:lnTo>
                                  <a:pt x="323" y="534"/>
                                </a:lnTo>
                                <a:lnTo>
                                  <a:pt x="318" y="529"/>
                                </a:lnTo>
                                <a:lnTo>
                                  <a:pt x="313" y="522"/>
                                </a:lnTo>
                                <a:lnTo>
                                  <a:pt x="308" y="515"/>
                                </a:lnTo>
                                <a:lnTo>
                                  <a:pt x="303" y="510"/>
                                </a:lnTo>
                                <a:lnTo>
                                  <a:pt x="299" y="508"/>
                                </a:lnTo>
                                <a:lnTo>
                                  <a:pt x="292" y="501"/>
                                </a:lnTo>
                                <a:lnTo>
                                  <a:pt x="287" y="498"/>
                                </a:lnTo>
                                <a:lnTo>
                                  <a:pt x="280" y="496"/>
                                </a:lnTo>
                                <a:lnTo>
                                  <a:pt x="272" y="496"/>
                                </a:lnTo>
                                <a:lnTo>
                                  <a:pt x="268" y="496"/>
                                </a:lnTo>
                                <a:lnTo>
                                  <a:pt x="261" y="498"/>
                                </a:lnTo>
                                <a:lnTo>
                                  <a:pt x="253" y="498"/>
                                </a:lnTo>
                                <a:lnTo>
                                  <a:pt x="249" y="503"/>
                                </a:lnTo>
                                <a:lnTo>
                                  <a:pt x="241" y="505"/>
                                </a:lnTo>
                                <a:lnTo>
                                  <a:pt x="234" y="510"/>
                                </a:lnTo>
                                <a:lnTo>
                                  <a:pt x="230" y="515"/>
                                </a:lnTo>
                                <a:lnTo>
                                  <a:pt x="225" y="522"/>
                                </a:lnTo>
                                <a:lnTo>
                                  <a:pt x="218" y="527"/>
                                </a:lnTo>
                                <a:lnTo>
                                  <a:pt x="213" y="534"/>
                                </a:lnTo>
                                <a:lnTo>
                                  <a:pt x="208" y="543"/>
                                </a:lnTo>
                                <a:lnTo>
                                  <a:pt x="206" y="553"/>
                                </a:lnTo>
                                <a:lnTo>
                                  <a:pt x="201" y="562"/>
                                </a:lnTo>
                                <a:lnTo>
                                  <a:pt x="198" y="572"/>
                                </a:lnTo>
                                <a:lnTo>
                                  <a:pt x="196" y="584"/>
                                </a:lnTo>
                                <a:lnTo>
                                  <a:pt x="196" y="596"/>
                                </a:lnTo>
                                <a:lnTo>
                                  <a:pt x="194" y="607"/>
                                </a:lnTo>
                                <a:lnTo>
                                  <a:pt x="191" y="619"/>
                                </a:lnTo>
                                <a:lnTo>
                                  <a:pt x="191" y="629"/>
                                </a:lnTo>
                                <a:lnTo>
                                  <a:pt x="191" y="641"/>
                                </a:lnTo>
                                <a:lnTo>
                                  <a:pt x="191" y="650"/>
                                </a:lnTo>
                                <a:lnTo>
                                  <a:pt x="191" y="660"/>
                                </a:lnTo>
                                <a:lnTo>
                                  <a:pt x="191" y="667"/>
                                </a:lnTo>
                                <a:lnTo>
                                  <a:pt x="194" y="676"/>
                                </a:lnTo>
                                <a:lnTo>
                                  <a:pt x="194" y="681"/>
                                </a:lnTo>
                                <a:lnTo>
                                  <a:pt x="194" y="686"/>
                                </a:lnTo>
                                <a:lnTo>
                                  <a:pt x="194" y="688"/>
                                </a:lnTo>
                                <a:lnTo>
                                  <a:pt x="194" y="690"/>
                                </a:lnTo>
                                <a:lnTo>
                                  <a:pt x="153" y="757"/>
                                </a:lnTo>
                                <a:lnTo>
                                  <a:pt x="43" y="814"/>
                                </a:lnTo>
                                <a:lnTo>
                                  <a:pt x="41" y="812"/>
                                </a:lnTo>
                                <a:lnTo>
                                  <a:pt x="41" y="809"/>
                                </a:lnTo>
                                <a:lnTo>
                                  <a:pt x="39" y="804"/>
                                </a:lnTo>
                                <a:lnTo>
                                  <a:pt x="36" y="800"/>
                                </a:lnTo>
                                <a:lnTo>
                                  <a:pt x="34" y="790"/>
                                </a:lnTo>
                                <a:lnTo>
                                  <a:pt x="29" y="781"/>
                                </a:lnTo>
                                <a:lnTo>
                                  <a:pt x="27" y="769"/>
                                </a:lnTo>
                                <a:lnTo>
                                  <a:pt x="24" y="757"/>
                                </a:lnTo>
                                <a:lnTo>
                                  <a:pt x="22" y="740"/>
                                </a:lnTo>
                                <a:lnTo>
                                  <a:pt x="17" y="726"/>
                                </a:lnTo>
                                <a:lnTo>
                                  <a:pt x="15" y="707"/>
                                </a:lnTo>
                                <a:lnTo>
                                  <a:pt x="12" y="690"/>
                                </a:lnTo>
                                <a:lnTo>
                                  <a:pt x="8" y="669"/>
                                </a:lnTo>
                                <a:lnTo>
                                  <a:pt x="5" y="648"/>
                                </a:lnTo>
                                <a:lnTo>
                                  <a:pt x="3" y="624"/>
                                </a:lnTo>
                                <a:lnTo>
                                  <a:pt x="3" y="603"/>
                                </a:lnTo>
                                <a:lnTo>
                                  <a:pt x="0" y="577"/>
                                </a:lnTo>
                                <a:lnTo>
                                  <a:pt x="0" y="550"/>
                                </a:lnTo>
                                <a:lnTo>
                                  <a:pt x="0" y="524"/>
                                </a:lnTo>
                                <a:lnTo>
                                  <a:pt x="3" y="498"/>
                                </a:lnTo>
                                <a:lnTo>
                                  <a:pt x="3" y="470"/>
                                </a:lnTo>
                                <a:lnTo>
                                  <a:pt x="5" y="441"/>
                                </a:lnTo>
                                <a:lnTo>
                                  <a:pt x="8" y="415"/>
                                </a:lnTo>
                                <a:lnTo>
                                  <a:pt x="12" y="387"/>
                                </a:lnTo>
                                <a:lnTo>
                                  <a:pt x="17" y="358"/>
                                </a:lnTo>
                                <a:lnTo>
                                  <a:pt x="24" y="332"/>
                                </a:lnTo>
                                <a:lnTo>
                                  <a:pt x="29" y="304"/>
                                </a:lnTo>
                                <a:lnTo>
                                  <a:pt x="39" y="280"/>
                                </a:lnTo>
                                <a:lnTo>
                                  <a:pt x="46" y="254"/>
                                </a:lnTo>
                                <a:lnTo>
                                  <a:pt x="55" y="230"/>
                                </a:lnTo>
                                <a:lnTo>
                                  <a:pt x="65" y="206"/>
                                </a:lnTo>
                                <a:lnTo>
                                  <a:pt x="79" y="185"/>
                                </a:lnTo>
                                <a:lnTo>
                                  <a:pt x="91" y="164"/>
                                </a:lnTo>
                                <a:lnTo>
                                  <a:pt x="103" y="142"/>
                                </a:lnTo>
                                <a:lnTo>
                                  <a:pt x="117" y="123"/>
                                </a:lnTo>
                                <a:lnTo>
                                  <a:pt x="134" y="107"/>
                                </a:lnTo>
                                <a:lnTo>
                                  <a:pt x="146" y="90"/>
                                </a:lnTo>
                                <a:lnTo>
                                  <a:pt x="163" y="76"/>
                                </a:lnTo>
                                <a:lnTo>
                                  <a:pt x="175" y="62"/>
                                </a:lnTo>
                                <a:lnTo>
                                  <a:pt x="191" y="52"/>
                                </a:lnTo>
                                <a:lnTo>
                                  <a:pt x="201" y="40"/>
                                </a:lnTo>
                                <a:lnTo>
                                  <a:pt x="215" y="31"/>
                                </a:lnTo>
                                <a:lnTo>
                                  <a:pt x="225" y="24"/>
                                </a:lnTo>
                                <a:lnTo>
                                  <a:pt x="234" y="17"/>
                                </a:lnTo>
                                <a:lnTo>
                                  <a:pt x="241" y="12"/>
                                </a:lnTo>
                                <a:lnTo>
                                  <a:pt x="249" y="7"/>
                                </a:lnTo>
                                <a:lnTo>
                                  <a:pt x="251" y="7"/>
                                </a:lnTo>
                                <a:lnTo>
                                  <a:pt x="253" y="7"/>
                                </a:lnTo>
                                <a:lnTo>
                                  <a:pt x="253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1A1A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172"/>
                        <wps:cNvSpPr>
                          <a:spLocks/>
                        </wps:cNvSpPr>
                        <wps:spPr bwMode="auto">
                          <a:xfrm>
                            <a:off x="266700" y="417195"/>
                            <a:ext cx="114935" cy="98425"/>
                          </a:xfrm>
                          <a:custGeom>
                            <a:avLst/>
                            <a:gdLst>
                              <a:gd name="T0" fmla="*/ 102 w 181"/>
                              <a:gd name="T1" fmla="*/ 3 h 155"/>
                              <a:gd name="T2" fmla="*/ 107 w 181"/>
                              <a:gd name="T3" fmla="*/ 3 h 155"/>
                              <a:gd name="T4" fmla="*/ 110 w 181"/>
                              <a:gd name="T5" fmla="*/ 3 h 155"/>
                              <a:gd name="T6" fmla="*/ 119 w 181"/>
                              <a:gd name="T7" fmla="*/ 3 h 155"/>
                              <a:gd name="T8" fmla="*/ 124 w 181"/>
                              <a:gd name="T9" fmla="*/ 3 h 155"/>
                              <a:gd name="T10" fmla="*/ 133 w 181"/>
                              <a:gd name="T11" fmla="*/ 3 h 155"/>
                              <a:gd name="T12" fmla="*/ 141 w 181"/>
                              <a:gd name="T13" fmla="*/ 3 h 155"/>
                              <a:gd name="T14" fmla="*/ 148 w 181"/>
                              <a:gd name="T15" fmla="*/ 3 h 155"/>
                              <a:gd name="T16" fmla="*/ 155 w 181"/>
                              <a:gd name="T17" fmla="*/ 3 h 155"/>
                              <a:gd name="T18" fmla="*/ 162 w 181"/>
                              <a:gd name="T19" fmla="*/ 5 h 155"/>
                              <a:gd name="T20" fmla="*/ 167 w 181"/>
                              <a:gd name="T21" fmla="*/ 5 h 155"/>
                              <a:gd name="T22" fmla="*/ 172 w 181"/>
                              <a:gd name="T23" fmla="*/ 7 h 155"/>
                              <a:gd name="T24" fmla="*/ 179 w 181"/>
                              <a:gd name="T25" fmla="*/ 10 h 155"/>
                              <a:gd name="T26" fmla="*/ 181 w 181"/>
                              <a:gd name="T27" fmla="*/ 12 h 155"/>
                              <a:gd name="T28" fmla="*/ 129 w 181"/>
                              <a:gd name="T29" fmla="*/ 43 h 155"/>
                              <a:gd name="T30" fmla="*/ 141 w 181"/>
                              <a:gd name="T31" fmla="*/ 71 h 155"/>
                              <a:gd name="T32" fmla="*/ 136 w 181"/>
                              <a:gd name="T33" fmla="*/ 71 h 155"/>
                              <a:gd name="T34" fmla="*/ 129 w 181"/>
                              <a:gd name="T35" fmla="*/ 76 h 155"/>
                              <a:gd name="T36" fmla="*/ 122 w 181"/>
                              <a:gd name="T37" fmla="*/ 81 h 155"/>
                              <a:gd name="T38" fmla="*/ 117 w 181"/>
                              <a:gd name="T39" fmla="*/ 93 h 155"/>
                              <a:gd name="T40" fmla="*/ 112 w 181"/>
                              <a:gd name="T41" fmla="*/ 100 h 155"/>
                              <a:gd name="T42" fmla="*/ 112 w 181"/>
                              <a:gd name="T43" fmla="*/ 109 h 155"/>
                              <a:gd name="T44" fmla="*/ 114 w 181"/>
                              <a:gd name="T45" fmla="*/ 114 h 155"/>
                              <a:gd name="T46" fmla="*/ 117 w 181"/>
                              <a:gd name="T47" fmla="*/ 117 h 155"/>
                              <a:gd name="T48" fmla="*/ 76 w 181"/>
                              <a:gd name="T49" fmla="*/ 136 h 155"/>
                              <a:gd name="T50" fmla="*/ 29 w 181"/>
                              <a:gd name="T51" fmla="*/ 155 h 155"/>
                              <a:gd name="T52" fmla="*/ 0 w 181"/>
                              <a:gd name="T53" fmla="*/ 140 h 155"/>
                              <a:gd name="T54" fmla="*/ 52 w 181"/>
                              <a:gd name="T55" fmla="*/ 117 h 155"/>
                              <a:gd name="T56" fmla="*/ 31 w 181"/>
                              <a:gd name="T57" fmla="*/ 90 h 155"/>
                              <a:gd name="T58" fmla="*/ 81 w 181"/>
                              <a:gd name="T59" fmla="*/ 88 h 155"/>
                              <a:gd name="T60" fmla="*/ 50 w 181"/>
                              <a:gd name="T61" fmla="*/ 43 h 155"/>
                              <a:gd name="T62" fmla="*/ 105 w 181"/>
                              <a:gd name="T63" fmla="*/ 36 h 155"/>
                              <a:gd name="T64" fmla="*/ 74 w 181"/>
                              <a:gd name="T65" fmla="*/ 0 h 155"/>
                              <a:gd name="T66" fmla="*/ 102 w 181"/>
                              <a:gd name="T67" fmla="*/ 3 h 155"/>
                              <a:gd name="T68" fmla="*/ 102 w 181"/>
                              <a:gd name="T69" fmla="*/ 3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181" h="155">
                                <a:moveTo>
                                  <a:pt x="102" y="3"/>
                                </a:moveTo>
                                <a:lnTo>
                                  <a:pt x="107" y="3"/>
                                </a:lnTo>
                                <a:lnTo>
                                  <a:pt x="110" y="3"/>
                                </a:lnTo>
                                <a:lnTo>
                                  <a:pt x="119" y="3"/>
                                </a:lnTo>
                                <a:lnTo>
                                  <a:pt x="124" y="3"/>
                                </a:lnTo>
                                <a:lnTo>
                                  <a:pt x="133" y="3"/>
                                </a:lnTo>
                                <a:lnTo>
                                  <a:pt x="141" y="3"/>
                                </a:lnTo>
                                <a:lnTo>
                                  <a:pt x="148" y="3"/>
                                </a:lnTo>
                                <a:lnTo>
                                  <a:pt x="155" y="3"/>
                                </a:lnTo>
                                <a:lnTo>
                                  <a:pt x="162" y="5"/>
                                </a:lnTo>
                                <a:lnTo>
                                  <a:pt x="167" y="5"/>
                                </a:lnTo>
                                <a:lnTo>
                                  <a:pt x="172" y="7"/>
                                </a:lnTo>
                                <a:lnTo>
                                  <a:pt x="179" y="10"/>
                                </a:lnTo>
                                <a:lnTo>
                                  <a:pt x="181" y="12"/>
                                </a:lnTo>
                                <a:lnTo>
                                  <a:pt x="129" y="43"/>
                                </a:lnTo>
                                <a:lnTo>
                                  <a:pt x="141" y="71"/>
                                </a:lnTo>
                                <a:lnTo>
                                  <a:pt x="136" y="71"/>
                                </a:lnTo>
                                <a:lnTo>
                                  <a:pt x="129" y="76"/>
                                </a:lnTo>
                                <a:lnTo>
                                  <a:pt x="122" y="81"/>
                                </a:lnTo>
                                <a:lnTo>
                                  <a:pt x="117" y="93"/>
                                </a:lnTo>
                                <a:lnTo>
                                  <a:pt x="112" y="100"/>
                                </a:lnTo>
                                <a:lnTo>
                                  <a:pt x="112" y="109"/>
                                </a:lnTo>
                                <a:lnTo>
                                  <a:pt x="114" y="114"/>
                                </a:lnTo>
                                <a:lnTo>
                                  <a:pt x="117" y="117"/>
                                </a:lnTo>
                                <a:lnTo>
                                  <a:pt x="76" y="136"/>
                                </a:lnTo>
                                <a:lnTo>
                                  <a:pt x="29" y="155"/>
                                </a:lnTo>
                                <a:lnTo>
                                  <a:pt x="0" y="140"/>
                                </a:lnTo>
                                <a:lnTo>
                                  <a:pt x="52" y="117"/>
                                </a:lnTo>
                                <a:lnTo>
                                  <a:pt x="31" y="90"/>
                                </a:lnTo>
                                <a:lnTo>
                                  <a:pt x="81" y="88"/>
                                </a:lnTo>
                                <a:lnTo>
                                  <a:pt x="50" y="43"/>
                                </a:lnTo>
                                <a:lnTo>
                                  <a:pt x="105" y="36"/>
                                </a:lnTo>
                                <a:lnTo>
                                  <a:pt x="74" y="0"/>
                                </a:lnTo>
                                <a:lnTo>
                                  <a:pt x="102" y="3"/>
                                </a:lnTo>
                                <a:lnTo>
                                  <a:pt x="102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B3B3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173"/>
                        <wps:cNvSpPr>
                          <a:spLocks/>
                        </wps:cNvSpPr>
                        <wps:spPr bwMode="auto">
                          <a:xfrm>
                            <a:off x="487680" y="641985"/>
                            <a:ext cx="112395" cy="156845"/>
                          </a:xfrm>
                          <a:custGeom>
                            <a:avLst/>
                            <a:gdLst>
                              <a:gd name="T0" fmla="*/ 103 w 177"/>
                              <a:gd name="T1" fmla="*/ 0 h 247"/>
                              <a:gd name="T2" fmla="*/ 81 w 177"/>
                              <a:gd name="T3" fmla="*/ 14 h 247"/>
                              <a:gd name="T4" fmla="*/ 43 w 177"/>
                              <a:gd name="T5" fmla="*/ 185 h 247"/>
                              <a:gd name="T6" fmla="*/ 0 w 177"/>
                              <a:gd name="T7" fmla="*/ 199 h 247"/>
                              <a:gd name="T8" fmla="*/ 5 w 177"/>
                              <a:gd name="T9" fmla="*/ 247 h 247"/>
                              <a:gd name="T10" fmla="*/ 134 w 177"/>
                              <a:gd name="T11" fmla="*/ 187 h 247"/>
                              <a:gd name="T12" fmla="*/ 177 w 177"/>
                              <a:gd name="T13" fmla="*/ 133 h 247"/>
                              <a:gd name="T14" fmla="*/ 103 w 177"/>
                              <a:gd name="T15" fmla="*/ 0 h 247"/>
                              <a:gd name="T16" fmla="*/ 103 w 177"/>
                              <a:gd name="T17" fmla="*/ 0 h 2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7" h="247">
                                <a:moveTo>
                                  <a:pt x="103" y="0"/>
                                </a:moveTo>
                                <a:lnTo>
                                  <a:pt x="81" y="14"/>
                                </a:lnTo>
                                <a:lnTo>
                                  <a:pt x="43" y="185"/>
                                </a:lnTo>
                                <a:lnTo>
                                  <a:pt x="0" y="199"/>
                                </a:lnTo>
                                <a:lnTo>
                                  <a:pt x="5" y="247"/>
                                </a:lnTo>
                                <a:lnTo>
                                  <a:pt x="134" y="187"/>
                                </a:lnTo>
                                <a:lnTo>
                                  <a:pt x="177" y="133"/>
                                </a:lnTo>
                                <a:lnTo>
                                  <a:pt x="103" y="0"/>
                                </a:lnTo>
                                <a:lnTo>
                                  <a:pt x="1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99EBEB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Freeform 174"/>
                        <wps:cNvSpPr>
                          <a:spLocks/>
                        </wps:cNvSpPr>
                        <wps:spPr bwMode="auto">
                          <a:xfrm>
                            <a:off x="483235" y="650875"/>
                            <a:ext cx="45720" cy="123825"/>
                          </a:xfrm>
                          <a:custGeom>
                            <a:avLst/>
                            <a:gdLst>
                              <a:gd name="T0" fmla="*/ 72 w 72"/>
                              <a:gd name="T1" fmla="*/ 0 h 195"/>
                              <a:gd name="T2" fmla="*/ 17 w 72"/>
                              <a:gd name="T3" fmla="*/ 40 h 195"/>
                              <a:gd name="T4" fmla="*/ 0 w 72"/>
                              <a:gd name="T5" fmla="*/ 171 h 195"/>
                              <a:gd name="T6" fmla="*/ 0 w 72"/>
                              <a:gd name="T7" fmla="*/ 195 h 195"/>
                              <a:gd name="T8" fmla="*/ 41 w 72"/>
                              <a:gd name="T9" fmla="*/ 150 h 195"/>
                              <a:gd name="T10" fmla="*/ 72 w 72"/>
                              <a:gd name="T11" fmla="*/ 0 h 195"/>
                              <a:gd name="T12" fmla="*/ 72 w 72"/>
                              <a:gd name="T13" fmla="*/ 0 h 1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" h="195">
                                <a:moveTo>
                                  <a:pt x="72" y="0"/>
                                </a:moveTo>
                                <a:lnTo>
                                  <a:pt x="17" y="40"/>
                                </a:lnTo>
                                <a:lnTo>
                                  <a:pt x="0" y="171"/>
                                </a:lnTo>
                                <a:lnTo>
                                  <a:pt x="0" y="195"/>
                                </a:lnTo>
                                <a:lnTo>
                                  <a:pt x="41" y="150"/>
                                </a:lnTo>
                                <a:lnTo>
                                  <a:pt x="72" y="0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175"/>
                        <wps:cNvSpPr>
                          <a:spLocks/>
                        </wps:cNvSpPr>
                        <wps:spPr bwMode="auto">
                          <a:xfrm>
                            <a:off x="233045" y="489585"/>
                            <a:ext cx="377190" cy="319405"/>
                          </a:xfrm>
                          <a:custGeom>
                            <a:avLst/>
                            <a:gdLst>
                              <a:gd name="T0" fmla="*/ 535 w 594"/>
                              <a:gd name="T1" fmla="*/ 396 h 503"/>
                              <a:gd name="T2" fmla="*/ 504 w 594"/>
                              <a:gd name="T3" fmla="*/ 264 h 503"/>
                              <a:gd name="T4" fmla="*/ 499 w 594"/>
                              <a:gd name="T5" fmla="*/ 238 h 503"/>
                              <a:gd name="T6" fmla="*/ 504 w 594"/>
                              <a:gd name="T7" fmla="*/ 238 h 503"/>
                              <a:gd name="T8" fmla="*/ 511 w 594"/>
                              <a:gd name="T9" fmla="*/ 245 h 503"/>
                              <a:gd name="T10" fmla="*/ 516 w 594"/>
                              <a:gd name="T11" fmla="*/ 252 h 503"/>
                              <a:gd name="T12" fmla="*/ 525 w 594"/>
                              <a:gd name="T13" fmla="*/ 261 h 503"/>
                              <a:gd name="T14" fmla="*/ 535 w 594"/>
                              <a:gd name="T15" fmla="*/ 273 h 503"/>
                              <a:gd name="T16" fmla="*/ 544 w 594"/>
                              <a:gd name="T17" fmla="*/ 290 h 503"/>
                              <a:gd name="T18" fmla="*/ 556 w 594"/>
                              <a:gd name="T19" fmla="*/ 306 h 503"/>
                              <a:gd name="T20" fmla="*/ 568 w 594"/>
                              <a:gd name="T21" fmla="*/ 321 h 503"/>
                              <a:gd name="T22" fmla="*/ 578 w 594"/>
                              <a:gd name="T23" fmla="*/ 335 h 503"/>
                              <a:gd name="T24" fmla="*/ 585 w 594"/>
                              <a:gd name="T25" fmla="*/ 347 h 503"/>
                              <a:gd name="T26" fmla="*/ 594 w 594"/>
                              <a:gd name="T27" fmla="*/ 359 h 503"/>
                              <a:gd name="T28" fmla="*/ 592 w 594"/>
                              <a:gd name="T29" fmla="*/ 366 h 503"/>
                              <a:gd name="T30" fmla="*/ 587 w 594"/>
                              <a:gd name="T31" fmla="*/ 382 h 503"/>
                              <a:gd name="T32" fmla="*/ 580 w 594"/>
                              <a:gd name="T33" fmla="*/ 392 h 503"/>
                              <a:gd name="T34" fmla="*/ 575 w 594"/>
                              <a:gd name="T35" fmla="*/ 404 h 503"/>
                              <a:gd name="T36" fmla="*/ 563 w 594"/>
                              <a:gd name="T37" fmla="*/ 418 h 503"/>
                              <a:gd name="T38" fmla="*/ 549 w 594"/>
                              <a:gd name="T39" fmla="*/ 432 h 503"/>
                              <a:gd name="T40" fmla="*/ 530 w 594"/>
                              <a:gd name="T41" fmla="*/ 444 h 503"/>
                              <a:gd name="T42" fmla="*/ 509 w 594"/>
                              <a:gd name="T43" fmla="*/ 458 h 503"/>
                              <a:gd name="T44" fmla="*/ 489 w 594"/>
                              <a:gd name="T45" fmla="*/ 470 h 503"/>
                              <a:gd name="T46" fmla="*/ 468 w 594"/>
                              <a:gd name="T47" fmla="*/ 482 h 503"/>
                              <a:gd name="T48" fmla="*/ 449 w 594"/>
                              <a:gd name="T49" fmla="*/ 491 h 503"/>
                              <a:gd name="T50" fmla="*/ 435 w 594"/>
                              <a:gd name="T51" fmla="*/ 499 h 503"/>
                              <a:gd name="T52" fmla="*/ 423 w 594"/>
                              <a:gd name="T53" fmla="*/ 503 h 503"/>
                              <a:gd name="T54" fmla="*/ 420 w 594"/>
                              <a:gd name="T55" fmla="*/ 503 h 503"/>
                              <a:gd name="T56" fmla="*/ 413 w 594"/>
                              <a:gd name="T57" fmla="*/ 503 h 503"/>
                              <a:gd name="T58" fmla="*/ 401 w 594"/>
                              <a:gd name="T59" fmla="*/ 496 h 503"/>
                              <a:gd name="T60" fmla="*/ 389 w 594"/>
                              <a:gd name="T61" fmla="*/ 489 h 503"/>
                              <a:gd name="T62" fmla="*/ 385 w 594"/>
                              <a:gd name="T63" fmla="*/ 482 h 503"/>
                              <a:gd name="T64" fmla="*/ 385 w 594"/>
                              <a:gd name="T65" fmla="*/ 468 h 503"/>
                              <a:gd name="T66" fmla="*/ 389 w 594"/>
                              <a:gd name="T67" fmla="*/ 446 h 503"/>
                              <a:gd name="T68" fmla="*/ 392 w 594"/>
                              <a:gd name="T69" fmla="*/ 427 h 503"/>
                              <a:gd name="T70" fmla="*/ 392 w 594"/>
                              <a:gd name="T71" fmla="*/ 418 h 503"/>
                              <a:gd name="T72" fmla="*/ 504 w 594"/>
                              <a:gd name="T73" fmla="*/ 418 h 503"/>
                              <a:gd name="T74" fmla="*/ 189 w 594"/>
                              <a:gd name="T75" fmla="*/ 176 h 503"/>
                              <a:gd name="T76" fmla="*/ 19 w 594"/>
                              <a:gd name="T77" fmla="*/ 0 h 5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594" h="503">
                                <a:moveTo>
                                  <a:pt x="19" y="0"/>
                                </a:moveTo>
                                <a:lnTo>
                                  <a:pt x="535" y="396"/>
                                </a:lnTo>
                                <a:lnTo>
                                  <a:pt x="566" y="366"/>
                                </a:lnTo>
                                <a:lnTo>
                                  <a:pt x="504" y="264"/>
                                </a:lnTo>
                                <a:lnTo>
                                  <a:pt x="482" y="256"/>
                                </a:lnTo>
                                <a:lnTo>
                                  <a:pt x="499" y="238"/>
                                </a:lnTo>
                                <a:lnTo>
                                  <a:pt x="499" y="235"/>
                                </a:lnTo>
                                <a:lnTo>
                                  <a:pt x="504" y="238"/>
                                </a:lnTo>
                                <a:lnTo>
                                  <a:pt x="506" y="240"/>
                                </a:lnTo>
                                <a:lnTo>
                                  <a:pt x="511" y="245"/>
                                </a:lnTo>
                                <a:lnTo>
                                  <a:pt x="513" y="247"/>
                                </a:lnTo>
                                <a:lnTo>
                                  <a:pt x="516" y="252"/>
                                </a:lnTo>
                                <a:lnTo>
                                  <a:pt x="521" y="256"/>
                                </a:lnTo>
                                <a:lnTo>
                                  <a:pt x="525" y="261"/>
                                </a:lnTo>
                                <a:lnTo>
                                  <a:pt x="528" y="268"/>
                                </a:lnTo>
                                <a:lnTo>
                                  <a:pt x="535" y="273"/>
                                </a:lnTo>
                                <a:lnTo>
                                  <a:pt x="537" y="280"/>
                                </a:lnTo>
                                <a:lnTo>
                                  <a:pt x="544" y="290"/>
                                </a:lnTo>
                                <a:lnTo>
                                  <a:pt x="549" y="297"/>
                                </a:lnTo>
                                <a:lnTo>
                                  <a:pt x="556" y="306"/>
                                </a:lnTo>
                                <a:lnTo>
                                  <a:pt x="561" y="313"/>
                                </a:lnTo>
                                <a:lnTo>
                                  <a:pt x="568" y="321"/>
                                </a:lnTo>
                                <a:lnTo>
                                  <a:pt x="571" y="328"/>
                                </a:lnTo>
                                <a:lnTo>
                                  <a:pt x="578" y="335"/>
                                </a:lnTo>
                                <a:lnTo>
                                  <a:pt x="580" y="342"/>
                                </a:lnTo>
                                <a:lnTo>
                                  <a:pt x="585" y="347"/>
                                </a:lnTo>
                                <a:lnTo>
                                  <a:pt x="590" y="356"/>
                                </a:lnTo>
                                <a:lnTo>
                                  <a:pt x="594" y="359"/>
                                </a:lnTo>
                                <a:lnTo>
                                  <a:pt x="592" y="361"/>
                                </a:lnTo>
                                <a:lnTo>
                                  <a:pt x="592" y="366"/>
                                </a:lnTo>
                                <a:lnTo>
                                  <a:pt x="590" y="370"/>
                                </a:lnTo>
                                <a:lnTo>
                                  <a:pt x="587" y="382"/>
                                </a:lnTo>
                                <a:lnTo>
                                  <a:pt x="585" y="387"/>
                                </a:lnTo>
                                <a:lnTo>
                                  <a:pt x="580" y="392"/>
                                </a:lnTo>
                                <a:lnTo>
                                  <a:pt x="578" y="399"/>
                                </a:lnTo>
                                <a:lnTo>
                                  <a:pt x="575" y="404"/>
                                </a:lnTo>
                                <a:lnTo>
                                  <a:pt x="568" y="411"/>
                                </a:lnTo>
                                <a:lnTo>
                                  <a:pt x="563" y="418"/>
                                </a:lnTo>
                                <a:lnTo>
                                  <a:pt x="556" y="425"/>
                                </a:lnTo>
                                <a:lnTo>
                                  <a:pt x="549" y="432"/>
                                </a:lnTo>
                                <a:lnTo>
                                  <a:pt x="540" y="439"/>
                                </a:lnTo>
                                <a:lnTo>
                                  <a:pt x="530" y="444"/>
                                </a:lnTo>
                                <a:lnTo>
                                  <a:pt x="521" y="451"/>
                                </a:lnTo>
                                <a:lnTo>
                                  <a:pt x="509" y="458"/>
                                </a:lnTo>
                                <a:lnTo>
                                  <a:pt x="499" y="465"/>
                                </a:lnTo>
                                <a:lnTo>
                                  <a:pt x="489" y="470"/>
                                </a:lnTo>
                                <a:lnTo>
                                  <a:pt x="478" y="477"/>
                                </a:lnTo>
                                <a:lnTo>
                                  <a:pt x="468" y="482"/>
                                </a:lnTo>
                                <a:lnTo>
                                  <a:pt x="456" y="487"/>
                                </a:lnTo>
                                <a:lnTo>
                                  <a:pt x="449" y="491"/>
                                </a:lnTo>
                                <a:lnTo>
                                  <a:pt x="439" y="494"/>
                                </a:lnTo>
                                <a:lnTo>
                                  <a:pt x="435" y="499"/>
                                </a:lnTo>
                                <a:lnTo>
                                  <a:pt x="427" y="501"/>
                                </a:lnTo>
                                <a:lnTo>
                                  <a:pt x="423" y="503"/>
                                </a:lnTo>
                                <a:lnTo>
                                  <a:pt x="420" y="503"/>
                                </a:lnTo>
                                <a:lnTo>
                                  <a:pt x="420" y="503"/>
                                </a:lnTo>
                                <a:lnTo>
                                  <a:pt x="418" y="503"/>
                                </a:lnTo>
                                <a:lnTo>
                                  <a:pt x="413" y="503"/>
                                </a:lnTo>
                                <a:lnTo>
                                  <a:pt x="408" y="499"/>
                                </a:lnTo>
                                <a:lnTo>
                                  <a:pt x="401" y="496"/>
                                </a:lnTo>
                                <a:lnTo>
                                  <a:pt x="394" y="494"/>
                                </a:lnTo>
                                <a:lnTo>
                                  <a:pt x="389" y="489"/>
                                </a:lnTo>
                                <a:lnTo>
                                  <a:pt x="385" y="484"/>
                                </a:lnTo>
                                <a:lnTo>
                                  <a:pt x="385" y="482"/>
                                </a:lnTo>
                                <a:lnTo>
                                  <a:pt x="385" y="477"/>
                                </a:lnTo>
                                <a:lnTo>
                                  <a:pt x="385" y="468"/>
                                </a:lnTo>
                                <a:lnTo>
                                  <a:pt x="387" y="458"/>
                                </a:lnTo>
                                <a:lnTo>
                                  <a:pt x="389" y="446"/>
                                </a:lnTo>
                                <a:lnTo>
                                  <a:pt x="389" y="434"/>
                                </a:lnTo>
                                <a:lnTo>
                                  <a:pt x="392" y="427"/>
                                </a:lnTo>
                                <a:lnTo>
                                  <a:pt x="392" y="420"/>
                                </a:lnTo>
                                <a:lnTo>
                                  <a:pt x="392" y="418"/>
                                </a:lnTo>
                                <a:lnTo>
                                  <a:pt x="408" y="477"/>
                                </a:lnTo>
                                <a:lnTo>
                                  <a:pt x="504" y="418"/>
                                </a:lnTo>
                                <a:lnTo>
                                  <a:pt x="322" y="275"/>
                                </a:lnTo>
                                <a:lnTo>
                                  <a:pt x="189" y="176"/>
                                </a:lnTo>
                                <a:lnTo>
                                  <a:pt x="0" y="17"/>
                                </a:lnTo>
                                <a:lnTo>
                                  <a:pt x="19" y="0"/>
                                </a:lnTo>
                                <a:lnTo>
                                  <a:pt x="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333333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176"/>
                        <wps:cNvSpPr>
                          <a:spLocks/>
                        </wps:cNvSpPr>
                        <wps:spPr bwMode="auto">
                          <a:xfrm>
                            <a:off x="655955" y="1187450"/>
                            <a:ext cx="407670" cy="360045"/>
                          </a:xfrm>
                          <a:custGeom>
                            <a:avLst/>
                            <a:gdLst>
                              <a:gd name="T0" fmla="*/ 29 w 642"/>
                              <a:gd name="T1" fmla="*/ 387 h 567"/>
                              <a:gd name="T2" fmla="*/ 43 w 642"/>
                              <a:gd name="T3" fmla="*/ 126 h 567"/>
                              <a:gd name="T4" fmla="*/ 53 w 642"/>
                              <a:gd name="T5" fmla="*/ 116 h 567"/>
                              <a:gd name="T6" fmla="*/ 60 w 642"/>
                              <a:gd name="T7" fmla="*/ 109 h 567"/>
                              <a:gd name="T8" fmla="*/ 72 w 642"/>
                              <a:gd name="T9" fmla="*/ 100 h 567"/>
                              <a:gd name="T10" fmla="*/ 86 w 642"/>
                              <a:gd name="T11" fmla="*/ 90 h 567"/>
                              <a:gd name="T12" fmla="*/ 100 w 642"/>
                              <a:gd name="T13" fmla="*/ 81 h 567"/>
                              <a:gd name="T14" fmla="*/ 117 w 642"/>
                              <a:gd name="T15" fmla="*/ 71 h 567"/>
                              <a:gd name="T16" fmla="*/ 131 w 642"/>
                              <a:gd name="T17" fmla="*/ 62 h 567"/>
                              <a:gd name="T18" fmla="*/ 146 w 642"/>
                              <a:gd name="T19" fmla="*/ 52 h 567"/>
                              <a:gd name="T20" fmla="*/ 160 w 642"/>
                              <a:gd name="T21" fmla="*/ 45 h 567"/>
                              <a:gd name="T22" fmla="*/ 172 w 642"/>
                              <a:gd name="T23" fmla="*/ 38 h 567"/>
                              <a:gd name="T24" fmla="*/ 184 w 642"/>
                              <a:gd name="T25" fmla="*/ 35 h 567"/>
                              <a:gd name="T26" fmla="*/ 198 w 642"/>
                              <a:gd name="T27" fmla="*/ 26 h 567"/>
                              <a:gd name="T28" fmla="*/ 205 w 642"/>
                              <a:gd name="T29" fmla="*/ 26 h 567"/>
                              <a:gd name="T30" fmla="*/ 205 w 642"/>
                              <a:gd name="T31" fmla="*/ 26 h 567"/>
                              <a:gd name="T32" fmla="*/ 215 w 642"/>
                              <a:gd name="T33" fmla="*/ 26 h 567"/>
                              <a:gd name="T34" fmla="*/ 229 w 642"/>
                              <a:gd name="T35" fmla="*/ 24 h 567"/>
                              <a:gd name="T36" fmla="*/ 239 w 642"/>
                              <a:gd name="T37" fmla="*/ 21 h 567"/>
                              <a:gd name="T38" fmla="*/ 251 w 642"/>
                              <a:gd name="T39" fmla="*/ 21 h 567"/>
                              <a:gd name="T40" fmla="*/ 260 w 642"/>
                              <a:gd name="T41" fmla="*/ 19 h 567"/>
                              <a:gd name="T42" fmla="*/ 274 w 642"/>
                              <a:gd name="T43" fmla="*/ 14 h 567"/>
                              <a:gd name="T44" fmla="*/ 286 w 642"/>
                              <a:gd name="T45" fmla="*/ 12 h 567"/>
                              <a:gd name="T46" fmla="*/ 298 w 642"/>
                              <a:gd name="T47" fmla="*/ 9 h 567"/>
                              <a:gd name="T48" fmla="*/ 315 w 642"/>
                              <a:gd name="T49" fmla="*/ 2 h 567"/>
                              <a:gd name="T50" fmla="*/ 322 w 642"/>
                              <a:gd name="T51" fmla="*/ 0 h 567"/>
                              <a:gd name="T52" fmla="*/ 303 w 642"/>
                              <a:gd name="T53" fmla="*/ 73 h 567"/>
                              <a:gd name="T54" fmla="*/ 623 w 642"/>
                              <a:gd name="T55" fmla="*/ 7 h 567"/>
                              <a:gd name="T56" fmla="*/ 620 w 642"/>
                              <a:gd name="T57" fmla="*/ 97 h 567"/>
                              <a:gd name="T58" fmla="*/ 558 w 642"/>
                              <a:gd name="T59" fmla="*/ 145 h 567"/>
                              <a:gd name="T60" fmla="*/ 554 w 642"/>
                              <a:gd name="T61" fmla="*/ 147 h 567"/>
                              <a:gd name="T62" fmla="*/ 551 w 642"/>
                              <a:gd name="T63" fmla="*/ 157 h 567"/>
                              <a:gd name="T64" fmla="*/ 546 w 642"/>
                              <a:gd name="T65" fmla="*/ 166 h 567"/>
                              <a:gd name="T66" fmla="*/ 542 w 642"/>
                              <a:gd name="T67" fmla="*/ 180 h 567"/>
                              <a:gd name="T68" fmla="*/ 534 w 642"/>
                              <a:gd name="T69" fmla="*/ 199 h 567"/>
                              <a:gd name="T70" fmla="*/ 527 w 642"/>
                              <a:gd name="T71" fmla="*/ 223 h 567"/>
                              <a:gd name="T72" fmla="*/ 520 w 642"/>
                              <a:gd name="T73" fmla="*/ 249 h 567"/>
                              <a:gd name="T74" fmla="*/ 513 w 642"/>
                              <a:gd name="T75" fmla="*/ 278 h 567"/>
                              <a:gd name="T76" fmla="*/ 506 w 642"/>
                              <a:gd name="T77" fmla="*/ 306 h 567"/>
                              <a:gd name="T78" fmla="*/ 499 w 642"/>
                              <a:gd name="T79" fmla="*/ 334 h 567"/>
                              <a:gd name="T80" fmla="*/ 494 w 642"/>
                              <a:gd name="T81" fmla="*/ 358 h 567"/>
                              <a:gd name="T82" fmla="*/ 489 w 642"/>
                              <a:gd name="T83" fmla="*/ 375 h 567"/>
                              <a:gd name="T84" fmla="*/ 489 w 642"/>
                              <a:gd name="T85" fmla="*/ 387 h 567"/>
                              <a:gd name="T86" fmla="*/ 487 w 642"/>
                              <a:gd name="T87" fmla="*/ 389 h 567"/>
                              <a:gd name="T88" fmla="*/ 480 w 642"/>
                              <a:gd name="T89" fmla="*/ 389 h 567"/>
                              <a:gd name="T90" fmla="*/ 465 w 642"/>
                              <a:gd name="T91" fmla="*/ 389 h 567"/>
                              <a:gd name="T92" fmla="*/ 449 w 642"/>
                              <a:gd name="T93" fmla="*/ 391 h 567"/>
                              <a:gd name="T94" fmla="*/ 427 w 642"/>
                              <a:gd name="T95" fmla="*/ 396 h 567"/>
                              <a:gd name="T96" fmla="*/ 401 w 642"/>
                              <a:gd name="T97" fmla="*/ 401 h 567"/>
                              <a:gd name="T98" fmla="*/ 377 w 642"/>
                              <a:gd name="T99" fmla="*/ 408 h 567"/>
                              <a:gd name="T100" fmla="*/ 353 w 642"/>
                              <a:gd name="T101" fmla="*/ 415 h 567"/>
                              <a:gd name="T102" fmla="*/ 329 w 642"/>
                              <a:gd name="T103" fmla="*/ 422 h 567"/>
                              <a:gd name="T104" fmla="*/ 308 w 642"/>
                              <a:gd name="T105" fmla="*/ 429 h 567"/>
                              <a:gd name="T106" fmla="*/ 289 w 642"/>
                              <a:gd name="T107" fmla="*/ 434 h 567"/>
                              <a:gd name="T108" fmla="*/ 272 w 642"/>
                              <a:gd name="T109" fmla="*/ 441 h 567"/>
                              <a:gd name="T110" fmla="*/ 258 w 642"/>
                              <a:gd name="T111" fmla="*/ 446 h 567"/>
                              <a:gd name="T112" fmla="*/ 248 w 642"/>
                              <a:gd name="T113" fmla="*/ 451 h 567"/>
                              <a:gd name="T114" fmla="*/ 239 w 642"/>
                              <a:gd name="T115" fmla="*/ 456 h 567"/>
                              <a:gd name="T116" fmla="*/ 227 w 642"/>
                              <a:gd name="T117" fmla="*/ 567 h 567"/>
                              <a:gd name="T118" fmla="*/ 2 w 642"/>
                              <a:gd name="T119" fmla="*/ 46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42" h="567">
                                <a:moveTo>
                                  <a:pt x="2" y="460"/>
                                </a:moveTo>
                                <a:lnTo>
                                  <a:pt x="29" y="387"/>
                                </a:lnTo>
                                <a:lnTo>
                                  <a:pt x="0" y="304"/>
                                </a:lnTo>
                                <a:lnTo>
                                  <a:pt x="43" y="126"/>
                                </a:lnTo>
                                <a:lnTo>
                                  <a:pt x="45" y="123"/>
                                </a:lnTo>
                                <a:lnTo>
                                  <a:pt x="53" y="116"/>
                                </a:lnTo>
                                <a:lnTo>
                                  <a:pt x="55" y="114"/>
                                </a:lnTo>
                                <a:lnTo>
                                  <a:pt x="60" y="109"/>
                                </a:lnTo>
                                <a:lnTo>
                                  <a:pt x="67" y="104"/>
                                </a:lnTo>
                                <a:lnTo>
                                  <a:pt x="72" y="100"/>
                                </a:lnTo>
                                <a:lnTo>
                                  <a:pt x="79" y="95"/>
                                </a:lnTo>
                                <a:lnTo>
                                  <a:pt x="86" y="90"/>
                                </a:lnTo>
                                <a:lnTo>
                                  <a:pt x="93" y="85"/>
                                </a:lnTo>
                                <a:lnTo>
                                  <a:pt x="100" y="81"/>
                                </a:lnTo>
                                <a:lnTo>
                                  <a:pt x="107" y="73"/>
                                </a:lnTo>
                                <a:lnTo>
                                  <a:pt x="117" y="71"/>
                                </a:lnTo>
                                <a:lnTo>
                                  <a:pt x="124" y="64"/>
                                </a:lnTo>
                                <a:lnTo>
                                  <a:pt x="131" y="62"/>
                                </a:lnTo>
                                <a:lnTo>
                                  <a:pt x="138" y="57"/>
                                </a:lnTo>
                                <a:lnTo>
                                  <a:pt x="146" y="52"/>
                                </a:lnTo>
                                <a:lnTo>
                                  <a:pt x="153" y="47"/>
                                </a:lnTo>
                                <a:lnTo>
                                  <a:pt x="160" y="45"/>
                                </a:lnTo>
                                <a:lnTo>
                                  <a:pt x="165" y="43"/>
                                </a:lnTo>
                                <a:lnTo>
                                  <a:pt x="172" y="38"/>
                                </a:lnTo>
                                <a:lnTo>
                                  <a:pt x="177" y="35"/>
                                </a:lnTo>
                                <a:lnTo>
                                  <a:pt x="184" y="35"/>
                                </a:lnTo>
                                <a:lnTo>
                                  <a:pt x="191" y="31"/>
                                </a:lnTo>
                                <a:lnTo>
                                  <a:pt x="198" y="26"/>
                                </a:lnTo>
                                <a:lnTo>
                                  <a:pt x="203" y="26"/>
                                </a:lnTo>
                                <a:lnTo>
                                  <a:pt x="205" y="26"/>
                                </a:lnTo>
                                <a:lnTo>
                                  <a:pt x="205" y="26"/>
                                </a:lnTo>
                                <a:lnTo>
                                  <a:pt x="205" y="26"/>
                                </a:lnTo>
                                <a:lnTo>
                                  <a:pt x="210" y="26"/>
                                </a:lnTo>
                                <a:lnTo>
                                  <a:pt x="215" y="26"/>
                                </a:lnTo>
                                <a:lnTo>
                                  <a:pt x="222" y="24"/>
                                </a:lnTo>
                                <a:lnTo>
                                  <a:pt x="229" y="24"/>
                                </a:lnTo>
                                <a:lnTo>
                                  <a:pt x="234" y="21"/>
                                </a:lnTo>
                                <a:lnTo>
                                  <a:pt x="239" y="21"/>
                                </a:lnTo>
                                <a:lnTo>
                                  <a:pt x="243" y="21"/>
                                </a:lnTo>
                                <a:lnTo>
                                  <a:pt x="251" y="21"/>
                                </a:lnTo>
                                <a:lnTo>
                                  <a:pt x="255" y="19"/>
                                </a:lnTo>
                                <a:lnTo>
                                  <a:pt x="260" y="19"/>
                                </a:lnTo>
                                <a:lnTo>
                                  <a:pt x="267" y="17"/>
                                </a:lnTo>
                                <a:lnTo>
                                  <a:pt x="274" y="14"/>
                                </a:lnTo>
                                <a:lnTo>
                                  <a:pt x="279" y="12"/>
                                </a:lnTo>
                                <a:lnTo>
                                  <a:pt x="286" y="12"/>
                                </a:lnTo>
                                <a:lnTo>
                                  <a:pt x="291" y="9"/>
                                </a:lnTo>
                                <a:lnTo>
                                  <a:pt x="298" y="9"/>
                                </a:lnTo>
                                <a:lnTo>
                                  <a:pt x="308" y="5"/>
                                </a:lnTo>
                                <a:lnTo>
                                  <a:pt x="315" y="2"/>
                                </a:lnTo>
                                <a:lnTo>
                                  <a:pt x="320" y="0"/>
                                </a:lnTo>
                                <a:lnTo>
                                  <a:pt x="322" y="0"/>
                                </a:lnTo>
                                <a:lnTo>
                                  <a:pt x="341" y="24"/>
                                </a:lnTo>
                                <a:lnTo>
                                  <a:pt x="303" y="73"/>
                                </a:lnTo>
                                <a:lnTo>
                                  <a:pt x="458" y="64"/>
                                </a:lnTo>
                                <a:lnTo>
                                  <a:pt x="623" y="7"/>
                                </a:lnTo>
                                <a:lnTo>
                                  <a:pt x="642" y="43"/>
                                </a:lnTo>
                                <a:lnTo>
                                  <a:pt x="620" y="97"/>
                                </a:lnTo>
                                <a:lnTo>
                                  <a:pt x="561" y="145"/>
                                </a:lnTo>
                                <a:lnTo>
                                  <a:pt x="558" y="145"/>
                                </a:lnTo>
                                <a:lnTo>
                                  <a:pt x="558" y="145"/>
                                </a:lnTo>
                                <a:lnTo>
                                  <a:pt x="554" y="147"/>
                                </a:lnTo>
                                <a:lnTo>
                                  <a:pt x="551" y="154"/>
                                </a:lnTo>
                                <a:lnTo>
                                  <a:pt x="551" y="157"/>
                                </a:lnTo>
                                <a:lnTo>
                                  <a:pt x="549" y="161"/>
                                </a:lnTo>
                                <a:lnTo>
                                  <a:pt x="546" y="166"/>
                                </a:lnTo>
                                <a:lnTo>
                                  <a:pt x="544" y="173"/>
                                </a:lnTo>
                                <a:lnTo>
                                  <a:pt x="542" y="180"/>
                                </a:lnTo>
                                <a:lnTo>
                                  <a:pt x="537" y="190"/>
                                </a:lnTo>
                                <a:lnTo>
                                  <a:pt x="534" y="199"/>
                                </a:lnTo>
                                <a:lnTo>
                                  <a:pt x="532" y="211"/>
                                </a:lnTo>
                                <a:lnTo>
                                  <a:pt x="527" y="223"/>
                                </a:lnTo>
                                <a:lnTo>
                                  <a:pt x="525" y="235"/>
                                </a:lnTo>
                                <a:lnTo>
                                  <a:pt x="520" y="249"/>
                                </a:lnTo>
                                <a:lnTo>
                                  <a:pt x="518" y="263"/>
                                </a:lnTo>
                                <a:lnTo>
                                  <a:pt x="513" y="278"/>
                                </a:lnTo>
                                <a:lnTo>
                                  <a:pt x="511" y="292"/>
                                </a:lnTo>
                                <a:lnTo>
                                  <a:pt x="506" y="306"/>
                                </a:lnTo>
                                <a:lnTo>
                                  <a:pt x="503" y="320"/>
                                </a:lnTo>
                                <a:lnTo>
                                  <a:pt x="499" y="334"/>
                                </a:lnTo>
                                <a:lnTo>
                                  <a:pt x="496" y="346"/>
                                </a:lnTo>
                                <a:lnTo>
                                  <a:pt x="494" y="358"/>
                                </a:lnTo>
                                <a:lnTo>
                                  <a:pt x="492" y="368"/>
                                </a:lnTo>
                                <a:lnTo>
                                  <a:pt x="489" y="375"/>
                                </a:lnTo>
                                <a:lnTo>
                                  <a:pt x="489" y="382"/>
                                </a:lnTo>
                                <a:lnTo>
                                  <a:pt x="489" y="387"/>
                                </a:lnTo>
                                <a:lnTo>
                                  <a:pt x="489" y="389"/>
                                </a:lnTo>
                                <a:lnTo>
                                  <a:pt x="487" y="389"/>
                                </a:lnTo>
                                <a:lnTo>
                                  <a:pt x="484" y="389"/>
                                </a:lnTo>
                                <a:lnTo>
                                  <a:pt x="480" y="389"/>
                                </a:lnTo>
                                <a:lnTo>
                                  <a:pt x="472" y="389"/>
                                </a:lnTo>
                                <a:lnTo>
                                  <a:pt x="465" y="389"/>
                                </a:lnTo>
                                <a:lnTo>
                                  <a:pt x="458" y="391"/>
                                </a:lnTo>
                                <a:lnTo>
                                  <a:pt x="449" y="391"/>
                                </a:lnTo>
                                <a:lnTo>
                                  <a:pt x="439" y="396"/>
                                </a:lnTo>
                                <a:lnTo>
                                  <a:pt x="427" y="396"/>
                                </a:lnTo>
                                <a:lnTo>
                                  <a:pt x="415" y="399"/>
                                </a:lnTo>
                                <a:lnTo>
                                  <a:pt x="401" y="401"/>
                                </a:lnTo>
                                <a:lnTo>
                                  <a:pt x="391" y="406"/>
                                </a:lnTo>
                                <a:lnTo>
                                  <a:pt x="377" y="408"/>
                                </a:lnTo>
                                <a:lnTo>
                                  <a:pt x="365" y="410"/>
                                </a:lnTo>
                                <a:lnTo>
                                  <a:pt x="353" y="415"/>
                                </a:lnTo>
                                <a:lnTo>
                                  <a:pt x="341" y="420"/>
                                </a:lnTo>
                                <a:lnTo>
                                  <a:pt x="329" y="422"/>
                                </a:lnTo>
                                <a:lnTo>
                                  <a:pt x="320" y="425"/>
                                </a:lnTo>
                                <a:lnTo>
                                  <a:pt x="308" y="429"/>
                                </a:lnTo>
                                <a:lnTo>
                                  <a:pt x="298" y="432"/>
                                </a:lnTo>
                                <a:lnTo>
                                  <a:pt x="289" y="434"/>
                                </a:lnTo>
                                <a:lnTo>
                                  <a:pt x="279" y="437"/>
                                </a:lnTo>
                                <a:lnTo>
                                  <a:pt x="272" y="441"/>
                                </a:lnTo>
                                <a:lnTo>
                                  <a:pt x="265" y="444"/>
                                </a:lnTo>
                                <a:lnTo>
                                  <a:pt x="258" y="446"/>
                                </a:lnTo>
                                <a:lnTo>
                                  <a:pt x="253" y="448"/>
                                </a:lnTo>
                                <a:lnTo>
                                  <a:pt x="248" y="451"/>
                                </a:lnTo>
                                <a:lnTo>
                                  <a:pt x="243" y="453"/>
                                </a:lnTo>
                                <a:lnTo>
                                  <a:pt x="239" y="456"/>
                                </a:lnTo>
                                <a:lnTo>
                                  <a:pt x="236" y="458"/>
                                </a:lnTo>
                                <a:lnTo>
                                  <a:pt x="227" y="567"/>
                                </a:lnTo>
                                <a:lnTo>
                                  <a:pt x="2" y="460"/>
                                </a:lnTo>
                                <a:lnTo>
                                  <a:pt x="2" y="4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CC804D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177"/>
                        <wps:cNvSpPr>
                          <a:spLocks/>
                        </wps:cNvSpPr>
                        <wps:spPr bwMode="auto">
                          <a:xfrm>
                            <a:off x="722630" y="1250950"/>
                            <a:ext cx="318135" cy="309880"/>
                          </a:xfrm>
                          <a:custGeom>
                            <a:avLst/>
                            <a:gdLst>
                              <a:gd name="T0" fmla="*/ 444 w 501"/>
                              <a:gd name="T1" fmla="*/ 33 h 488"/>
                              <a:gd name="T2" fmla="*/ 434 w 501"/>
                              <a:gd name="T3" fmla="*/ 42 h 488"/>
                              <a:gd name="T4" fmla="*/ 420 w 501"/>
                              <a:gd name="T5" fmla="*/ 52 h 488"/>
                              <a:gd name="T6" fmla="*/ 406 w 501"/>
                              <a:gd name="T7" fmla="*/ 59 h 488"/>
                              <a:gd name="T8" fmla="*/ 391 w 501"/>
                              <a:gd name="T9" fmla="*/ 66 h 488"/>
                              <a:gd name="T10" fmla="*/ 375 w 501"/>
                              <a:gd name="T11" fmla="*/ 73 h 488"/>
                              <a:gd name="T12" fmla="*/ 355 w 501"/>
                              <a:gd name="T13" fmla="*/ 78 h 488"/>
                              <a:gd name="T14" fmla="*/ 334 w 501"/>
                              <a:gd name="T15" fmla="*/ 80 h 488"/>
                              <a:gd name="T16" fmla="*/ 315 w 501"/>
                              <a:gd name="T17" fmla="*/ 85 h 488"/>
                              <a:gd name="T18" fmla="*/ 296 w 501"/>
                              <a:gd name="T19" fmla="*/ 87 h 488"/>
                              <a:gd name="T20" fmla="*/ 277 w 501"/>
                              <a:gd name="T21" fmla="*/ 87 h 488"/>
                              <a:gd name="T22" fmla="*/ 260 w 501"/>
                              <a:gd name="T23" fmla="*/ 87 h 488"/>
                              <a:gd name="T24" fmla="*/ 243 w 501"/>
                              <a:gd name="T25" fmla="*/ 87 h 488"/>
                              <a:gd name="T26" fmla="*/ 243 w 501"/>
                              <a:gd name="T27" fmla="*/ 92 h 488"/>
                              <a:gd name="T28" fmla="*/ 251 w 501"/>
                              <a:gd name="T29" fmla="*/ 104 h 488"/>
                              <a:gd name="T30" fmla="*/ 253 w 501"/>
                              <a:gd name="T31" fmla="*/ 121 h 488"/>
                              <a:gd name="T32" fmla="*/ 251 w 501"/>
                              <a:gd name="T33" fmla="*/ 140 h 488"/>
                              <a:gd name="T34" fmla="*/ 241 w 501"/>
                              <a:gd name="T35" fmla="*/ 161 h 488"/>
                              <a:gd name="T36" fmla="*/ 227 w 501"/>
                              <a:gd name="T37" fmla="*/ 180 h 488"/>
                              <a:gd name="T38" fmla="*/ 215 w 501"/>
                              <a:gd name="T39" fmla="*/ 192 h 488"/>
                              <a:gd name="T40" fmla="*/ 210 w 501"/>
                              <a:gd name="T41" fmla="*/ 199 h 488"/>
                              <a:gd name="T42" fmla="*/ 217 w 501"/>
                              <a:gd name="T43" fmla="*/ 246 h 488"/>
                              <a:gd name="T44" fmla="*/ 205 w 501"/>
                              <a:gd name="T45" fmla="*/ 256 h 488"/>
                              <a:gd name="T46" fmla="*/ 193 w 501"/>
                              <a:gd name="T47" fmla="*/ 270 h 488"/>
                              <a:gd name="T48" fmla="*/ 181 w 501"/>
                              <a:gd name="T49" fmla="*/ 282 h 488"/>
                              <a:gd name="T50" fmla="*/ 167 w 501"/>
                              <a:gd name="T51" fmla="*/ 294 h 488"/>
                              <a:gd name="T52" fmla="*/ 153 w 501"/>
                              <a:gd name="T53" fmla="*/ 306 h 488"/>
                              <a:gd name="T54" fmla="*/ 138 w 501"/>
                              <a:gd name="T55" fmla="*/ 318 h 488"/>
                              <a:gd name="T56" fmla="*/ 124 w 501"/>
                              <a:gd name="T57" fmla="*/ 325 h 488"/>
                              <a:gd name="T58" fmla="*/ 112 w 501"/>
                              <a:gd name="T59" fmla="*/ 327 h 488"/>
                              <a:gd name="T60" fmla="*/ 98 w 501"/>
                              <a:gd name="T61" fmla="*/ 329 h 488"/>
                              <a:gd name="T62" fmla="*/ 86 w 501"/>
                              <a:gd name="T63" fmla="*/ 327 h 488"/>
                              <a:gd name="T64" fmla="*/ 79 w 501"/>
                              <a:gd name="T65" fmla="*/ 322 h 488"/>
                              <a:gd name="T66" fmla="*/ 131 w 501"/>
                              <a:gd name="T67" fmla="*/ 488 h 488"/>
                              <a:gd name="T68" fmla="*/ 246 w 501"/>
                              <a:gd name="T69" fmla="*/ 320 h 488"/>
                              <a:gd name="T70" fmla="*/ 379 w 501"/>
                              <a:gd name="T71" fmla="*/ 280 h 488"/>
                              <a:gd name="T72" fmla="*/ 387 w 501"/>
                              <a:gd name="T73" fmla="*/ 268 h 488"/>
                              <a:gd name="T74" fmla="*/ 394 w 501"/>
                              <a:gd name="T75" fmla="*/ 253 h 488"/>
                              <a:gd name="T76" fmla="*/ 401 w 501"/>
                              <a:gd name="T77" fmla="*/ 242 h 488"/>
                              <a:gd name="T78" fmla="*/ 408 w 501"/>
                              <a:gd name="T79" fmla="*/ 227 h 488"/>
                              <a:gd name="T80" fmla="*/ 413 w 501"/>
                              <a:gd name="T81" fmla="*/ 213 h 488"/>
                              <a:gd name="T82" fmla="*/ 420 w 501"/>
                              <a:gd name="T83" fmla="*/ 194 h 488"/>
                              <a:gd name="T84" fmla="*/ 422 w 501"/>
                              <a:gd name="T85" fmla="*/ 175 h 488"/>
                              <a:gd name="T86" fmla="*/ 427 w 501"/>
                              <a:gd name="T87" fmla="*/ 156 h 488"/>
                              <a:gd name="T88" fmla="*/ 432 w 501"/>
                              <a:gd name="T89" fmla="*/ 137 h 488"/>
                              <a:gd name="T90" fmla="*/ 434 w 501"/>
                              <a:gd name="T91" fmla="*/ 121 h 488"/>
                              <a:gd name="T92" fmla="*/ 437 w 501"/>
                              <a:gd name="T93" fmla="*/ 106 h 488"/>
                              <a:gd name="T94" fmla="*/ 437 w 501"/>
                              <a:gd name="T95" fmla="*/ 92 h 488"/>
                              <a:gd name="T96" fmla="*/ 501 w 501"/>
                              <a:gd name="T97" fmla="*/ 0 h 488"/>
                              <a:gd name="T98" fmla="*/ 446 w 501"/>
                              <a:gd name="T99" fmla="*/ 33 h 4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501" h="488">
                                <a:moveTo>
                                  <a:pt x="446" y="33"/>
                                </a:moveTo>
                                <a:lnTo>
                                  <a:pt x="444" y="33"/>
                                </a:lnTo>
                                <a:lnTo>
                                  <a:pt x="439" y="38"/>
                                </a:lnTo>
                                <a:lnTo>
                                  <a:pt x="434" y="42"/>
                                </a:lnTo>
                                <a:lnTo>
                                  <a:pt x="425" y="49"/>
                                </a:lnTo>
                                <a:lnTo>
                                  <a:pt x="420" y="52"/>
                                </a:lnTo>
                                <a:lnTo>
                                  <a:pt x="413" y="57"/>
                                </a:lnTo>
                                <a:lnTo>
                                  <a:pt x="406" y="59"/>
                                </a:lnTo>
                                <a:lnTo>
                                  <a:pt x="401" y="64"/>
                                </a:lnTo>
                                <a:lnTo>
                                  <a:pt x="391" y="66"/>
                                </a:lnTo>
                                <a:lnTo>
                                  <a:pt x="384" y="68"/>
                                </a:lnTo>
                                <a:lnTo>
                                  <a:pt x="375" y="73"/>
                                </a:lnTo>
                                <a:lnTo>
                                  <a:pt x="367" y="78"/>
                                </a:lnTo>
                                <a:lnTo>
                                  <a:pt x="355" y="78"/>
                                </a:lnTo>
                                <a:lnTo>
                                  <a:pt x="346" y="80"/>
                                </a:lnTo>
                                <a:lnTo>
                                  <a:pt x="334" y="80"/>
                                </a:lnTo>
                                <a:lnTo>
                                  <a:pt x="324" y="83"/>
                                </a:lnTo>
                                <a:lnTo>
                                  <a:pt x="315" y="85"/>
                                </a:lnTo>
                                <a:lnTo>
                                  <a:pt x="305" y="85"/>
                                </a:lnTo>
                                <a:lnTo>
                                  <a:pt x="296" y="87"/>
                                </a:lnTo>
                                <a:lnTo>
                                  <a:pt x="286" y="87"/>
                                </a:lnTo>
                                <a:lnTo>
                                  <a:pt x="277" y="87"/>
                                </a:lnTo>
                                <a:lnTo>
                                  <a:pt x="267" y="87"/>
                                </a:lnTo>
                                <a:lnTo>
                                  <a:pt x="260" y="87"/>
                                </a:lnTo>
                                <a:lnTo>
                                  <a:pt x="253" y="87"/>
                                </a:lnTo>
                                <a:lnTo>
                                  <a:pt x="243" y="87"/>
                                </a:lnTo>
                                <a:lnTo>
                                  <a:pt x="241" y="87"/>
                                </a:lnTo>
                                <a:lnTo>
                                  <a:pt x="243" y="92"/>
                                </a:lnTo>
                                <a:lnTo>
                                  <a:pt x="246" y="94"/>
                                </a:lnTo>
                                <a:lnTo>
                                  <a:pt x="251" y="104"/>
                                </a:lnTo>
                                <a:lnTo>
                                  <a:pt x="251" y="111"/>
                                </a:lnTo>
                                <a:lnTo>
                                  <a:pt x="253" y="121"/>
                                </a:lnTo>
                                <a:lnTo>
                                  <a:pt x="251" y="130"/>
                                </a:lnTo>
                                <a:lnTo>
                                  <a:pt x="251" y="140"/>
                                </a:lnTo>
                                <a:lnTo>
                                  <a:pt x="246" y="149"/>
                                </a:lnTo>
                                <a:lnTo>
                                  <a:pt x="241" y="161"/>
                                </a:lnTo>
                                <a:lnTo>
                                  <a:pt x="234" y="170"/>
                                </a:lnTo>
                                <a:lnTo>
                                  <a:pt x="227" y="180"/>
                                </a:lnTo>
                                <a:lnTo>
                                  <a:pt x="220" y="187"/>
                                </a:lnTo>
                                <a:lnTo>
                                  <a:pt x="215" y="192"/>
                                </a:lnTo>
                                <a:lnTo>
                                  <a:pt x="210" y="197"/>
                                </a:lnTo>
                                <a:lnTo>
                                  <a:pt x="210" y="199"/>
                                </a:lnTo>
                                <a:lnTo>
                                  <a:pt x="220" y="244"/>
                                </a:lnTo>
                                <a:lnTo>
                                  <a:pt x="217" y="246"/>
                                </a:lnTo>
                                <a:lnTo>
                                  <a:pt x="210" y="253"/>
                                </a:lnTo>
                                <a:lnTo>
                                  <a:pt x="205" y="256"/>
                                </a:lnTo>
                                <a:lnTo>
                                  <a:pt x="200" y="263"/>
                                </a:lnTo>
                                <a:lnTo>
                                  <a:pt x="193" y="270"/>
                                </a:lnTo>
                                <a:lnTo>
                                  <a:pt x="188" y="275"/>
                                </a:lnTo>
                                <a:lnTo>
                                  <a:pt x="181" y="282"/>
                                </a:lnTo>
                                <a:lnTo>
                                  <a:pt x="174" y="289"/>
                                </a:lnTo>
                                <a:lnTo>
                                  <a:pt x="167" y="294"/>
                                </a:lnTo>
                                <a:lnTo>
                                  <a:pt x="160" y="301"/>
                                </a:lnTo>
                                <a:lnTo>
                                  <a:pt x="153" y="306"/>
                                </a:lnTo>
                                <a:lnTo>
                                  <a:pt x="146" y="313"/>
                                </a:lnTo>
                                <a:lnTo>
                                  <a:pt x="138" y="318"/>
                                </a:lnTo>
                                <a:lnTo>
                                  <a:pt x="131" y="322"/>
                                </a:lnTo>
                                <a:lnTo>
                                  <a:pt x="124" y="325"/>
                                </a:lnTo>
                                <a:lnTo>
                                  <a:pt x="119" y="327"/>
                                </a:lnTo>
                                <a:lnTo>
                                  <a:pt x="112" y="327"/>
                                </a:lnTo>
                                <a:lnTo>
                                  <a:pt x="107" y="329"/>
                                </a:lnTo>
                                <a:lnTo>
                                  <a:pt x="98" y="329"/>
                                </a:lnTo>
                                <a:lnTo>
                                  <a:pt x="93" y="329"/>
                                </a:lnTo>
                                <a:lnTo>
                                  <a:pt x="86" y="327"/>
                                </a:lnTo>
                                <a:lnTo>
                                  <a:pt x="84" y="325"/>
                                </a:lnTo>
                                <a:lnTo>
                                  <a:pt x="79" y="322"/>
                                </a:lnTo>
                                <a:lnTo>
                                  <a:pt x="0" y="398"/>
                                </a:lnTo>
                                <a:lnTo>
                                  <a:pt x="131" y="488"/>
                                </a:lnTo>
                                <a:lnTo>
                                  <a:pt x="153" y="370"/>
                                </a:lnTo>
                                <a:lnTo>
                                  <a:pt x="246" y="320"/>
                                </a:lnTo>
                                <a:lnTo>
                                  <a:pt x="379" y="282"/>
                                </a:lnTo>
                                <a:lnTo>
                                  <a:pt x="379" y="280"/>
                                </a:lnTo>
                                <a:lnTo>
                                  <a:pt x="384" y="275"/>
                                </a:lnTo>
                                <a:lnTo>
                                  <a:pt x="387" y="268"/>
                                </a:lnTo>
                                <a:lnTo>
                                  <a:pt x="394" y="261"/>
                                </a:lnTo>
                                <a:lnTo>
                                  <a:pt x="394" y="253"/>
                                </a:lnTo>
                                <a:lnTo>
                                  <a:pt x="398" y="249"/>
                                </a:lnTo>
                                <a:lnTo>
                                  <a:pt x="401" y="242"/>
                                </a:lnTo>
                                <a:lnTo>
                                  <a:pt x="403" y="237"/>
                                </a:lnTo>
                                <a:lnTo>
                                  <a:pt x="408" y="227"/>
                                </a:lnTo>
                                <a:lnTo>
                                  <a:pt x="410" y="220"/>
                                </a:lnTo>
                                <a:lnTo>
                                  <a:pt x="413" y="213"/>
                                </a:lnTo>
                                <a:lnTo>
                                  <a:pt x="418" y="204"/>
                                </a:lnTo>
                                <a:lnTo>
                                  <a:pt x="420" y="194"/>
                                </a:lnTo>
                                <a:lnTo>
                                  <a:pt x="420" y="185"/>
                                </a:lnTo>
                                <a:lnTo>
                                  <a:pt x="422" y="175"/>
                                </a:lnTo>
                                <a:lnTo>
                                  <a:pt x="427" y="166"/>
                                </a:lnTo>
                                <a:lnTo>
                                  <a:pt x="427" y="156"/>
                                </a:lnTo>
                                <a:lnTo>
                                  <a:pt x="429" y="147"/>
                                </a:lnTo>
                                <a:lnTo>
                                  <a:pt x="432" y="137"/>
                                </a:lnTo>
                                <a:lnTo>
                                  <a:pt x="434" y="130"/>
                                </a:lnTo>
                                <a:lnTo>
                                  <a:pt x="434" y="121"/>
                                </a:lnTo>
                                <a:lnTo>
                                  <a:pt x="434" y="113"/>
                                </a:lnTo>
                                <a:lnTo>
                                  <a:pt x="437" y="106"/>
                                </a:lnTo>
                                <a:lnTo>
                                  <a:pt x="437" y="102"/>
                                </a:lnTo>
                                <a:lnTo>
                                  <a:pt x="437" y="92"/>
                                </a:lnTo>
                                <a:lnTo>
                                  <a:pt x="439" y="90"/>
                                </a:lnTo>
                                <a:lnTo>
                                  <a:pt x="501" y="0"/>
                                </a:lnTo>
                                <a:lnTo>
                                  <a:pt x="446" y="33"/>
                                </a:lnTo>
                                <a:lnTo>
                                  <a:pt x="446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178"/>
                        <wps:cNvSpPr>
                          <a:spLocks/>
                        </wps:cNvSpPr>
                        <wps:spPr bwMode="auto">
                          <a:xfrm>
                            <a:off x="730250" y="1232535"/>
                            <a:ext cx="118110" cy="49530"/>
                          </a:xfrm>
                          <a:custGeom>
                            <a:avLst/>
                            <a:gdLst>
                              <a:gd name="T0" fmla="*/ 186 w 186"/>
                              <a:gd name="T1" fmla="*/ 0 h 78"/>
                              <a:gd name="T2" fmla="*/ 100 w 186"/>
                              <a:gd name="T3" fmla="*/ 0 h 78"/>
                              <a:gd name="T4" fmla="*/ 9 w 186"/>
                              <a:gd name="T5" fmla="*/ 43 h 78"/>
                              <a:gd name="T6" fmla="*/ 0 w 186"/>
                              <a:gd name="T7" fmla="*/ 78 h 78"/>
                              <a:gd name="T8" fmla="*/ 0 w 186"/>
                              <a:gd name="T9" fmla="*/ 76 h 78"/>
                              <a:gd name="T10" fmla="*/ 7 w 186"/>
                              <a:gd name="T11" fmla="*/ 74 h 78"/>
                              <a:gd name="T12" fmla="*/ 12 w 186"/>
                              <a:gd name="T13" fmla="*/ 71 h 78"/>
                              <a:gd name="T14" fmla="*/ 17 w 186"/>
                              <a:gd name="T15" fmla="*/ 67 h 78"/>
                              <a:gd name="T16" fmla="*/ 24 w 186"/>
                              <a:gd name="T17" fmla="*/ 64 h 78"/>
                              <a:gd name="T18" fmla="*/ 31 w 186"/>
                              <a:gd name="T19" fmla="*/ 62 h 78"/>
                              <a:gd name="T20" fmla="*/ 38 w 186"/>
                              <a:gd name="T21" fmla="*/ 57 h 78"/>
                              <a:gd name="T22" fmla="*/ 45 w 186"/>
                              <a:gd name="T23" fmla="*/ 55 h 78"/>
                              <a:gd name="T24" fmla="*/ 55 w 186"/>
                              <a:gd name="T25" fmla="*/ 50 h 78"/>
                              <a:gd name="T26" fmla="*/ 64 w 186"/>
                              <a:gd name="T27" fmla="*/ 45 h 78"/>
                              <a:gd name="T28" fmla="*/ 72 w 186"/>
                              <a:gd name="T29" fmla="*/ 43 h 78"/>
                              <a:gd name="T30" fmla="*/ 81 w 186"/>
                              <a:gd name="T31" fmla="*/ 38 h 78"/>
                              <a:gd name="T32" fmla="*/ 91 w 186"/>
                              <a:gd name="T33" fmla="*/ 36 h 78"/>
                              <a:gd name="T34" fmla="*/ 100 w 186"/>
                              <a:gd name="T35" fmla="*/ 31 h 78"/>
                              <a:gd name="T36" fmla="*/ 107 w 186"/>
                              <a:gd name="T37" fmla="*/ 29 h 78"/>
                              <a:gd name="T38" fmla="*/ 117 w 186"/>
                              <a:gd name="T39" fmla="*/ 26 h 78"/>
                              <a:gd name="T40" fmla="*/ 124 w 186"/>
                              <a:gd name="T41" fmla="*/ 21 h 78"/>
                              <a:gd name="T42" fmla="*/ 134 w 186"/>
                              <a:gd name="T43" fmla="*/ 19 h 78"/>
                              <a:gd name="T44" fmla="*/ 141 w 186"/>
                              <a:gd name="T45" fmla="*/ 17 h 78"/>
                              <a:gd name="T46" fmla="*/ 148 w 186"/>
                              <a:gd name="T47" fmla="*/ 12 h 78"/>
                              <a:gd name="T48" fmla="*/ 153 w 186"/>
                              <a:gd name="T49" fmla="*/ 10 h 78"/>
                              <a:gd name="T50" fmla="*/ 160 w 186"/>
                              <a:gd name="T51" fmla="*/ 10 h 78"/>
                              <a:gd name="T52" fmla="*/ 169 w 186"/>
                              <a:gd name="T53" fmla="*/ 5 h 78"/>
                              <a:gd name="T54" fmla="*/ 179 w 186"/>
                              <a:gd name="T55" fmla="*/ 0 h 78"/>
                              <a:gd name="T56" fmla="*/ 184 w 186"/>
                              <a:gd name="T57" fmla="*/ 0 h 78"/>
                              <a:gd name="T58" fmla="*/ 186 w 186"/>
                              <a:gd name="T59" fmla="*/ 0 h 78"/>
                              <a:gd name="T60" fmla="*/ 186 w 186"/>
                              <a:gd name="T61" fmla="*/ 0 h 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86" h="78">
                                <a:moveTo>
                                  <a:pt x="186" y="0"/>
                                </a:moveTo>
                                <a:lnTo>
                                  <a:pt x="100" y="0"/>
                                </a:lnTo>
                                <a:lnTo>
                                  <a:pt x="9" y="43"/>
                                </a:lnTo>
                                <a:lnTo>
                                  <a:pt x="0" y="78"/>
                                </a:lnTo>
                                <a:lnTo>
                                  <a:pt x="0" y="76"/>
                                </a:lnTo>
                                <a:lnTo>
                                  <a:pt x="7" y="74"/>
                                </a:lnTo>
                                <a:lnTo>
                                  <a:pt x="12" y="71"/>
                                </a:lnTo>
                                <a:lnTo>
                                  <a:pt x="17" y="67"/>
                                </a:lnTo>
                                <a:lnTo>
                                  <a:pt x="24" y="64"/>
                                </a:lnTo>
                                <a:lnTo>
                                  <a:pt x="31" y="62"/>
                                </a:lnTo>
                                <a:lnTo>
                                  <a:pt x="38" y="57"/>
                                </a:lnTo>
                                <a:lnTo>
                                  <a:pt x="45" y="55"/>
                                </a:lnTo>
                                <a:lnTo>
                                  <a:pt x="55" y="50"/>
                                </a:lnTo>
                                <a:lnTo>
                                  <a:pt x="64" y="45"/>
                                </a:lnTo>
                                <a:lnTo>
                                  <a:pt x="72" y="43"/>
                                </a:lnTo>
                                <a:lnTo>
                                  <a:pt x="81" y="38"/>
                                </a:lnTo>
                                <a:lnTo>
                                  <a:pt x="91" y="36"/>
                                </a:lnTo>
                                <a:lnTo>
                                  <a:pt x="100" y="31"/>
                                </a:lnTo>
                                <a:lnTo>
                                  <a:pt x="107" y="29"/>
                                </a:lnTo>
                                <a:lnTo>
                                  <a:pt x="117" y="26"/>
                                </a:lnTo>
                                <a:lnTo>
                                  <a:pt x="124" y="21"/>
                                </a:lnTo>
                                <a:lnTo>
                                  <a:pt x="134" y="19"/>
                                </a:lnTo>
                                <a:lnTo>
                                  <a:pt x="141" y="17"/>
                                </a:lnTo>
                                <a:lnTo>
                                  <a:pt x="148" y="12"/>
                                </a:lnTo>
                                <a:lnTo>
                                  <a:pt x="153" y="10"/>
                                </a:lnTo>
                                <a:lnTo>
                                  <a:pt x="160" y="10"/>
                                </a:lnTo>
                                <a:lnTo>
                                  <a:pt x="169" y="5"/>
                                </a:lnTo>
                                <a:lnTo>
                                  <a:pt x="179" y="0"/>
                                </a:lnTo>
                                <a:lnTo>
                                  <a:pt x="184" y="0"/>
                                </a:lnTo>
                                <a:lnTo>
                                  <a:pt x="186" y="0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34D1A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179"/>
                        <wps:cNvSpPr>
                          <a:spLocks/>
                        </wps:cNvSpPr>
                        <wps:spPr bwMode="auto">
                          <a:xfrm>
                            <a:off x="625475" y="1454150"/>
                            <a:ext cx="229235" cy="149225"/>
                          </a:xfrm>
                          <a:custGeom>
                            <a:avLst/>
                            <a:gdLst>
                              <a:gd name="T0" fmla="*/ 0 w 361"/>
                              <a:gd name="T1" fmla="*/ 116 h 235"/>
                              <a:gd name="T2" fmla="*/ 46 w 361"/>
                              <a:gd name="T3" fmla="*/ 0 h 235"/>
                              <a:gd name="T4" fmla="*/ 46 w 361"/>
                              <a:gd name="T5" fmla="*/ 0 h 235"/>
                              <a:gd name="T6" fmla="*/ 53 w 361"/>
                              <a:gd name="T7" fmla="*/ 0 h 235"/>
                              <a:gd name="T8" fmla="*/ 58 w 361"/>
                              <a:gd name="T9" fmla="*/ 0 h 235"/>
                              <a:gd name="T10" fmla="*/ 65 w 361"/>
                              <a:gd name="T11" fmla="*/ 0 h 235"/>
                              <a:gd name="T12" fmla="*/ 70 w 361"/>
                              <a:gd name="T13" fmla="*/ 0 h 235"/>
                              <a:gd name="T14" fmla="*/ 79 w 361"/>
                              <a:gd name="T15" fmla="*/ 2 h 235"/>
                              <a:gd name="T16" fmla="*/ 86 w 361"/>
                              <a:gd name="T17" fmla="*/ 5 h 235"/>
                              <a:gd name="T18" fmla="*/ 98 w 361"/>
                              <a:gd name="T19" fmla="*/ 7 h 235"/>
                              <a:gd name="T20" fmla="*/ 108 w 361"/>
                              <a:gd name="T21" fmla="*/ 9 h 235"/>
                              <a:gd name="T22" fmla="*/ 120 w 361"/>
                              <a:gd name="T23" fmla="*/ 14 h 235"/>
                              <a:gd name="T24" fmla="*/ 132 w 361"/>
                              <a:gd name="T25" fmla="*/ 17 h 235"/>
                              <a:gd name="T26" fmla="*/ 146 w 361"/>
                              <a:gd name="T27" fmla="*/ 24 h 235"/>
                              <a:gd name="T28" fmla="*/ 158 w 361"/>
                              <a:gd name="T29" fmla="*/ 28 h 235"/>
                              <a:gd name="T30" fmla="*/ 174 w 361"/>
                              <a:gd name="T31" fmla="*/ 38 h 235"/>
                              <a:gd name="T32" fmla="*/ 189 w 361"/>
                              <a:gd name="T33" fmla="*/ 43 h 235"/>
                              <a:gd name="T34" fmla="*/ 205 w 361"/>
                              <a:gd name="T35" fmla="*/ 52 h 235"/>
                              <a:gd name="T36" fmla="*/ 220 w 361"/>
                              <a:gd name="T37" fmla="*/ 62 h 235"/>
                              <a:gd name="T38" fmla="*/ 237 w 361"/>
                              <a:gd name="T39" fmla="*/ 73 h 235"/>
                              <a:gd name="T40" fmla="*/ 251 w 361"/>
                              <a:gd name="T41" fmla="*/ 83 h 235"/>
                              <a:gd name="T42" fmla="*/ 268 w 361"/>
                              <a:gd name="T43" fmla="*/ 92 h 235"/>
                              <a:gd name="T44" fmla="*/ 282 w 361"/>
                              <a:gd name="T45" fmla="*/ 102 h 235"/>
                              <a:gd name="T46" fmla="*/ 296 w 361"/>
                              <a:gd name="T47" fmla="*/ 114 h 235"/>
                              <a:gd name="T48" fmla="*/ 308 w 361"/>
                              <a:gd name="T49" fmla="*/ 121 h 235"/>
                              <a:gd name="T50" fmla="*/ 320 w 361"/>
                              <a:gd name="T51" fmla="*/ 130 h 235"/>
                              <a:gd name="T52" fmla="*/ 332 w 361"/>
                              <a:gd name="T53" fmla="*/ 138 h 235"/>
                              <a:gd name="T54" fmla="*/ 341 w 361"/>
                              <a:gd name="T55" fmla="*/ 145 h 235"/>
                              <a:gd name="T56" fmla="*/ 349 w 361"/>
                              <a:gd name="T57" fmla="*/ 152 h 235"/>
                              <a:gd name="T58" fmla="*/ 353 w 361"/>
                              <a:gd name="T59" fmla="*/ 154 h 235"/>
                              <a:gd name="T60" fmla="*/ 358 w 361"/>
                              <a:gd name="T61" fmla="*/ 157 h 235"/>
                              <a:gd name="T62" fmla="*/ 361 w 361"/>
                              <a:gd name="T63" fmla="*/ 159 h 235"/>
                              <a:gd name="T64" fmla="*/ 330 w 361"/>
                              <a:gd name="T65" fmla="*/ 209 h 235"/>
                              <a:gd name="T66" fmla="*/ 315 w 361"/>
                              <a:gd name="T67" fmla="*/ 235 h 235"/>
                              <a:gd name="T68" fmla="*/ 0 w 361"/>
                              <a:gd name="T69" fmla="*/ 116 h 235"/>
                              <a:gd name="T70" fmla="*/ 0 w 361"/>
                              <a:gd name="T71" fmla="*/ 116 h 2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361" h="235">
                                <a:moveTo>
                                  <a:pt x="0" y="116"/>
                                </a:moveTo>
                                <a:lnTo>
                                  <a:pt x="46" y="0"/>
                                </a:lnTo>
                                <a:lnTo>
                                  <a:pt x="46" y="0"/>
                                </a:lnTo>
                                <a:lnTo>
                                  <a:pt x="53" y="0"/>
                                </a:lnTo>
                                <a:lnTo>
                                  <a:pt x="58" y="0"/>
                                </a:lnTo>
                                <a:lnTo>
                                  <a:pt x="65" y="0"/>
                                </a:lnTo>
                                <a:lnTo>
                                  <a:pt x="70" y="0"/>
                                </a:lnTo>
                                <a:lnTo>
                                  <a:pt x="79" y="2"/>
                                </a:lnTo>
                                <a:lnTo>
                                  <a:pt x="86" y="5"/>
                                </a:lnTo>
                                <a:lnTo>
                                  <a:pt x="98" y="7"/>
                                </a:lnTo>
                                <a:lnTo>
                                  <a:pt x="108" y="9"/>
                                </a:lnTo>
                                <a:lnTo>
                                  <a:pt x="120" y="14"/>
                                </a:lnTo>
                                <a:lnTo>
                                  <a:pt x="132" y="17"/>
                                </a:lnTo>
                                <a:lnTo>
                                  <a:pt x="146" y="24"/>
                                </a:lnTo>
                                <a:lnTo>
                                  <a:pt x="158" y="28"/>
                                </a:lnTo>
                                <a:lnTo>
                                  <a:pt x="174" y="38"/>
                                </a:lnTo>
                                <a:lnTo>
                                  <a:pt x="189" y="43"/>
                                </a:lnTo>
                                <a:lnTo>
                                  <a:pt x="205" y="52"/>
                                </a:lnTo>
                                <a:lnTo>
                                  <a:pt x="220" y="62"/>
                                </a:lnTo>
                                <a:lnTo>
                                  <a:pt x="237" y="73"/>
                                </a:lnTo>
                                <a:lnTo>
                                  <a:pt x="251" y="83"/>
                                </a:lnTo>
                                <a:lnTo>
                                  <a:pt x="268" y="92"/>
                                </a:lnTo>
                                <a:lnTo>
                                  <a:pt x="282" y="102"/>
                                </a:lnTo>
                                <a:lnTo>
                                  <a:pt x="296" y="114"/>
                                </a:lnTo>
                                <a:lnTo>
                                  <a:pt x="308" y="121"/>
                                </a:lnTo>
                                <a:lnTo>
                                  <a:pt x="320" y="130"/>
                                </a:lnTo>
                                <a:lnTo>
                                  <a:pt x="332" y="138"/>
                                </a:lnTo>
                                <a:lnTo>
                                  <a:pt x="341" y="145"/>
                                </a:lnTo>
                                <a:lnTo>
                                  <a:pt x="349" y="152"/>
                                </a:lnTo>
                                <a:lnTo>
                                  <a:pt x="353" y="154"/>
                                </a:lnTo>
                                <a:lnTo>
                                  <a:pt x="358" y="157"/>
                                </a:lnTo>
                                <a:lnTo>
                                  <a:pt x="361" y="159"/>
                                </a:lnTo>
                                <a:lnTo>
                                  <a:pt x="330" y="209"/>
                                </a:lnTo>
                                <a:lnTo>
                                  <a:pt x="315" y="235"/>
                                </a:lnTo>
                                <a:lnTo>
                                  <a:pt x="0" y="116"/>
                                </a:lnTo>
                                <a:lnTo>
                                  <a:pt x="0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E6E6FF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180"/>
                        <wps:cNvSpPr>
                          <a:spLocks/>
                        </wps:cNvSpPr>
                        <wps:spPr bwMode="auto">
                          <a:xfrm>
                            <a:off x="0" y="727710"/>
                            <a:ext cx="210820" cy="432435"/>
                          </a:xfrm>
                          <a:custGeom>
                            <a:avLst/>
                            <a:gdLst>
                              <a:gd name="T0" fmla="*/ 0 w 332"/>
                              <a:gd name="T1" fmla="*/ 17 h 681"/>
                              <a:gd name="T2" fmla="*/ 0 w 332"/>
                              <a:gd name="T3" fmla="*/ 12 h 681"/>
                              <a:gd name="T4" fmla="*/ 0 w 332"/>
                              <a:gd name="T5" fmla="*/ 10 h 681"/>
                              <a:gd name="T6" fmla="*/ 0 w 332"/>
                              <a:gd name="T7" fmla="*/ 3 h 681"/>
                              <a:gd name="T8" fmla="*/ 0 w 332"/>
                              <a:gd name="T9" fmla="*/ 0 h 681"/>
                              <a:gd name="T10" fmla="*/ 2 w 332"/>
                              <a:gd name="T11" fmla="*/ 0 h 681"/>
                              <a:gd name="T12" fmla="*/ 7 w 332"/>
                              <a:gd name="T13" fmla="*/ 3 h 681"/>
                              <a:gd name="T14" fmla="*/ 12 w 332"/>
                              <a:gd name="T15" fmla="*/ 5 h 681"/>
                              <a:gd name="T16" fmla="*/ 21 w 332"/>
                              <a:gd name="T17" fmla="*/ 12 h 681"/>
                              <a:gd name="T18" fmla="*/ 29 w 332"/>
                              <a:gd name="T19" fmla="*/ 19 h 681"/>
                              <a:gd name="T20" fmla="*/ 41 w 332"/>
                              <a:gd name="T21" fmla="*/ 29 h 681"/>
                              <a:gd name="T22" fmla="*/ 52 w 332"/>
                              <a:gd name="T23" fmla="*/ 43 h 681"/>
                              <a:gd name="T24" fmla="*/ 69 w 332"/>
                              <a:gd name="T25" fmla="*/ 59 h 681"/>
                              <a:gd name="T26" fmla="*/ 86 w 332"/>
                              <a:gd name="T27" fmla="*/ 78 h 681"/>
                              <a:gd name="T28" fmla="*/ 103 w 332"/>
                              <a:gd name="T29" fmla="*/ 102 h 681"/>
                              <a:gd name="T30" fmla="*/ 122 w 332"/>
                              <a:gd name="T31" fmla="*/ 126 h 681"/>
                              <a:gd name="T32" fmla="*/ 146 w 332"/>
                              <a:gd name="T33" fmla="*/ 154 h 681"/>
                              <a:gd name="T34" fmla="*/ 167 w 332"/>
                              <a:gd name="T35" fmla="*/ 180 h 681"/>
                              <a:gd name="T36" fmla="*/ 188 w 332"/>
                              <a:gd name="T37" fmla="*/ 211 h 681"/>
                              <a:gd name="T38" fmla="*/ 210 w 332"/>
                              <a:gd name="T39" fmla="*/ 240 h 681"/>
                              <a:gd name="T40" fmla="*/ 231 w 332"/>
                              <a:gd name="T41" fmla="*/ 271 h 681"/>
                              <a:gd name="T42" fmla="*/ 251 w 332"/>
                              <a:gd name="T43" fmla="*/ 297 h 681"/>
                              <a:gd name="T44" fmla="*/ 270 w 332"/>
                              <a:gd name="T45" fmla="*/ 323 h 681"/>
                              <a:gd name="T46" fmla="*/ 286 w 332"/>
                              <a:gd name="T47" fmla="*/ 344 h 681"/>
                              <a:gd name="T48" fmla="*/ 301 w 332"/>
                              <a:gd name="T49" fmla="*/ 366 h 681"/>
                              <a:gd name="T50" fmla="*/ 315 w 332"/>
                              <a:gd name="T51" fmla="*/ 382 h 681"/>
                              <a:gd name="T52" fmla="*/ 324 w 332"/>
                              <a:gd name="T53" fmla="*/ 394 h 681"/>
                              <a:gd name="T54" fmla="*/ 329 w 332"/>
                              <a:gd name="T55" fmla="*/ 404 h 681"/>
                              <a:gd name="T56" fmla="*/ 332 w 332"/>
                              <a:gd name="T57" fmla="*/ 406 h 681"/>
                              <a:gd name="T58" fmla="*/ 332 w 332"/>
                              <a:gd name="T59" fmla="*/ 406 h 681"/>
                              <a:gd name="T60" fmla="*/ 329 w 332"/>
                              <a:gd name="T61" fmla="*/ 408 h 681"/>
                              <a:gd name="T62" fmla="*/ 327 w 332"/>
                              <a:gd name="T63" fmla="*/ 411 h 681"/>
                              <a:gd name="T64" fmla="*/ 324 w 332"/>
                              <a:gd name="T65" fmla="*/ 418 h 681"/>
                              <a:gd name="T66" fmla="*/ 322 w 332"/>
                              <a:gd name="T67" fmla="*/ 420 h 681"/>
                              <a:gd name="T68" fmla="*/ 320 w 332"/>
                              <a:gd name="T69" fmla="*/ 427 h 681"/>
                              <a:gd name="T70" fmla="*/ 317 w 332"/>
                              <a:gd name="T71" fmla="*/ 432 h 681"/>
                              <a:gd name="T72" fmla="*/ 317 w 332"/>
                              <a:gd name="T73" fmla="*/ 439 h 681"/>
                              <a:gd name="T74" fmla="*/ 315 w 332"/>
                              <a:gd name="T75" fmla="*/ 446 h 681"/>
                              <a:gd name="T76" fmla="*/ 313 w 332"/>
                              <a:gd name="T77" fmla="*/ 456 h 681"/>
                              <a:gd name="T78" fmla="*/ 310 w 332"/>
                              <a:gd name="T79" fmla="*/ 468 h 681"/>
                              <a:gd name="T80" fmla="*/ 310 w 332"/>
                              <a:gd name="T81" fmla="*/ 482 h 681"/>
                              <a:gd name="T82" fmla="*/ 308 w 332"/>
                              <a:gd name="T83" fmla="*/ 494 h 681"/>
                              <a:gd name="T84" fmla="*/ 305 w 332"/>
                              <a:gd name="T85" fmla="*/ 508 h 681"/>
                              <a:gd name="T86" fmla="*/ 303 w 332"/>
                              <a:gd name="T87" fmla="*/ 525 h 681"/>
                              <a:gd name="T88" fmla="*/ 303 w 332"/>
                              <a:gd name="T89" fmla="*/ 539 h 681"/>
                              <a:gd name="T90" fmla="*/ 301 w 332"/>
                              <a:gd name="T91" fmla="*/ 555 h 681"/>
                              <a:gd name="T92" fmla="*/ 298 w 332"/>
                              <a:gd name="T93" fmla="*/ 572 h 681"/>
                              <a:gd name="T94" fmla="*/ 298 w 332"/>
                              <a:gd name="T95" fmla="*/ 589 h 681"/>
                              <a:gd name="T96" fmla="*/ 296 w 332"/>
                              <a:gd name="T97" fmla="*/ 605 h 681"/>
                              <a:gd name="T98" fmla="*/ 293 w 332"/>
                              <a:gd name="T99" fmla="*/ 619 h 681"/>
                              <a:gd name="T100" fmla="*/ 293 w 332"/>
                              <a:gd name="T101" fmla="*/ 634 h 681"/>
                              <a:gd name="T102" fmla="*/ 291 w 332"/>
                              <a:gd name="T103" fmla="*/ 646 h 681"/>
                              <a:gd name="T104" fmla="*/ 291 w 332"/>
                              <a:gd name="T105" fmla="*/ 660 h 681"/>
                              <a:gd name="T106" fmla="*/ 289 w 332"/>
                              <a:gd name="T107" fmla="*/ 667 h 681"/>
                              <a:gd name="T108" fmla="*/ 289 w 332"/>
                              <a:gd name="T109" fmla="*/ 674 h 681"/>
                              <a:gd name="T110" fmla="*/ 289 w 332"/>
                              <a:gd name="T111" fmla="*/ 679 h 681"/>
                              <a:gd name="T112" fmla="*/ 289 w 332"/>
                              <a:gd name="T113" fmla="*/ 681 h 681"/>
                              <a:gd name="T114" fmla="*/ 0 w 332"/>
                              <a:gd name="T115" fmla="*/ 199 h 681"/>
                              <a:gd name="T116" fmla="*/ 0 w 332"/>
                              <a:gd name="T117" fmla="*/ 17 h 681"/>
                              <a:gd name="T118" fmla="*/ 0 w 332"/>
                              <a:gd name="T119" fmla="*/ 17 h 6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332" h="681">
                                <a:moveTo>
                                  <a:pt x="0" y="17"/>
                                </a:moveTo>
                                <a:lnTo>
                                  <a:pt x="0" y="12"/>
                                </a:lnTo>
                                <a:lnTo>
                                  <a:pt x="0" y="10"/>
                                </a:ln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7" y="3"/>
                                </a:lnTo>
                                <a:lnTo>
                                  <a:pt x="12" y="5"/>
                                </a:lnTo>
                                <a:lnTo>
                                  <a:pt x="21" y="12"/>
                                </a:lnTo>
                                <a:lnTo>
                                  <a:pt x="29" y="19"/>
                                </a:lnTo>
                                <a:lnTo>
                                  <a:pt x="41" y="29"/>
                                </a:lnTo>
                                <a:lnTo>
                                  <a:pt x="52" y="43"/>
                                </a:lnTo>
                                <a:lnTo>
                                  <a:pt x="69" y="59"/>
                                </a:lnTo>
                                <a:lnTo>
                                  <a:pt x="86" y="78"/>
                                </a:lnTo>
                                <a:lnTo>
                                  <a:pt x="103" y="102"/>
                                </a:lnTo>
                                <a:lnTo>
                                  <a:pt x="122" y="126"/>
                                </a:lnTo>
                                <a:lnTo>
                                  <a:pt x="146" y="154"/>
                                </a:lnTo>
                                <a:lnTo>
                                  <a:pt x="167" y="180"/>
                                </a:lnTo>
                                <a:lnTo>
                                  <a:pt x="188" y="211"/>
                                </a:lnTo>
                                <a:lnTo>
                                  <a:pt x="210" y="240"/>
                                </a:lnTo>
                                <a:lnTo>
                                  <a:pt x="231" y="271"/>
                                </a:lnTo>
                                <a:lnTo>
                                  <a:pt x="251" y="297"/>
                                </a:lnTo>
                                <a:lnTo>
                                  <a:pt x="270" y="323"/>
                                </a:lnTo>
                                <a:lnTo>
                                  <a:pt x="286" y="344"/>
                                </a:lnTo>
                                <a:lnTo>
                                  <a:pt x="301" y="366"/>
                                </a:lnTo>
                                <a:lnTo>
                                  <a:pt x="315" y="382"/>
                                </a:lnTo>
                                <a:lnTo>
                                  <a:pt x="324" y="394"/>
                                </a:lnTo>
                                <a:lnTo>
                                  <a:pt x="329" y="404"/>
                                </a:lnTo>
                                <a:lnTo>
                                  <a:pt x="332" y="406"/>
                                </a:lnTo>
                                <a:lnTo>
                                  <a:pt x="332" y="406"/>
                                </a:lnTo>
                                <a:lnTo>
                                  <a:pt x="329" y="408"/>
                                </a:lnTo>
                                <a:lnTo>
                                  <a:pt x="327" y="411"/>
                                </a:lnTo>
                                <a:lnTo>
                                  <a:pt x="324" y="418"/>
                                </a:lnTo>
                                <a:lnTo>
                                  <a:pt x="322" y="420"/>
                                </a:lnTo>
                                <a:lnTo>
                                  <a:pt x="320" y="427"/>
                                </a:lnTo>
                                <a:lnTo>
                                  <a:pt x="317" y="432"/>
                                </a:lnTo>
                                <a:lnTo>
                                  <a:pt x="317" y="439"/>
                                </a:lnTo>
                                <a:lnTo>
                                  <a:pt x="315" y="446"/>
                                </a:lnTo>
                                <a:lnTo>
                                  <a:pt x="313" y="456"/>
                                </a:lnTo>
                                <a:lnTo>
                                  <a:pt x="310" y="468"/>
                                </a:lnTo>
                                <a:lnTo>
                                  <a:pt x="310" y="482"/>
                                </a:lnTo>
                                <a:lnTo>
                                  <a:pt x="308" y="494"/>
                                </a:lnTo>
                                <a:lnTo>
                                  <a:pt x="305" y="508"/>
                                </a:lnTo>
                                <a:lnTo>
                                  <a:pt x="303" y="525"/>
                                </a:lnTo>
                                <a:lnTo>
                                  <a:pt x="303" y="539"/>
                                </a:lnTo>
                                <a:lnTo>
                                  <a:pt x="301" y="555"/>
                                </a:lnTo>
                                <a:lnTo>
                                  <a:pt x="298" y="572"/>
                                </a:lnTo>
                                <a:lnTo>
                                  <a:pt x="298" y="589"/>
                                </a:lnTo>
                                <a:lnTo>
                                  <a:pt x="296" y="605"/>
                                </a:lnTo>
                                <a:lnTo>
                                  <a:pt x="293" y="619"/>
                                </a:lnTo>
                                <a:lnTo>
                                  <a:pt x="293" y="634"/>
                                </a:lnTo>
                                <a:lnTo>
                                  <a:pt x="291" y="646"/>
                                </a:lnTo>
                                <a:lnTo>
                                  <a:pt x="291" y="660"/>
                                </a:lnTo>
                                <a:lnTo>
                                  <a:pt x="289" y="667"/>
                                </a:lnTo>
                                <a:lnTo>
                                  <a:pt x="289" y="674"/>
                                </a:lnTo>
                                <a:lnTo>
                                  <a:pt x="289" y="679"/>
                                </a:lnTo>
                                <a:lnTo>
                                  <a:pt x="289" y="681"/>
                                </a:lnTo>
                                <a:lnTo>
                                  <a:pt x="0" y="199"/>
                                </a:lnTo>
                                <a:lnTo>
                                  <a:pt x="0" y="17"/>
                                </a:lnTo>
                                <a:lnTo>
                                  <a:pt x="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E6E6FF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181"/>
                        <wps:cNvSpPr>
                          <a:spLocks/>
                        </wps:cNvSpPr>
                        <wps:spPr bwMode="auto">
                          <a:xfrm>
                            <a:off x="0" y="763905"/>
                            <a:ext cx="163830" cy="367665"/>
                          </a:xfrm>
                          <a:custGeom>
                            <a:avLst/>
                            <a:gdLst>
                              <a:gd name="T0" fmla="*/ 45 w 258"/>
                              <a:gd name="T1" fmla="*/ 0 h 579"/>
                              <a:gd name="T2" fmla="*/ 0 w 258"/>
                              <a:gd name="T3" fmla="*/ 48 h 579"/>
                              <a:gd name="T4" fmla="*/ 12 w 258"/>
                              <a:gd name="T5" fmla="*/ 344 h 579"/>
                              <a:gd name="T6" fmla="*/ 253 w 258"/>
                              <a:gd name="T7" fmla="*/ 579 h 579"/>
                              <a:gd name="T8" fmla="*/ 258 w 258"/>
                              <a:gd name="T9" fmla="*/ 330 h 579"/>
                              <a:gd name="T10" fmla="*/ 255 w 258"/>
                              <a:gd name="T11" fmla="*/ 328 h 579"/>
                              <a:gd name="T12" fmla="*/ 253 w 258"/>
                              <a:gd name="T13" fmla="*/ 323 h 579"/>
                              <a:gd name="T14" fmla="*/ 248 w 258"/>
                              <a:gd name="T15" fmla="*/ 313 h 579"/>
                              <a:gd name="T16" fmla="*/ 243 w 258"/>
                              <a:gd name="T17" fmla="*/ 304 h 579"/>
                              <a:gd name="T18" fmla="*/ 236 w 258"/>
                              <a:gd name="T19" fmla="*/ 290 h 579"/>
                              <a:gd name="T20" fmla="*/ 229 w 258"/>
                              <a:gd name="T21" fmla="*/ 275 h 579"/>
                              <a:gd name="T22" fmla="*/ 219 w 258"/>
                              <a:gd name="T23" fmla="*/ 259 h 579"/>
                              <a:gd name="T24" fmla="*/ 212 w 258"/>
                              <a:gd name="T25" fmla="*/ 242 h 579"/>
                              <a:gd name="T26" fmla="*/ 200 w 258"/>
                              <a:gd name="T27" fmla="*/ 223 h 579"/>
                              <a:gd name="T28" fmla="*/ 191 w 258"/>
                              <a:gd name="T29" fmla="*/ 204 h 579"/>
                              <a:gd name="T30" fmla="*/ 179 w 258"/>
                              <a:gd name="T31" fmla="*/ 183 h 579"/>
                              <a:gd name="T32" fmla="*/ 169 w 258"/>
                              <a:gd name="T33" fmla="*/ 164 h 579"/>
                              <a:gd name="T34" fmla="*/ 157 w 258"/>
                              <a:gd name="T35" fmla="*/ 145 h 579"/>
                              <a:gd name="T36" fmla="*/ 148 w 258"/>
                              <a:gd name="T37" fmla="*/ 126 h 579"/>
                              <a:gd name="T38" fmla="*/ 136 w 258"/>
                              <a:gd name="T39" fmla="*/ 109 h 579"/>
                              <a:gd name="T40" fmla="*/ 126 w 258"/>
                              <a:gd name="T41" fmla="*/ 95 h 579"/>
                              <a:gd name="T42" fmla="*/ 117 w 258"/>
                              <a:gd name="T43" fmla="*/ 78 h 579"/>
                              <a:gd name="T44" fmla="*/ 107 w 258"/>
                              <a:gd name="T45" fmla="*/ 67 h 579"/>
                              <a:gd name="T46" fmla="*/ 98 w 258"/>
                              <a:gd name="T47" fmla="*/ 55 h 579"/>
                              <a:gd name="T48" fmla="*/ 91 w 258"/>
                              <a:gd name="T49" fmla="*/ 45 h 579"/>
                              <a:gd name="T50" fmla="*/ 84 w 258"/>
                              <a:gd name="T51" fmla="*/ 36 h 579"/>
                              <a:gd name="T52" fmla="*/ 76 w 258"/>
                              <a:gd name="T53" fmla="*/ 29 h 579"/>
                              <a:gd name="T54" fmla="*/ 72 w 258"/>
                              <a:gd name="T55" fmla="*/ 21 h 579"/>
                              <a:gd name="T56" fmla="*/ 67 w 258"/>
                              <a:gd name="T57" fmla="*/ 17 h 579"/>
                              <a:gd name="T58" fmla="*/ 57 w 258"/>
                              <a:gd name="T59" fmla="*/ 7 h 579"/>
                              <a:gd name="T60" fmla="*/ 50 w 258"/>
                              <a:gd name="T61" fmla="*/ 2 h 579"/>
                              <a:gd name="T62" fmla="*/ 45 w 258"/>
                              <a:gd name="T63" fmla="*/ 0 h 579"/>
                              <a:gd name="T64" fmla="*/ 45 w 258"/>
                              <a:gd name="T65" fmla="*/ 0 h 579"/>
                              <a:gd name="T66" fmla="*/ 45 w 258"/>
                              <a:gd name="T67" fmla="*/ 0 h 5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58" h="579">
                                <a:moveTo>
                                  <a:pt x="45" y="0"/>
                                </a:moveTo>
                                <a:lnTo>
                                  <a:pt x="0" y="48"/>
                                </a:lnTo>
                                <a:lnTo>
                                  <a:pt x="12" y="344"/>
                                </a:lnTo>
                                <a:lnTo>
                                  <a:pt x="253" y="579"/>
                                </a:lnTo>
                                <a:lnTo>
                                  <a:pt x="258" y="330"/>
                                </a:lnTo>
                                <a:lnTo>
                                  <a:pt x="255" y="328"/>
                                </a:lnTo>
                                <a:lnTo>
                                  <a:pt x="253" y="323"/>
                                </a:lnTo>
                                <a:lnTo>
                                  <a:pt x="248" y="313"/>
                                </a:lnTo>
                                <a:lnTo>
                                  <a:pt x="243" y="304"/>
                                </a:lnTo>
                                <a:lnTo>
                                  <a:pt x="236" y="290"/>
                                </a:lnTo>
                                <a:lnTo>
                                  <a:pt x="229" y="275"/>
                                </a:lnTo>
                                <a:lnTo>
                                  <a:pt x="219" y="259"/>
                                </a:lnTo>
                                <a:lnTo>
                                  <a:pt x="212" y="242"/>
                                </a:lnTo>
                                <a:lnTo>
                                  <a:pt x="200" y="223"/>
                                </a:lnTo>
                                <a:lnTo>
                                  <a:pt x="191" y="204"/>
                                </a:lnTo>
                                <a:lnTo>
                                  <a:pt x="179" y="183"/>
                                </a:lnTo>
                                <a:lnTo>
                                  <a:pt x="169" y="164"/>
                                </a:lnTo>
                                <a:lnTo>
                                  <a:pt x="157" y="145"/>
                                </a:lnTo>
                                <a:lnTo>
                                  <a:pt x="148" y="126"/>
                                </a:lnTo>
                                <a:lnTo>
                                  <a:pt x="136" y="109"/>
                                </a:lnTo>
                                <a:lnTo>
                                  <a:pt x="126" y="95"/>
                                </a:lnTo>
                                <a:lnTo>
                                  <a:pt x="117" y="78"/>
                                </a:lnTo>
                                <a:lnTo>
                                  <a:pt x="107" y="67"/>
                                </a:lnTo>
                                <a:lnTo>
                                  <a:pt x="98" y="55"/>
                                </a:lnTo>
                                <a:lnTo>
                                  <a:pt x="91" y="45"/>
                                </a:lnTo>
                                <a:lnTo>
                                  <a:pt x="84" y="36"/>
                                </a:lnTo>
                                <a:lnTo>
                                  <a:pt x="76" y="29"/>
                                </a:lnTo>
                                <a:lnTo>
                                  <a:pt x="72" y="21"/>
                                </a:lnTo>
                                <a:lnTo>
                                  <a:pt x="67" y="17"/>
                                </a:lnTo>
                                <a:lnTo>
                                  <a:pt x="57" y="7"/>
                                </a:lnTo>
                                <a:lnTo>
                                  <a:pt x="50" y="2"/>
                                </a:lnTo>
                                <a:lnTo>
                                  <a:pt x="45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8B8D9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182"/>
                        <wps:cNvSpPr>
                          <a:spLocks/>
                        </wps:cNvSpPr>
                        <wps:spPr bwMode="auto">
                          <a:xfrm>
                            <a:off x="637540" y="1466215"/>
                            <a:ext cx="171450" cy="142875"/>
                          </a:xfrm>
                          <a:custGeom>
                            <a:avLst/>
                            <a:gdLst>
                              <a:gd name="T0" fmla="*/ 0 w 270"/>
                              <a:gd name="T1" fmla="*/ 62 h 225"/>
                              <a:gd name="T2" fmla="*/ 65 w 270"/>
                              <a:gd name="T3" fmla="*/ 0 h 225"/>
                              <a:gd name="T4" fmla="*/ 70 w 270"/>
                              <a:gd name="T5" fmla="*/ 0 h 225"/>
                              <a:gd name="T6" fmla="*/ 74 w 270"/>
                              <a:gd name="T7" fmla="*/ 0 h 225"/>
                              <a:gd name="T8" fmla="*/ 82 w 270"/>
                              <a:gd name="T9" fmla="*/ 2 h 225"/>
                              <a:gd name="T10" fmla="*/ 89 w 270"/>
                              <a:gd name="T11" fmla="*/ 5 h 225"/>
                              <a:gd name="T12" fmla="*/ 98 w 270"/>
                              <a:gd name="T13" fmla="*/ 7 h 225"/>
                              <a:gd name="T14" fmla="*/ 110 w 270"/>
                              <a:gd name="T15" fmla="*/ 9 h 225"/>
                              <a:gd name="T16" fmla="*/ 122 w 270"/>
                              <a:gd name="T17" fmla="*/ 14 h 225"/>
                              <a:gd name="T18" fmla="*/ 134 w 270"/>
                              <a:gd name="T19" fmla="*/ 17 h 225"/>
                              <a:gd name="T20" fmla="*/ 146 w 270"/>
                              <a:gd name="T21" fmla="*/ 24 h 225"/>
                              <a:gd name="T22" fmla="*/ 158 w 270"/>
                              <a:gd name="T23" fmla="*/ 28 h 225"/>
                              <a:gd name="T24" fmla="*/ 172 w 270"/>
                              <a:gd name="T25" fmla="*/ 38 h 225"/>
                              <a:gd name="T26" fmla="*/ 182 w 270"/>
                              <a:gd name="T27" fmla="*/ 43 h 225"/>
                              <a:gd name="T28" fmla="*/ 196 w 270"/>
                              <a:gd name="T29" fmla="*/ 52 h 225"/>
                              <a:gd name="T30" fmla="*/ 206 w 270"/>
                              <a:gd name="T31" fmla="*/ 62 h 225"/>
                              <a:gd name="T32" fmla="*/ 218 w 270"/>
                              <a:gd name="T33" fmla="*/ 73 h 225"/>
                              <a:gd name="T34" fmla="*/ 225 w 270"/>
                              <a:gd name="T35" fmla="*/ 83 h 225"/>
                              <a:gd name="T36" fmla="*/ 232 w 270"/>
                              <a:gd name="T37" fmla="*/ 95 h 225"/>
                              <a:gd name="T38" fmla="*/ 239 w 270"/>
                              <a:gd name="T39" fmla="*/ 107 h 225"/>
                              <a:gd name="T40" fmla="*/ 246 w 270"/>
                              <a:gd name="T41" fmla="*/ 121 h 225"/>
                              <a:gd name="T42" fmla="*/ 251 w 270"/>
                              <a:gd name="T43" fmla="*/ 133 h 225"/>
                              <a:gd name="T44" fmla="*/ 256 w 270"/>
                              <a:gd name="T45" fmla="*/ 145 h 225"/>
                              <a:gd name="T46" fmla="*/ 258 w 270"/>
                              <a:gd name="T47" fmla="*/ 157 h 225"/>
                              <a:gd name="T48" fmla="*/ 263 w 270"/>
                              <a:gd name="T49" fmla="*/ 168 h 225"/>
                              <a:gd name="T50" fmla="*/ 263 w 270"/>
                              <a:gd name="T51" fmla="*/ 180 h 225"/>
                              <a:gd name="T52" fmla="*/ 265 w 270"/>
                              <a:gd name="T53" fmla="*/ 190 h 225"/>
                              <a:gd name="T54" fmla="*/ 265 w 270"/>
                              <a:gd name="T55" fmla="*/ 199 h 225"/>
                              <a:gd name="T56" fmla="*/ 268 w 270"/>
                              <a:gd name="T57" fmla="*/ 209 h 225"/>
                              <a:gd name="T58" fmla="*/ 268 w 270"/>
                              <a:gd name="T59" fmla="*/ 213 h 225"/>
                              <a:gd name="T60" fmla="*/ 268 w 270"/>
                              <a:gd name="T61" fmla="*/ 221 h 225"/>
                              <a:gd name="T62" fmla="*/ 268 w 270"/>
                              <a:gd name="T63" fmla="*/ 223 h 225"/>
                              <a:gd name="T64" fmla="*/ 270 w 270"/>
                              <a:gd name="T65" fmla="*/ 225 h 225"/>
                              <a:gd name="T66" fmla="*/ 0 w 270"/>
                              <a:gd name="T67" fmla="*/ 62 h 225"/>
                              <a:gd name="T68" fmla="*/ 0 w 270"/>
                              <a:gd name="T69" fmla="*/ 62 h 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270" h="225">
                                <a:moveTo>
                                  <a:pt x="0" y="62"/>
                                </a:moveTo>
                                <a:lnTo>
                                  <a:pt x="65" y="0"/>
                                </a:lnTo>
                                <a:lnTo>
                                  <a:pt x="70" y="0"/>
                                </a:lnTo>
                                <a:lnTo>
                                  <a:pt x="74" y="0"/>
                                </a:lnTo>
                                <a:lnTo>
                                  <a:pt x="82" y="2"/>
                                </a:lnTo>
                                <a:lnTo>
                                  <a:pt x="89" y="5"/>
                                </a:lnTo>
                                <a:lnTo>
                                  <a:pt x="98" y="7"/>
                                </a:lnTo>
                                <a:lnTo>
                                  <a:pt x="110" y="9"/>
                                </a:lnTo>
                                <a:lnTo>
                                  <a:pt x="122" y="14"/>
                                </a:lnTo>
                                <a:lnTo>
                                  <a:pt x="134" y="17"/>
                                </a:lnTo>
                                <a:lnTo>
                                  <a:pt x="146" y="24"/>
                                </a:lnTo>
                                <a:lnTo>
                                  <a:pt x="158" y="28"/>
                                </a:lnTo>
                                <a:lnTo>
                                  <a:pt x="172" y="38"/>
                                </a:lnTo>
                                <a:lnTo>
                                  <a:pt x="182" y="43"/>
                                </a:lnTo>
                                <a:lnTo>
                                  <a:pt x="196" y="52"/>
                                </a:lnTo>
                                <a:lnTo>
                                  <a:pt x="206" y="62"/>
                                </a:lnTo>
                                <a:lnTo>
                                  <a:pt x="218" y="73"/>
                                </a:lnTo>
                                <a:lnTo>
                                  <a:pt x="225" y="83"/>
                                </a:lnTo>
                                <a:lnTo>
                                  <a:pt x="232" y="95"/>
                                </a:lnTo>
                                <a:lnTo>
                                  <a:pt x="239" y="107"/>
                                </a:lnTo>
                                <a:lnTo>
                                  <a:pt x="246" y="121"/>
                                </a:lnTo>
                                <a:lnTo>
                                  <a:pt x="251" y="133"/>
                                </a:lnTo>
                                <a:lnTo>
                                  <a:pt x="256" y="145"/>
                                </a:lnTo>
                                <a:lnTo>
                                  <a:pt x="258" y="157"/>
                                </a:lnTo>
                                <a:lnTo>
                                  <a:pt x="263" y="168"/>
                                </a:lnTo>
                                <a:lnTo>
                                  <a:pt x="263" y="180"/>
                                </a:lnTo>
                                <a:lnTo>
                                  <a:pt x="265" y="190"/>
                                </a:lnTo>
                                <a:lnTo>
                                  <a:pt x="265" y="199"/>
                                </a:lnTo>
                                <a:lnTo>
                                  <a:pt x="268" y="209"/>
                                </a:lnTo>
                                <a:lnTo>
                                  <a:pt x="268" y="213"/>
                                </a:lnTo>
                                <a:lnTo>
                                  <a:pt x="268" y="221"/>
                                </a:lnTo>
                                <a:lnTo>
                                  <a:pt x="268" y="223"/>
                                </a:lnTo>
                                <a:lnTo>
                                  <a:pt x="270" y="225"/>
                                </a:lnTo>
                                <a:lnTo>
                                  <a:pt x="0" y="62"/>
                                </a:lnTo>
                                <a:lnTo>
                                  <a:pt x="0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B8B8D9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183"/>
                        <wps:cNvSpPr>
                          <a:spLocks/>
                        </wps:cNvSpPr>
                        <wps:spPr bwMode="auto">
                          <a:xfrm>
                            <a:off x="0" y="849630"/>
                            <a:ext cx="882015" cy="1410335"/>
                          </a:xfrm>
                          <a:custGeom>
                            <a:avLst/>
                            <a:gdLst>
                              <a:gd name="T0" fmla="*/ 988 w 1389"/>
                              <a:gd name="T1" fmla="*/ 1009 h 2221"/>
                              <a:gd name="T2" fmla="*/ 1007 w 1389"/>
                              <a:gd name="T3" fmla="*/ 1009 h 2221"/>
                              <a:gd name="T4" fmla="*/ 1040 w 1389"/>
                              <a:gd name="T5" fmla="*/ 1014 h 2221"/>
                              <a:gd name="T6" fmla="*/ 1083 w 1389"/>
                              <a:gd name="T7" fmla="*/ 1030 h 2221"/>
                              <a:gd name="T8" fmla="*/ 1138 w 1389"/>
                              <a:gd name="T9" fmla="*/ 1061 h 2221"/>
                              <a:gd name="T10" fmla="*/ 1198 w 1389"/>
                              <a:gd name="T11" fmla="*/ 1104 h 2221"/>
                              <a:gd name="T12" fmla="*/ 1260 w 1389"/>
                              <a:gd name="T13" fmla="*/ 1156 h 2221"/>
                              <a:gd name="T14" fmla="*/ 1319 w 1389"/>
                              <a:gd name="T15" fmla="*/ 1208 h 2221"/>
                              <a:gd name="T16" fmla="*/ 1362 w 1389"/>
                              <a:gd name="T17" fmla="*/ 1253 h 2221"/>
                              <a:gd name="T18" fmla="*/ 1386 w 1389"/>
                              <a:gd name="T19" fmla="*/ 1277 h 2221"/>
                              <a:gd name="T20" fmla="*/ 1384 w 1389"/>
                              <a:gd name="T21" fmla="*/ 1289 h 2221"/>
                              <a:gd name="T22" fmla="*/ 1365 w 1389"/>
                              <a:gd name="T23" fmla="*/ 1334 h 2221"/>
                              <a:gd name="T24" fmla="*/ 1336 w 1389"/>
                              <a:gd name="T25" fmla="*/ 1415 h 2221"/>
                              <a:gd name="T26" fmla="*/ 1295 w 1389"/>
                              <a:gd name="T27" fmla="*/ 1505 h 2221"/>
                              <a:gd name="T28" fmla="*/ 1253 w 1389"/>
                              <a:gd name="T29" fmla="*/ 1604 h 2221"/>
                              <a:gd name="T30" fmla="*/ 1207 w 1389"/>
                              <a:gd name="T31" fmla="*/ 1697 h 2221"/>
                              <a:gd name="T32" fmla="*/ 1164 w 1389"/>
                              <a:gd name="T33" fmla="*/ 1773 h 2221"/>
                              <a:gd name="T34" fmla="*/ 1124 w 1389"/>
                              <a:gd name="T35" fmla="*/ 1835 h 2221"/>
                              <a:gd name="T36" fmla="*/ 1093 w 1389"/>
                              <a:gd name="T37" fmla="*/ 1880 h 2221"/>
                              <a:gd name="T38" fmla="*/ 1071 w 1389"/>
                              <a:gd name="T39" fmla="*/ 1906 h 2221"/>
                              <a:gd name="T40" fmla="*/ 1066 w 1389"/>
                              <a:gd name="T41" fmla="*/ 1918 h 2221"/>
                              <a:gd name="T42" fmla="*/ 0 w 1389"/>
                              <a:gd name="T43" fmla="*/ 0 h 2221"/>
                              <a:gd name="T44" fmla="*/ 5 w 1389"/>
                              <a:gd name="T45" fmla="*/ 7 h 2221"/>
                              <a:gd name="T46" fmla="*/ 38 w 1389"/>
                              <a:gd name="T47" fmla="*/ 34 h 2221"/>
                              <a:gd name="T48" fmla="*/ 81 w 1389"/>
                              <a:gd name="T49" fmla="*/ 72 h 2221"/>
                              <a:gd name="T50" fmla="*/ 131 w 1389"/>
                              <a:gd name="T51" fmla="*/ 121 h 2221"/>
                              <a:gd name="T52" fmla="*/ 181 w 1389"/>
                              <a:gd name="T53" fmla="*/ 178 h 2221"/>
                              <a:gd name="T54" fmla="*/ 219 w 1389"/>
                              <a:gd name="T55" fmla="*/ 242 h 2221"/>
                              <a:gd name="T56" fmla="*/ 251 w 1389"/>
                              <a:gd name="T57" fmla="*/ 304 h 2221"/>
                              <a:gd name="T58" fmla="*/ 274 w 1389"/>
                              <a:gd name="T59" fmla="*/ 361 h 2221"/>
                              <a:gd name="T60" fmla="*/ 289 w 1389"/>
                              <a:gd name="T61" fmla="*/ 406 h 2221"/>
                              <a:gd name="T62" fmla="*/ 296 w 1389"/>
                              <a:gd name="T63" fmla="*/ 432 h 2221"/>
                              <a:gd name="T64" fmla="*/ 415 w 1389"/>
                              <a:gd name="T65" fmla="*/ 646 h 2221"/>
                              <a:gd name="T66" fmla="*/ 418 w 1389"/>
                              <a:gd name="T67" fmla="*/ 812 h 2221"/>
                              <a:gd name="T68" fmla="*/ 432 w 1389"/>
                              <a:gd name="T69" fmla="*/ 836 h 2221"/>
                              <a:gd name="T70" fmla="*/ 453 w 1389"/>
                              <a:gd name="T71" fmla="*/ 871 h 2221"/>
                              <a:gd name="T72" fmla="*/ 484 w 1389"/>
                              <a:gd name="T73" fmla="*/ 921 h 2221"/>
                              <a:gd name="T74" fmla="*/ 520 w 1389"/>
                              <a:gd name="T75" fmla="*/ 978 h 2221"/>
                              <a:gd name="T76" fmla="*/ 563 w 1389"/>
                              <a:gd name="T77" fmla="*/ 1044 h 2221"/>
                              <a:gd name="T78" fmla="*/ 606 w 1389"/>
                              <a:gd name="T79" fmla="*/ 1111 h 2221"/>
                              <a:gd name="T80" fmla="*/ 649 w 1389"/>
                              <a:gd name="T81" fmla="*/ 1177 h 2221"/>
                              <a:gd name="T82" fmla="*/ 680 w 1389"/>
                              <a:gd name="T83" fmla="*/ 1227 h 2221"/>
                              <a:gd name="T84" fmla="*/ 701 w 1389"/>
                              <a:gd name="T85" fmla="*/ 1260 h 2221"/>
                              <a:gd name="T86" fmla="*/ 866 w 1389"/>
                              <a:gd name="T87" fmla="*/ 1218 h 22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1389" h="2221">
                                <a:moveTo>
                                  <a:pt x="978" y="1011"/>
                                </a:moveTo>
                                <a:lnTo>
                                  <a:pt x="981" y="1011"/>
                                </a:lnTo>
                                <a:lnTo>
                                  <a:pt x="988" y="1009"/>
                                </a:lnTo>
                                <a:lnTo>
                                  <a:pt x="992" y="1009"/>
                                </a:lnTo>
                                <a:lnTo>
                                  <a:pt x="1000" y="1009"/>
                                </a:lnTo>
                                <a:lnTo>
                                  <a:pt x="1007" y="1009"/>
                                </a:lnTo>
                                <a:lnTo>
                                  <a:pt x="1016" y="1011"/>
                                </a:lnTo>
                                <a:lnTo>
                                  <a:pt x="1026" y="1011"/>
                                </a:lnTo>
                                <a:lnTo>
                                  <a:pt x="1040" y="1014"/>
                                </a:lnTo>
                                <a:lnTo>
                                  <a:pt x="1052" y="1016"/>
                                </a:lnTo>
                                <a:lnTo>
                                  <a:pt x="1069" y="1023"/>
                                </a:lnTo>
                                <a:lnTo>
                                  <a:pt x="1083" y="1030"/>
                                </a:lnTo>
                                <a:lnTo>
                                  <a:pt x="1100" y="1037"/>
                                </a:lnTo>
                                <a:lnTo>
                                  <a:pt x="1117" y="1047"/>
                                </a:lnTo>
                                <a:lnTo>
                                  <a:pt x="1138" y="1061"/>
                                </a:lnTo>
                                <a:lnTo>
                                  <a:pt x="1157" y="1073"/>
                                </a:lnTo>
                                <a:lnTo>
                                  <a:pt x="1176" y="1087"/>
                                </a:lnTo>
                                <a:lnTo>
                                  <a:pt x="1198" y="1104"/>
                                </a:lnTo>
                                <a:lnTo>
                                  <a:pt x="1219" y="1120"/>
                                </a:lnTo>
                                <a:lnTo>
                                  <a:pt x="1238" y="1139"/>
                                </a:lnTo>
                                <a:lnTo>
                                  <a:pt x="1260" y="1156"/>
                                </a:lnTo>
                                <a:lnTo>
                                  <a:pt x="1281" y="1175"/>
                                </a:lnTo>
                                <a:lnTo>
                                  <a:pt x="1300" y="1194"/>
                                </a:lnTo>
                                <a:lnTo>
                                  <a:pt x="1319" y="1208"/>
                                </a:lnTo>
                                <a:lnTo>
                                  <a:pt x="1336" y="1227"/>
                                </a:lnTo>
                                <a:lnTo>
                                  <a:pt x="1350" y="1239"/>
                                </a:lnTo>
                                <a:lnTo>
                                  <a:pt x="1362" y="1253"/>
                                </a:lnTo>
                                <a:lnTo>
                                  <a:pt x="1372" y="1263"/>
                                </a:lnTo>
                                <a:lnTo>
                                  <a:pt x="1381" y="1272"/>
                                </a:lnTo>
                                <a:lnTo>
                                  <a:pt x="1386" y="1277"/>
                                </a:lnTo>
                                <a:lnTo>
                                  <a:pt x="1389" y="1279"/>
                                </a:lnTo>
                                <a:lnTo>
                                  <a:pt x="1386" y="1282"/>
                                </a:lnTo>
                                <a:lnTo>
                                  <a:pt x="1384" y="1289"/>
                                </a:lnTo>
                                <a:lnTo>
                                  <a:pt x="1379" y="1298"/>
                                </a:lnTo>
                                <a:lnTo>
                                  <a:pt x="1372" y="1315"/>
                                </a:lnTo>
                                <a:lnTo>
                                  <a:pt x="1365" y="1334"/>
                                </a:lnTo>
                                <a:lnTo>
                                  <a:pt x="1355" y="1360"/>
                                </a:lnTo>
                                <a:lnTo>
                                  <a:pt x="1346" y="1384"/>
                                </a:lnTo>
                                <a:lnTo>
                                  <a:pt x="1336" y="1415"/>
                                </a:lnTo>
                                <a:lnTo>
                                  <a:pt x="1322" y="1443"/>
                                </a:lnTo>
                                <a:lnTo>
                                  <a:pt x="1310" y="1474"/>
                                </a:lnTo>
                                <a:lnTo>
                                  <a:pt x="1295" y="1505"/>
                                </a:lnTo>
                                <a:lnTo>
                                  <a:pt x="1284" y="1538"/>
                                </a:lnTo>
                                <a:lnTo>
                                  <a:pt x="1267" y="1571"/>
                                </a:lnTo>
                                <a:lnTo>
                                  <a:pt x="1253" y="1604"/>
                                </a:lnTo>
                                <a:lnTo>
                                  <a:pt x="1238" y="1635"/>
                                </a:lnTo>
                                <a:lnTo>
                                  <a:pt x="1224" y="1669"/>
                                </a:lnTo>
                                <a:lnTo>
                                  <a:pt x="1207" y="1697"/>
                                </a:lnTo>
                                <a:lnTo>
                                  <a:pt x="1193" y="1723"/>
                                </a:lnTo>
                                <a:lnTo>
                                  <a:pt x="1176" y="1749"/>
                                </a:lnTo>
                                <a:lnTo>
                                  <a:pt x="1164" y="1773"/>
                                </a:lnTo>
                                <a:lnTo>
                                  <a:pt x="1150" y="1797"/>
                                </a:lnTo>
                                <a:lnTo>
                                  <a:pt x="1138" y="1816"/>
                                </a:lnTo>
                                <a:lnTo>
                                  <a:pt x="1124" y="1835"/>
                                </a:lnTo>
                                <a:lnTo>
                                  <a:pt x="1114" y="1851"/>
                                </a:lnTo>
                                <a:lnTo>
                                  <a:pt x="1102" y="1868"/>
                                </a:lnTo>
                                <a:lnTo>
                                  <a:pt x="1093" y="1880"/>
                                </a:lnTo>
                                <a:lnTo>
                                  <a:pt x="1086" y="1892"/>
                                </a:lnTo>
                                <a:lnTo>
                                  <a:pt x="1078" y="1901"/>
                                </a:lnTo>
                                <a:lnTo>
                                  <a:pt x="1071" y="1906"/>
                                </a:lnTo>
                                <a:lnTo>
                                  <a:pt x="1069" y="1913"/>
                                </a:lnTo>
                                <a:lnTo>
                                  <a:pt x="1066" y="1915"/>
                                </a:lnTo>
                                <a:lnTo>
                                  <a:pt x="1066" y="1918"/>
                                </a:lnTo>
                                <a:lnTo>
                                  <a:pt x="625" y="2221"/>
                                </a:lnTo>
                                <a:lnTo>
                                  <a:pt x="24" y="2205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"/>
                                </a:lnTo>
                                <a:lnTo>
                                  <a:pt x="5" y="7"/>
                                </a:lnTo>
                                <a:lnTo>
                                  <a:pt x="14" y="15"/>
                                </a:lnTo>
                                <a:lnTo>
                                  <a:pt x="24" y="24"/>
                                </a:lnTo>
                                <a:lnTo>
                                  <a:pt x="38" y="34"/>
                                </a:lnTo>
                                <a:lnTo>
                                  <a:pt x="50" y="45"/>
                                </a:lnTo>
                                <a:lnTo>
                                  <a:pt x="67" y="60"/>
                                </a:lnTo>
                                <a:lnTo>
                                  <a:pt x="81" y="72"/>
                                </a:lnTo>
                                <a:lnTo>
                                  <a:pt x="98" y="88"/>
                                </a:lnTo>
                                <a:lnTo>
                                  <a:pt x="115" y="105"/>
                                </a:lnTo>
                                <a:lnTo>
                                  <a:pt x="131" y="121"/>
                                </a:lnTo>
                                <a:lnTo>
                                  <a:pt x="148" y="140"/>
                                </a:lnTo>
                                <a:lnTo>
                                  <a:pt x="167" y="159"/>
                                </a:lnTo>
                                <a:lnTo>
                                  <a:pt x="181" y="178"/>
                                </a:lnTo>
                                <a:lnTo>
                                  <a:pt x="196" y="202"/>
                                </a:lnTo>
                                <a:lnTo>
                                  <a:pt x="208" y="221"/>
                                </a:lnTo>
                                <a:lnTo>
                                  <a:pt x="219" y="242"/>
                                </a:lnTo>
                                <a:lnTo>
                                  <a:pt x="231" y="264"/>
                                </a:lnTo>
                                <a:lnTo>
                                  <a:pt x="243" y="283"/>
                                </a:lnTo>
                                <a:lnTo>
                                  <a:pt x="251" y="304"/>
                                </a:lnTo>
                                <a:lnTo>
                                  <a:pt x="260" y="323"/>
                                </a:lnTo>
                                <a:lnTo>
                                  <a:pt x="267" y="342"/>
                                </a:lnTo>
                                <a:lnTo>
                                  <a:pt x="274" y="361"/>
                                </a:lnTo>
                                <a:lnTo>
                                  <a:pt x="279" y="378"/>
                                </a:lnTo>
                                <a:lnTo>
                                  <a:pt x="284" y="392"/>
                                </a:lnTo>
                                <a:lnTo>
                                  <a:pt x="289" y="406"/>
                                </a:lnTo>
                                <a:lnTo>
                                  <a:pt x="291" y="418"/>
                                </a:lnTo>
                                <a:lnTo>
                                  <a:pt x="293" y="425"/>
                                </a:lnTo>
                                <a:lnTo>
                                  <a:pt x="296" y="432"/>
                                </a:lnTo>
                                <a:lnTo>
                                  <a:pt x="298" y="437"/>
                                </a:lnTo>
                                <a:lnTo>
                                  <a:pt x="298" y="439"/>
                                </a:lnTo>
                                <a:lnTo>
                                  <a:pt x="415" y="646"/>
                                </a:lnTo>
                                <a:lnTo>
                                  <a:pt x="415" y="805"/>
                                </a:lnTo>
                                <a:lnTo>
                                  <a:pt x="415" y="810"/>
                                </a:lnTo>
                                <a:lnTo>
                                  <a:pt x="418" y="812"/>
                                </a:lnTo>
                                <a:lnTo>
                                  <a:pt x="422" y="819"/>
                                </a:lnTo>
                                <a:lnTo>
                                  <a:pt x="425" y="826"/>
                                </a:lnTo>
                                <a:lnTo>
                                  <a:pt x="432" y="836"/>
                                </a:lnTo>
                                <a:lnTo>
                                  <a:pt x="439" y="845"/>
                                </a:lnTo>
                                <a:lnTo>
                                  <a:pt x="446" y="859"/>
                                </a:lnTo>
                                <a:lnTo>
                                  <a:pt x="453" y="871"/>
                                </a:lnTo>
                                <a:lnTo>
                                  <a:pt x="463" y="885"/>
                                </a:lnTo>
                                <a:lnTo>
                                  <a:pt x="472" y="902"/>
                                </a:lnTo>
                                <a:lnTo>
                                  <a:pt x="484" y="921"/>
                                </a:lnTo>
                                <a:lnTo>
                                  <a:pt x="494" y="938"/>
                                </a:lnTo>
                                <a:lnTo>
                                  <a:pt x="508" y="959"/>
                                </a:lnTo>
                                <a:lnTo>
                                  <a:pt x="520" y="978"/>
                                </a:lnTo>
                                <a:lnTo>
                                  <a:pt x="537" y="1002"/>
                                </a:lnTo>
                                <a:lnTo>
                                  <a:pt x="549" y="1021"/>
                                </a:lnTo>
                                <a:lnTo>
                                  <a:pt x="563" y="1044"/>
                                </a:lnTo>
                                <a:lnTo>
                                  <a:pt x="577" y="1066"/>
                                </a:lnTo>
                                <a:lnTo>
                                  <a:pt x="592" y="1090"/>
                                </a:lnTo>
                                <a:lnTo>
                                  <a:pt x="606" y="1111"/>
                                </a:lnTo>
                                <a:lnTo>
                                  <a:pt x="620" y="1135"/>
                                </a:lnTo>
                                <a:lnTo>
                                  <a:pt x="635" y="1156"/>
                                </a:lnTo>
                                <a:lnTo>
                                  <a:pt x="649" y="1177"/>
                                </a:lnTo>
                                <a:lnTo>
                                  <a:pt x="661" y="1194"/>
                                </a:lnTo>
                                <a:lnTo>
                                  <a:pt x="673" y="1213"/>
                                </a:lnTo>
                                <a:lnTo>
                                  <a:pt x="680" y="1227"/>
                                </a:lnTo>
                                <a:lnTo>
                                  <a:pt x="689" y="1241"/>
                                </a:lnTo>
                                <a:lnTo>
                                  <a:pt x="697" y="1251"/>
                                </a:lnTo>
                                <a:lnTo>
                                  <a:pt x="701" y="1260"/>
                                </a:lnTo>
                                <a:lnTo>
                                  <a:pt x="706" y="1265"/>
                                </a:lnTo>
                                <a:lnTo>
                                  <a:pt x="706" y="1268"/>
                                </a:lnTo>
                                <a:lnTo>
                                  <a:pt x="866" y="1218"/>
                                </a:lnTo>
                                <a:lnTo>
                                  <a:pt x="978" y="1011"/>
                                </a:lnTo>
                                <a:lnTo>
                                  <a:pt x="978" y="10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184"/>
                        <wps:cNvSpPr>
                          <a:spLocks/>
                        </wps:cNvSpPr>
                        <wps:spPr bwMode="auto">
                          <a:xfrm>
                            <a:off x="440690" y="1511300"/>
                            <a:ext cx="327660" cy="360045"/>
                          </a:xfrm>
                          <a:custGeom>
                            <a:avLst/>
                            <a:gdLst>
                              <a:gd name="T0" fmla="*/ 313 w 516"/>
                              <a:gd name="T1" fmla="*/ 2 h 567"/>
                              <a:gd name="T2" fmla="*/ 351 w 516"/>
                              <a:gd name="T3" fmla="*/ 12 h 567"/>
                              <a:gd name="T4" fmla="*/ 401 w 516"/>
                              <a:gd name="T5" fmla="*/ 29 h 567"/>
                              <a:gd name="T6" fmla="*/ 449 w 516"/>
                              <a:gd name="T7" fmla="*/ 52 h 567"/>
                              <a:gd name="T8" fmla="*/ 482 w 516"/>
                              <a:gd name="T9" fmla="*/ 81 h 567"/>
                              <a:gd name="T10" fmla="*/ 501 w 516"/>
                              <a:gd name="T11" fmla="*/ 112 h 567"/>
                              <a:gd name="T12" fmla="*/ 511 w 516"/>
                              <a:gd name="T13" fmla="*/ 135 h 567"/>
                              <a:gd name="T14" fmla="*/ 508 w 516"/>
                              <a:gd name="T15" fmla="*/ 142 h 567"/>
                              <a:gd name="T16" fmla="*/ 487 w 516"/>
                              <a:gd name="T17" fmla="*/ 140 h 567"/>
                              <a:gd name="T18" fmla="*/ 451 w 516"/>
                              <a:gd name="T19" fmla="*/ 138 h 567"/>
                              <a:gd name="T20" fmla="*/ 403 w 516"/>
                              <a:gd name="T21" fmla="*/ 140 h 567"/>
                              <a:gd name="T22" fmla="*/ 346 w 516"/>
                              <a:gd name="T23" fmla="*/ 147 h 567"/>
                              <a:gd name="T24" fmla="*/ 291 w 516"/>
                              <a:gd name="T25" fmla="*/ 157 h 567"/>
                              <a:gd name="T26" fmla="*/ 248 w 516"/>
                              <a:gd name="T27" fmla="*/ 166 h 567"/>
                              <a:gd name="T28" fmla="*/ 232 w 516"/>
                              <a:gd name="T29" fmla="*/ 171 h 567"/>
                              <a:gd name="T30" fmla="*/ 265 w 516"/>
                              <a:gd name="T31" fmla="*/ 195 h 567"/>
                              <a:gd name="T32" fmla="*/ 339 w 516"/>
                              <a:gd name="T33" fmla="*/ 252 h 567"/>
                              <a:gd name="T34" fmla="*/ 413 w 516"/>
                              <a:gd name="T35" fmla="*/ 309 h 567"/>
                              <a:gd name="T36" fmla="*/ 446 w 516"/>
                              <a:gd name="T37" fmla="*/ 344 h 567"/>
                              <a:gd name="T38" fmla="*/ 413 w 516"/>
                              <a:gd name="T39" fmla="*/ 337 h 567"/>
                              <a:gd name="T40" fmla="*/ 341 w 516"/>
                              <a:gd name="T41" fmla="*/ 313 h 567"/>
                              <a:gd name="T42" fmla="*/ 260 w 516"/>
                              <a:gd name="T43" fmla="*/ 290 h 567"/>
                              <a:gd name="T44" fmla="*/ 203 w 516"/>
                              <a:gd name="T45" fmla="*/ 285 h 567"/>
                              <a:gd name="T46" fmla="*/ 194 w 516"/>
                              <a:gd name="T47" fmla="*/ 311 h 567"/>
                              <a:gd name="T48" fmla="*/ 222 w 516"/>
                              <a:gd name="T49" fmla="*/ 361 h 567"/>
                              <a:gd name="T50" fmla="*/ 265 w 516"/>
                              <a:gd name="T51" fmla="*/ 420 h 567"/>
                              <a:gd name="T52" fmla="*/ 306 w 516"/>
                              <a:gd name="T53" fmla="*/ 479 h 567"/>
                              <a:gd name="T54" fmla="*/ 327 w 516"/>
                              <a:gd name="T55" fmla="*/ 527 h 567"/>
                              <a:gd name="T56" fmla="*/ 332 w 516"/>
                              <a:gd name="T57" fmla="*/ 558 h 567"/>
                              <a:gd name="T58" fmla="*/ 308 w 516"/>
                              <a:gd name="T59" fmla="*/ 565 h 567"/>
                              <a:gd name="T60" fmla="*/ 282 w 516"/>
                              <a:gd name="T61" fmla="*/ 541 h 567"/>
                              <a:gd name="T62" fmla="*/ 248 w 516"/>
                              <a:gd name="T63" fmla="*/ 498 h 567"/>
                              <a:gd name="T64" fmla="*/ 208 w 516"/>
                              <a:gd name="T65" fmla="*/ 444 h 567"/>
                              <a:gd name="T66" fmla="*/ 162 w 516"/>
                              <a:gd name="T67" fmla="*/ 385 h 567"/>
                              <a:gd name="T68" fmla="*/ 112 w 516"/>
                              <a:gd name="T69" fmla="*/ 328 h 567"/>
                              <a:gd name="T70" fmla="*/ 65 w 516"/>
                              <a:gd name="T71" fmla="*/ 280 h 567"/>
                              <a:gd name="T72" fmla="*/ 24 w 516"/>
                              <a:gd name="T73" fmla="*/ 247 h 567"/>
                              <a:gd name="T74" fmla="*/ 0 w 516"/>
                              <a:gd name="T75" fmla="*/ 226 h 567"/>
                              <a:gd name="T76" fmla="*/ 19 w 516"/>
                              <a:gd name="T77" fmla="*/ 209 h 567"/>
                              <a:gd name="T78" fmla="*/ 48 w 516"/>
                              <a:gd name="T79" fmla="*/ 188 h 567"/>
                              <a:gd name="T80" fmla="*/ 81 w 516"/>
                              <a:gd name="T81" fmla="*/ 169 h 567"/>
                              <a:gd name="T82" fmla="*/ 112 w 516"/>
                              <a:gd name="T83" fmla="*/ 157 h 567"/>
                              <a:gd name="T84" fmla="*/ 146 w 516"/>
                              <a:gd name="T85" fmla="*/ 154 h 567"/>
                              <a:gd name="T86" fmla="*/ 165 w 516"/>
                              <a:gd name="T87" fmla="*/ 159 h 567"/>
                              <a:gd name="T88" fmla="*/ 179 w 516"/>
                              <a:gd name="T89" fmla="*/ 133 h 567"/>
                              <a:gd name="T90" fmla="*/ 194 w 516"/>
                              <a:gd name="T91" fmla="*/ 107 h 567"/>
                              <a:gd name="T92" fmla="*/ 217 w 516"/>
                              <a:gd name="T93" fmla="*/ 78 h 567"/>
                              <a:gd name="T94" fmla="*/ 244 w 516"/>
                              <a:gd name="T95" fmla="*/ 50 h 567"/>
                              <a:gd name="T96" fmla="*/ 270 w 516"/>
                              <a:gd name="T97" fmla="*/ 24 h 567"/>
                              <a:gd name="T98" fmla="*/ 296 w 516"/>
                              <a:gd name="T99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516" h="567">
                                <a:moveTo>
                                  <a:pt x="296" y="0"/>
                                </a:moveTo>
                                <a:lnTo>
                                  <a:pt x="301" y="0"/>
                                </a:lnTo>
                                <a:lnTo>
                                  <a:pt x="306" y="0"/>
                                </a:lnTo>
                                <a:lnTo>
                                  <a:pt x="313" y="2"/>
                                </a:lnTo>
                                <a:lnTo>
                                  <a:pt x="320" y="5"/>
                                </a:lnTo>
                                <a:lnTo>
                                  <a:pt x="329" y="7"/>
                                </a:lnTo>
                                <a:lnTo>
                                  <a:pt x="339" y="10"/>
                                </a:lnTo>
                                <a:lnTo>
                                  <a:pt x="351" y="12"/>
                                </a:lnTo>
                                <a:lnTo>
                                  <a:pt x="363" y="14"/>
                                </a:lnTo>
                                <a:lnTo>
                                  <a:pt x="377" y="19"/>
                                </a:lnTo>
                                <a:lnTo>
                                  <a:pt x="389" y="24"/>
                                </a:lnTo>
                                <a:lnTo>
                                  <a:pt x="401" y="29"/>
                                </a:lnTo>
                                <a:lnTo>
                                  <a:pt x="413" y="33"/>
                                </a:lnTo>
                                <a:lnTo>
                                  <a:pt x="425" y="38"/>
                                </a:lnTo>
                                <a:lnTo>
                                  <a:pt x="437" y="45"/>
                                </a:lnTo>
                                <a:lnTo>
                                  <a:pt x="449" y="52"/>
                                </a:lnTo>
                                <a:lnTo>
                                  <a:pt x="456" y="59"/>
                                </a:lnTo>
                                <a:lnTo>
                                  <a:pt x="465" y="67"/>
                                </a:lnTo>
                                <a:lnTo>
                                  <a:pt x="473" y="74"/>
                                </a:lnTo>
                                <a:lnTo>
                                  <a:pt x="482" y="81"/>
                                </a:lnTo>
                                <a:lnTo>
                                  <a:pt x="487" y="88"/>
                                </a:lnTo>
                                <a:lnTo>
                                  <a:pt x="492" y="95"/>
                                </a:lnTo>
                                <a:lnTo>
                                  <a:pt x="496" y="104"/>
                                </a:lnTo>
                                <a:lnTo>
                                  <a:pt x="501" y="112"/>
                                </a:lnTo>
                                <a:lnTo>
                                  <a:pt x="504" y="119"/>
                                </a:lnTo>
                                <a:lnTo>
                                  <a:pt x="508" y="123"/>
                                </a:lnTo>
                                <a:lnTo>
                                  <a:pt x="508" y="131"/>
                                </a:lnTo>
                                <a:lnTo>
                                  <a:pt x="511" y="135"/>
                                </a:lnTo>
                                <a:lnTo>
                                  <a:pt x="513" y="142"/>
                                </a:lnTo>
                                <a:lnTo>
                                  <a:pt x="516" y="145"/>
                                </a:lnTo>
                                <a:lnTo>
                                  <a:pt x="513" y="145"/>
                                </a:lnTo>
                                <a:lnTo>
                                  <a:pt x="508" y="142"/>
                                </a:lnTo>
                                <a:lnTo>
                                  <a:pt x="501" y="140"/>
                                </a:lnTo>
                                <a:lnTo>
                                  <a:pt x="499" y="140"/>
                                </a:lnTo>
                                <a:lnTo>
                                  <a:pt x="492" y="140"/>
                                </a:lnTo>
                                <a:lnTo>
                                  <a:pt x="487" y="140"/>
                                </a:lnTo>
                                <a:lnTo>
                                  <a:pt x="477" y="138"/>
                                </a:lnTo>
                                <a:lnTo>
                                  <a:pt x="470" y="138"/>
                                </a:lnTo>
                                <a:lnTo>
                                  <a:pt x="461" y="138"/>
                                </a:lnTo>
                                <a:lnTo>
                                  <a:pt x="451" y="138"/>
                                </a:lnTo>
                                <a:lnTo>
                                  <a:pt x="439" y="138"/>
                                </a:lnTo>
                                <a:lnTo>
                                  <a:pt x="430" y="138"/>
                                </a:lnTo>
                                <a:lnTo>
                                  <a:pt x="418" y="138"/>
                                </a:lnTo>
                                <a:lnTo>
                                  <a:pt x="403" y="140"/>
                                </a:lnTo>
                                <a:lnTo>
                                  <a:pt x="389" y="140"/>
                                </a:lnTo>
                                <a:lnTo>
                                  <a:pt x="377" y="142"/>
                                </a:lnTo>
                                <a:lnTo>
                                  <a:pt x="361" y="142"/>
                                </a:lnTo>
                                <a:lnTo>
                                  <a:pt x="346" y="147"/>
                                </a:lnTo>
                                <a:lnTo>
                                  <a:pt x="332" y="150"/>
                                </a:lnTo>
                                <a:lnTo>
                                  <a:pt x="318" y="150"/>
                                </a:lnTo>
                                <a:lnTo>
                                  <a:pt x="303" y="154"/>
                                </a:lnTo>
                                <a:lnTo>
                                  <a:pt x="291" y="157"/>
                                </a:lnTo>
                                <a:lnTo>
                                  <a:pt x="277" y="159"/>
                                </a:lnTo>
                                <a:lnTo>
                                  <a:pt x="265" y="161"/>
                                </a:lnTo>
                                <a:lnTo>
                                  <a:pt x="256" y="164"/>
                                </a:lnTo>
                                <a:lnTo>
                                  <a:pt x="248" y="166"/>
                                </a:lnTo>
                                <a:lnTo>
                                  <a:pt x="241" y="166"/>
                                </a:lnTo>
                                <a:lnTo>
                                  <a:pt x="234" y="169"/>
                                </a:lnTo>
                                <a:lnTo>
                                  <a:pt x="232" y="169"/>
                                </a:lnTo>
                                <a:lnTo>
                                  <a:pt x="232" y="171"/>
                                </a:lnTo>
                                <a:lnTo>
                                  <a:pt x="234" y="171"/>
                                </a:lnTo>
                                <a:lnTo>
                                  <a:pt x="239" y="176"/>
                                </a:lnTo>
                                <a:lnTo>
                                  <a:pt x="251" y="185"/>
                                </a:lnTo>
                                <a:lnTo>
                                  <a:pt x="265" y="195"/>
                                </a:lnTo>
                                <a:lnTo>
                                  <a:pt x="279" y="207"/>
                                </a:lnTo>
                                <a:lnTo>
                                  <a:pt x="298" y="221"/>
                                </a:lnTo>
                                <a:lnTo>
                                  <a:pt x="318" y="235"/>
                                </a:lnTo>
                                <a:lnTo>
                                  <a:pt x="339" y="252"/>
                                </a:lnTo>
                                <a:lnTo>
                                  <a:pt x="358" y="266"/>
                                </a:lnTo>
                                <a:lnTo>
                                  <a:pt x="377" y="282"/>
                                </a:lnTo>
                                <a:lnTo>
                                  <a:pt x="396" y="297"/>
                                </a:lnTo>
                                <a:lnTo>
                                  <a:pt x="413" y="309"/>
                                </a:lnTo>
                                <a:lnTo>
                                  <a:pt x="425" y="320"/>
                                </a:lnTo>
                                <a:lnTo>
                                  <a:pt x="437" y="330"/>
                                </a:lnTo>
                                <a:lnTo>
                                  <a:pt x="444" y="337"/>
                                </a:lnTo>
                                <a:lnTo>
                                  <a:pt x="446" y="344"/>
                                </a:lnTo>
                                <a:lnTo>
                                  <a:pt x="442" y="344"/>
                                </a:lnTo>
                                <a:lnTo>
                                  <a:pt x="437" y="344"/>
                                </a:lnTo>
                                <a:lnTo>
                                  <a:pt x="425" y="339"/>
                                </a:lnTo>
                                <a:lnTo>
                                  <a:pt x="413" y="337"/>
                                </a:lnTo>
                                <a:lnTo>
                                  <a:pt x="396" y="332"/>
                                </a:lnTo>
                                <a:lnTo>
                                  <a:pt x="380" y="328"/>
                                </a:lnTo>
                                <a:lnTo>
                                  <a:pt x="361" y="320"/>
                                </a:lnTo>
                                <a:lnTo>
                                  <a:pt x="341" y="313"/>
                                </a:lnTo>
                                <a:lnTo>
                                  <a:pt x="320" y="306"/>
                                </a:lnTo>
                                <a:lnTo>
                                  <a:pt x="298" y="299"/>
                                </a:lnTo>
                                <a:lnTo>
                                  <a:pt x="279" y="294"/>
                                </a:lnTo>
                                <a:lnTo>
                                  <a:pt x="260" y="290"/>
                                </a:lnTo>
                                <a:lnTo>
                                  <a:pt x="241" y="285"/>
                                </a:lnTo>
                                <a:lnTo>
                                  <a:pt x="227" y="282"/>
                                </a:lnTo>
                                <a:lnTo>
                                  <a:pt x="213" y="282"/>
                                </a:lnTo>
                                <a:lnTo>
                                  <a:pt x="203" y="285"/>
                                </a:lnTo>
                                <a:lnTo>
                                  <a:pt x="196" y="287"/>
                                </a:lnTo>
                                <a:lnTo>
                                  <a:pt x="191" y="294"/>
                                </a:lnTo>
                                <a:lnTo>
                                  <a:pt x="191" y="299"/>
                                </a:lnTo>
                                <a:lnTo>
                                  <a:pt x="194" y="311"/>
                                </a:lnTo>
                                <a:lnTo>
                                  <a:pt x="198" y="320"/>
                                </a:lnTo>
                                <a:lnTo>
                                  <a:pt x="203" y="332"/>
                                </a:lnTo>
                                <a:lnTo>
                                  <a:pt x="210" y="347"/>
                                </a:lnTo>
                                <a:lnTo>
                                  <a:pt x="222" y="361"/>
                                </a:lnTo>
                                <a:lnTo>
                                  <a:pt x="232" y="373"/>
                                </a:lnTo>
                                <a:lnTo>
                                  <a:pt x="241" y="389"/>
                                </a:lnTo>
                                <a:lnTo>
                                  <a:pt x="251" y="403"/>
                                </a:lnTo>
                                <a:lnTo>
                                  <a:pt x="265" y="420"/>
                                </a:lnTo>
                                <a:lnTo>
                                  <a:pt x="275" y="434"/>
                                </a:lnTo>
                                <a:lnTo>
                                  <a:pt x="287" y="451"/>
                                </a:lnTo>
                                <a:lnTo>
                                  <a:pt x="296" y="465"/>
                                </a:lnTo>
                                <a:lnTo>
                                  <a:pt x="306" y="479"/>
                                </a:lnTo>
                                <a:lnTo>
                                  <a:pt x="313" y="491"/>
                                </a:lnTo>
                                <a:lnTo>
                                  <a:pt x="318" y="506"/>
                                </a:lnTo>
                                <a:lnTo>
                                  <a:pt x="322" y="515"/>
                                </a:lnTo>
                                <a:lnTo>
                                  <a:pt x="327" y="527"/>
                                </a:lnTo>
                                <a:lnTo>
                                  <a:pt x="329" y="534"/>
                                </a:lnTo>
                                <a:lnTo>
                                  <a:pt x="332" y="543"/>
                                </a:lnTo>
                                <a:lnTo>
                                  <a:pt x="332" y="551"/>
                                </a:lnTo>
                                <a:lnTo>
                                  <a:pt x="332" y="558"/>
                                </a:lnTo>
                                <a:lnTo>
                                  <a:pt x="325" y="565"/>
                                </a:lnTo>
                                <a:lnTo>
                                  <a:pt x="320" y="567"/>
                                </a:lnTo>
                                <a:lnTo>
                                  <a:pt x="315" y="567"/>
                                </a:lnTo>
                                <a:lnTo>
                                  <a:pt x="308" y="565"/>
                                </a:lnTo>
                                <a:lnTo>
                                  <a:pt x="303" y="562"/>
                                </a:lnTo>
                                <a:lnTo>
                                  <a:pt x="296" y="558"/>
                                </a:lnTo>
                                <a:lnTo>
                                  <a:pt x="289" y="551"/>
                                </a:lnTo>
                                <a:lnTo>
                                  <a:pt x="282" y="541"/>
                                </a:lnTo>
                                <a:lnTo>
                                  <a:pt x="272" y="532"/>
                                </a:lnTo>
                                <a:lnTo>
                                  <a:pt x="265" y="525"/>
                                </a:lnTo>
                                <a:lnTo>
                                  <a:pt x="256" y="510"/>
                                </a:lnTo>
                                <a:lnTo>
                                  <a:pt x="248" y="498"/>
                                </a:lnTo>
                                <a:lnTo>
                                  <a:pt x="239" y="487"/>
                                </a:lnTo>
                                <a:lnTo>
                                  <a:pt x="229" y="472"/>
                                </a:lnTo>
                                <a:lnTo>
                                  <a:pt x="217" y="458"/>
                                </a:lnTo>
                                <a:lnTo>
                                  <a:pt x="208" y="444"/>
                                </a:lnTo>
                                <a:lnTo>
                                  <a:pt x="196" y="430"/>
                                </a:lnTo>
                                <a:lnTo>
                                  <a:pt x="186" y="415"/>
                                </a:lnTo>
                                <a:lnTo>
                                  <a:pt x="174" y="399"/>
                                </a:lnTo>
                                <a:lnTo>
                                  <a:pt x="162" y="385"/>
                                </a:lnTo>
                                <a:lnTo>
                                  <a:pt x="151" y="370"/>
                                </a:lnTo>
                                <a:lnTo>
                                  <a:pt x="139" y="356"/>
                                </a:lnTo>
                                <a:lnTo>
                                  <a:pt x="127" y="342"/>
                                </a:lnTo>
                                <a:lnTo>
                                  <a:pt x="112" y="328"/>
                                </a:lnTo>
                                <a:lnTo>
                                  <a:pt x="100" y="316"/>
                                </a:lnTo>
                                <a:lnTo>
                                  <a:pt x="89" y="304"/>
                                </a:lnTo>
                                <a:lnTo>
                                  <a:pt x="77" y="292"/>
                                </a:lnTo>
                                <a:lnTo>
                                  <a:pt x="65" y="280"/>
                                </a:lnTo>
                                <a:lnTo>
                                  <a:pt x="53" y="271"/>
                                </a:lnTo>
                                <a:lnTo>
                                  <a:pt x="43" y="261"/>
                                </a:lnTo>
                                <a:lnTo>
                                  <a:pt x="34" y="252"/>
                                </a:lnTo>
                                <a:lnTo>
                                  <a:pt x="24" y="247"/>
                                </a:lnTo>
                                <a:lnTo>
                                  <a:pt x="17" y="240"/>
                                </a:lnTo>
                                <a:lnTo>
                                  <a:pt x="12" y="235"/>
                                </a:lnTo>
                                <a:lnTo>
                                  <a:pt x="3" y="228"/>
                                </a:lnTo>
                                <a:lnTo>
                                  <a:pt x="0" y="226"/>
                                </a:lnTo>
                                <a:lnTo>
                                  <a:pt x="3" y="221"/>
                                </a:lnTo>
                                <a:lnTo>
                                  <a:pt x="10" y="216"/>
                                </a:lnTo>
                                <a:lnTo>
                                  <a:pt x="12" y="211"/>
                                </a:lnTo>
                                <a:lnTo>
                                  <a:pt x="19" y="209"/>
                                </a:lnTo>
                                <a:lnTo>
                                  <a:pt x="27" y="204"/>
                                </a:lnTo>
                                <a:lnTo>
                                  <a:pt x="34" y="199"/>
                                </a:lnTo>
                                <a:lnTo>
                                  <a:pt x="41" y="195"/>
                                </a:lnTo>
                                <a:lnTo>
                                  <a:pt x="48" y="188"/>
                                </a:lnTo>
                                <a:lnTo>
                                  <a:pt x="58" y="183"/>
                                </a:lnTo>
                                <a:lnTo>
                                  <a:pt x="65" y="178"/>
                                </a:lnTo>
                                <a:lnTo>
                                  <a:pt x="74" y="173"/>
                                </a:lnTo>
                                <a:lnTo>
                                  <a:pt x="81" y="169"/>
                                </a:lnTo>
                                <a:lnTo>
                                  <a:pt x="91" y="166"/>
                                </a:lnTo>
                                <a:lnTo>
                                  <a:pt x="98" y="161"/>
                                </a:lnTo>
                                <a:lnTo>
                                  <a:pt x="105" y="159"/>
                                </a:lnTo>
                                <a:lnTo>
                                  <a:pt x="112" y="157"/>
                                </a:lnTo>
                                <a:lnTo>
                                  <a:pt x="120" y="154"/>
                                </a:lnTo>
                                <a:lnTo>
                                  <a:pt x="127" y="154"/>
                                </a:lnTo>
                                <a:lnTo>
                                  <a:pt x="136" y="152"/>
                                </a:lnTo>
                                <a:lnTo>
                                  <a:pt x="146" y="154"/>
                                </a:lnTo>
                                <a:lnTo>
                                  <a:pt x="153" y="154"/>
                                </a:lnTo>
                                <a:lnTo>
                                  <a:pt x="160" y="157"/>
                                </a:lnTo>
                                <a:lnTo>
                                  <a:pt x="162" y="157"/>
                                </a:lnTo>
                                <a:lnTo>
                                  <a:pt x="165" y="159"/>
                                </a:lnTo>
                                <a:lnTo>
                                  <a:pt x="165" y="157"/>
                                </a:lnTo>
                                <a:lnTo>
                                  <a:pt x="167" y="152"/>
                                </a:lnTo>
                                <a:lnTo>
                                  <a:pt x="172" y="142"/>
                                </a:lnTo>
                                <a:lnTo>
                                  <a:pt x="179" y="133"/>
                                </a:lnTo>
                                <a:lnTo>
                                  <a:pt x="182" y="128"/>
                                </a:lnTo>
                                <a:lnTo>
                                  <a:pt x="184" y="121"/>
                                </a:lnTo>
                                <a:lnTo>
                                  <a:pt x="189" y="114"/>
                                </a:lnTo>
                                <a:lnTo>
                                  <a:pt x="194" y="107"/>
                                </a:lnTo>
                                <a:lnTo>
                                  <a:pt x="198" y="100"/>
                                </a:lnTo>
                                <a:lnTo>
                                  <a:pt x="205" y="93"/>
                                </a:lnTo>
                                <a:lnTo>
                                  <a:pt x="210" y="86"/>
                                </a:lnTo>
                                <a:lnTo>
                                  <a:pt x="217" y="78"/>
                                </a:lnTo>
                                <a:lnTo>
                                  <a:pt x="225" y="71"/>
                                </a:lnTo>
                                <a:lnTo>
                                  <a:pt x="229" y="64"/>
                                </a:lnTo>
                                <a:lnTo>
                                  <a:pt x="236" y="55"/>
                                </a:lnTo>
                                <a:lnTo>
                                  <a:pt x="244" y="50"/>
                                </a:lnTo>
                                <a:lnTo>
                                  <a:pt x="251" y="43"/>
                                </a:lnTo>
                                <a:lnTo>
                                  <a:pt x="258" y="36"/>
                                </a:lnTo>
                                <a:lnTo>
                                  <a:pt x="263" y="29"/>
                                </a:lnTo>
                                <a:lnTo>
                                  <a:pt x="270" y="24"/>
                                </a:lnTo>
                                <a:lnTo>
                                  <a:pt x="279" y="14"/>
                                </a:lnTo>
                                <a:lnTo>
                                  <a:pt x="289" y="7"/>
                                </a:lnTo>
                                <a:lnTo>
                                  <a:pt x="294" y="0"/>
                                </a:lnTo>
                                <a:lnTo>
                                  <a:pt x="296" y="0"/>
                                </a:lnTo>
                                <a:lnTo>
                                  <a:pt x="2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185"/>
                        <wps:cNvSpPr>
                          <a:spLocks/>
                        </wps:cNvSpPr>
                        <wps:spPr bwMode="auto">
                          <a:xfrm>
                            <a:off x="0" y="843915"/>
                            <a:ext cx="608965" cy="1627436"/>
                          </a:xfrm>
                          <a:custGeom>
                            <a:avLst/>
                            <a:gdLst>
                              <a:gd name="T0" fmla="*/ 29 w 959"/>
                              <a:gd name="T1" fmla="*/ 12 h 2527"/>
                              <a:gd name="T2" fmla="*/ 100 w 959"/>
                              <a:gd name="T3" fmla="*/ 62 h 2527"/>
                              <a:gd name="T4" fmla="*/ 181 w 959"/>
                              <a:gd name="T5" fmla="*/ 164 h 2527"/>
                              <a:gd name="T6" fmla="*/ 246 w 959"/>
                              <a:gd name="T7" fmla="*/ 296 h 2527"/>
                              <a:gd name="T8" fmla="*/ 282 w 959"/>
                              <a:gd name="T9" fmla="*/ 389 h 2527"/>
                              <a:gd name="T10" fmla="*/ 272 w 959"/>
                              <a:gd name="T11" fmla="*/ 380 h 2527"/>
                              <a:gd name="T12" fmla="*/ 227 w 959"/>
                              <a:gd name="T13" fmla="*/ 318 h 2527"/>
                              <a:gd name="T14" fmla="*/ 160 w 959"/>
                              <a:gd name="T15" fmla="*/ 270 h 2527"/>
                              <a:gd name="T16" fmla="*/ 93 w 959"/>
                              <a:gd name="T17" fmla="*/ 273 h 2527"/>
                              <a:gd name="T18" fmla="*/ 45 w 959"/>
                              <a:gd name="T19" fmla="*/ 304 h 2527"/>
                              <a:gd name="T20" fmla="*/ 24 w 959"/>
                              <a:gd name="T21" fmla="*/ 401 h 2527"/>
                              <a:gd name="T22" fmla="*/ 86 w 959"/>
                              <a:gd name="T23" fmla="*/ 384 h 2527"/>
                              <a:gd name="T24" fmla="*/ 184 w 959"/>
                              <a:gd name="T25" fmla="*/ 399 h 2527"/>
                              <a:gd name="T26" fmla="*/ 282 w 959"/>
                              <a:gd name="T27" fmla="*/ 484 h 2527"/>
                              <a:gd name="T28" fmla="*/ 351 w 959"/>
                              <a:gd name="T29" fmla="*/ 591 h 2527"/>
                              <a:gd name="T30" fmla="*/ 372 w 959"/>
                              <a:gd name="T31" fmla="*/ 809 h 2527"/>
                              <a:gd name="T32" fmla="*/ 346 w 959"/>
                              <a:gd name="T33" fmla="*/ 745 h 2527"/>
                              <a:gd name="T34" fmla="*/ 282 w 959"/>
                              <a:gd name="T35" fmla="*/ 641 h 2527"/>
                              <a:gd name="T36" fmla="*/ 196 w 959"/>
                              <a:gd name="T37" fmla="*/ 600 h 2527"/>
                              <a:gd name="T38" fmla="*/ 112 w 959"/>
                              <a:gd name="T39" fmla="*/ 660 h 2527"/>
                              <a:gd name="T40" fmla="*/ 57 w 959"/>
                              <a:gd name="T41" fmla="*/ 754 h 2527"/>
                              <a:gd name="T42" fmla="*/ 76 w 959"/>
                              <a:gd name="T43" fmla="*/ 830 h 2527"/>
                              <a:gd name="T44" fmla="*/ 165 w 959"/>
                              <a:gd name="T45" fmla="*/ 873 h 2527"/>
                              <a:gd name="T46" fmla="*/ 279 w 959"/>
                              <a:gd name="T47" fmla="*/ 906 h 2527"/>
                              <a:gd name="T48" fmla="*/ 384 w 959"/>
                              <a:gd name="T49" fmla="*/ 949 h 2527"/>
                              <a:gd name="T50" fmla="*/ 432 w 959"/>
                              <a:gd name="T51" fmla="*/ 1001 h 2527"/>
                              <a:gd name="T52" fmla="*/ 382 w 959"/>
                              <a:gd name="T53" fmla="*/ 1058 h 2527"/>
                              <a:gd name="T54" fmla="*/ 253 w 959"/>
                              <a:gd name="T55" fmla="*/ 1120 h 2527"/>
                              <a:gd name="T56" fmla="*/ 148 w 959"/>
                              <a:gd name="T57" fmla="*/ 1174 h 2527"/>
                              <a:gd name="T58" fmla="*/ 172 w 959"/>
                              <a:gd name="T59" fmla="*/ 1217 h 2527"/>
                              <a:gd name="T60" fmla="*/ 284 w 959"/>
                              <a:gd name="T61" fmla="*/ 1250 h 2527"/>
                              <a:gd name="T62" fmla="*/ 370 w 959"/>
                              <a:gd name="T63" fmla="*/ 1295 h 2527"/>
                              <a:gd name="T64" fmla="*/ 336 w 959"/>
                              <a:gd name="T65" fmla="*/ 1357 h 2527"/>
                              <a:gd name="T66" fmla="*/ 231 w 959"/>
                              <a:gd name="T67" fmla="*/ 1424 h 2527"/>
                              <a:gd name="T68" fmla="*/ 141 w 959"/>
                              <a:gd name="T69" fmla="*/ 1466 h 2527"/>
                              <a:gd name="T70" fmla="*/ 117 w 959"/>
                              <a:gd name="T71" fmla="*/ 1492 h 2527"/>
                              <a:gd name="T72" fmla="*/ 165 w 959"/>
                              <a:gd name="T73" fmla="*/ 1530 h 2527"/>
                              <a:gd name="T74" fmla="*/ 289 w 959"/>
                              <a:gd name="T75" fmla="*/ 1613 h 2527"/>
                              <a:gd name="T76" fmla="*/ 427 w 959"/>
                              <a:gd name="T77" fmla="*/ 1711 h 2527"/>
                              <a:gd name="T78" fmla="*/ 494 w 959"/>
                              <a:gd name="T79" fmla="*/ 1761 h 2527"/>
                              <a:gd name="T80" fmla="*/ 482 w 959"/>
                              <a:gd name="T81" fmla="*/ 1791 h 2527"/>
                              <a:gd name="T82" fmla="*/ 472 w 959"/>
                              <a:gd name="T83" fmla="*/ 1865 h 2527"/>
                              <a:gd name="T84" fmla="*/ 518 w 959"/>
                              <a:gd name="T85" fmla="*/ 1941 h 2527"/>
                              <a:gd name="T86" fmla="*/ 613 w 959"/>
                              <a:gd name="T87" fmla="*/ 2000 h 2527"/>
                              <a:gd name="T88" fmla="*/ 687 w 959"/>
                              <a:gd name="T89" fmla="*/ 2029 h 2527"/>
                              <a:gd name="T90" fmla="*/ 673 w 959"/>
                              <a:gd name="T91" fmla="*/ 2038 h 2527"/>
                              <a:gd name="T92" fmla="*/ 587 w 959"/>
                              <a:gd name="T93" fmla="*/ 2064 h 2527"/>
                              <a:gd name="T94" fmla="*/ 470 w 959"/>
                              <a:gd name="T95" fmla="*/ 2093 h 2527"/>
                              <a:gd name="T96" fmla="*/ 353 w 959"/>
                              <a:gd name="T97" fmla="*/ 2102 h 2527"/>
                              <a:gd name="T98" fmla="*/ 277 w 959"/>
                              <a:gd name="T99" fmla="*/ 2102 h 2527"/>
                              <a:gd name="T100" fmla="*/ 272 w 959"/>
                              <a:gd name="T101" fmla="*/ 2107 h 2527"/>
                              <a:gd name="T102" fmla="*/ 365 w 959"/>
                              <a:gd name="T103" fmla="*/ 2131 h 2527"/>
                              <a:gd name="T104" fmla="*/ 501 w 959"/>
                              <a:gd name="T105" fmla="*/ 2150 h 2527"/>
                              <a:gd name="T106" fmla="*/ 642 w 959"/>
                              <a:gd name="T107" fmla="*/ 2131 h 2527"/>
                              <a:gd name="T108" fmla="*/ 742 w 959"/>
                              <a:gd name="T109" fmla="*/ 2098 h 2527"/>
                              <a:gd name="T110" fmla="*/ 880 w 959"/>
                              <a:gd name="T111" fmla="*/ 2043 h 2527"/>
                              <a:gd name="T112" fmla="*/ 873 w 959"/>
                              <a:gd name="T113" fmla="*/ 2069 h 2527"/>
                              <a:gd name="T114" fmla="*/ 876 w 959"/>
                              <a:gd name="T115" fmla="*/ 2136 h 2527"/>
                              <a:gd name="T116" fmla="*/ 899 w 959"/>
                              <a:gd name="T117" fmla="*/ 2252 h 2527"/>
                              <a:gd name="T118" fmla="*/ 938 w 959"/>
                              <a:gd name="T119" fmla="*/ 2378 h 2527"/>
                              <a:gd name="T120" fmla="*/ 959 w 959"/>
                              <a:gd name="T121" fmla="*/ 2437 h 25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959" h="2527">
                                <a:moveTo>
                                  <a:pt x="0" y="0"/>
                                </a:moveTo>
                                <a:lnTo>
                                  <a:pt x="0" y="2"/>
                                </a:lnTo>
                                <a:lnTo>
                                  <a:pt x="5" y="2"/>
                                </a:lnTo>
                                <a:lnTo>
                                  <a:pt x="12" y="7"/>
                                </a:lnTo>
                                <a:lnTo>
                                  <a:pt x="19" y="7"/>
                                </a:lnTo>
                                <a:lnTo>
                                  <a:pt x="29" y="12"/>
                                </a:lnTo>
                                <a:lnTo>
                                  <a:pt x="38" y="16"/>
                                </a:lnTo>
                                <a:lnTo>
                                  <a:pt x="50" y="24"/>
                                </a:lnTo>
                                <a:lnTo>
                                  <a:pt x="60" y="31"/>
                                </a:lnTo>
                                <a:lnTo>
                                  <a:pt x="74" y="40"/>
                                </a:lnTo>
                                <a:lnTo>
                                  <a:pt x="86" y="50"/>
                                </a:lnTo>
                                <a:lnTo>
                                  <a:pt x="100" y="62"/>
                                </a:lnTo>
                                <a:lnTo>
                                  <a:pt x="112" y="76"/>
                                </a:lnTo>
                                <a:lnTo>
                                  <a:pt x="129" y="90"/>
                                </a:lnTo>
                                <a:lnTo>
                                  <a:pt x="141" y="104"/>
                                </a:lnTo>
                                <a:lnTo>
                                  <a:pt x="155" y="123"/>
                                </a:lnTo>
                                <a:lnTo>
                                  <a:pt x="167" y="142"/>
                                </a:lnTo>
                                <a:lnTo>
                                  <a:pt x="181" y="164"/>
                                </a:lnTo>
                                <a:lnTo>
                                  <a:pt x="193" y="185"/>
                                </a:lnTo>
                                <a:lnTo>
                                  <a:pt x="205" y="209"/>
                                </a:lnTo>
                                <a:lnTo>
                                  <a:pt x="215" y="230"/>
                                </a:lnTo>
                                <a:lnTo>
                                  <a:pt x="227" y="254"/>
                                </a:lnTo>
                                <a:lnTo>
                                  <a:pt x="236" y="275"/>
                                </a:lnTo>
                                <a:lnTo>
                                  <a:pt x="246" y="296"/>
                                </a:lnTo>
                                <a:lnTo>
                                  <a:pt x="255" y="315"/>
                                </a:lnTo>
                                <a:lnTo>
                                  <a:pt x="262" y="334"/>
                                </a:lnTo>
                                <a:lnTo>
                                  <a:pt x="267" y="351"/>
                                </a:lnTo>
                                <a:lnTo>
                                  <a:pt x="274" y="368"/>
                                </a:lnTo>
                                <a:lnTo>
                                  <a:pt x="277" y="380"/>
                                </a:lnTo>
                                <a:lnTo>
                                  <a:pt x="282" y="389"/>
                                </a:lnTo>
                                <a:lnTo>
                                  <a:pt x="284" y="394"/>
                                </a:lnTo>
                                <a:lnTo>
                                  <a:pt x="284" y="396"/>
                                </a:lnTo>
                                <a:lnTo>
                                  <a:pt x="284" y="394"/>
                                </a:lnTo>
                                <a:lnTo>
                                  <a:pt x="282" y="391"/>
                                </a:lnTo>
                                <a:lnTo>
                                  <a:pt x="277" y="384"/>
                                </a:lnTo>
                                <a:lnTo>
                                  <a:pt x="272" y="380"/>
                                </a:lnTo>
                                <a:lnTo>
                                  <a:pt x="267" y="370"/>
                                </a:lnTo>
                                <a:lnTo>
                                  <a:pt x="260" y="363"/>
                                </a:lnTo>
                                <a:lnTo>
                                  <a:pt x="253" y="351"/>
                                </a:lnTo>
                                <a:lnTo>
                                  <a:pt x="246" y="342"/>
                                </a:lnTo>
                                <a:lnTo>
                                  <a:pt x="236" y="330"/>
                                </a:lnTo>
                                <a:lnTo>
                                  <a:pt x="227" y="318"/>
                                </a:lnTo>
                                <a:lnTo>
                                  <a:pt x="215" y="308"/>
                                </a:lnTo>
                                <a:lnTo>
                                  <a:pt x="205" y="299"/>
                                </a:lnTo>
                                <a:lnTo>
                                  <a:pt x="193" y="289"/>
                                </a:lnTo>
                                <a:lnTo>
                                  <a:pt x="184" y="280"/>
                                </a:lnTo>
                                <a:lnTo>
                                  <a:pt x="172" y="273"/>
                                </a:lnTo>
                                <a:lnTo>
                                  <a:pt x="160" y="270"/>
                                </a:lnTo>
                                <a:lnTo>
                                  <a:pt x="148" y="266"/>
                                </a:lnTo>
                                <a:lnTo>
                                  <a:pt x="136" y="266"/>
                                </a:lnTo>
                                <a:lnTo>
                                  <a:pt x="124" y="266"/>
                                </a:lnTo>
                                <a:lnTo>
                                  <a:pt x="115" y="268"/>
                                </a:lnTo>
                                <a:lnTo>
                                  <a:pt x="103" y="270"/>
                                </a:lnTo>
                                <a:lnTo>
                                  <a:pt x="93" y="273"/>
                                </a:lnTo>
                                <a:lnTo>
                                  <a:pt x="84" y="277"/>
                                </a:lnTo>
                                <a:lnTo>
                                  <a:pt x="74" y="285"/>
                                </a:lnTo>
                                <a:lnTo>
                                  <a:pt x="64" y="289"/>
                                </a:lnTo>
                                <a:lnTo>
                                  <a:pt x="60" y="294"/>
                                </a:lnTo>
                                <a:lnTo>
                                  <a:pt x="50" y="299"/>
                                </a:lnTo>
                                <a:lnTo>
                                  <a:pt x="45" y="304"/>
                                </a:lnTo>
                                <a:lnTo>
                                  <a:pt x="38" y="311"/>
                                </a:lnTo>
                                <a:lnTo>
                                  <a:pt x="29" y="337"/>
                                </a:lnTo>
                                <a:lnTo>
                                  <a:pt x="24" y="368"/>
                                </a:lnTo>
                                <a:lnTo>
                                  <a:pt x="14" y="408"/>
                                </a:lnTo>
                                <a:lnTo>
                                  <a:pt x="17" y="406"/>
                                </a:lnTo>
                                <a:lnTo>
                                  <a:pt x="24" y="401"/>
                                </a:lnTo>
                                <a:lnTo>
                                  <a:pt x="31" y="399"/>
                                </a:lnTo>
                                <a:lnTo>
                                  <a:pt x="38" y="396"/>
                                </a:lnTo>
                                <a:lnTo>
                                  <a:pt x="50" y="391"/>
                                </a:lnTo>
                                <a:lnTo>
                                  <a:pt x="60" y="389"/>
                                </a:lnTo>
                                <a:lnTo>
                                  <a:pt x="74" y="387"/>
                                </a:lnTo>
                                <a:lnTo>
                                  <a:pt x="86" y="384"/>
                                </a:lnTo>
                                <a:lnTo>
                                  <a:pt x="103" y="382"/>
                                </a:lnTo>
                                <a:lnTo>
                                  <a:pt x="117" y="382"/>
                                </a:lnTo>
                                <a:lnTo>
                                  <a:pt x="134" y="384"/>
                                </a:lnTo>
                                <a:lnTo>
                                  <a:pt x="150" y="387"/>
                                </a:lnTo>
                                <a:lnTo>
                                  <a:pt x="167" y="391"/>
                                </a:lnTo>
                                <a:lnTo>
                                  <a:pt x="184" y="399"/>
                                </a:lnTo>
                                <a:lnTo>
                                  <a:pt x="203" y="408"/>
                                </a:lnTo>
                                <a:lnTo>
                                  <a:pt x="217" y="418"/>
                                </a:lnTo>
                                <a:lnTo>
                                  <a:pt x="234" y="432"/>
                                </a:lnTo>
                                <a:lnTo>
                                  <a:pt x="251" y="448"/>
                                </a:lnTo>
                                <a:lnTo>
                                  <a:pt x="265" y="465"/>
                                </a:lnTo>
                                <a:lnTo>
                                  <a:pt x="282" y="484"/>
                                </a:lnTo>
                                <a:lnTo>
                                  <a:pt x="296" y="503"/>
                                </a:lnTo>
                                <a:lnTo>
                                  <a:pt x="308" y="522"/>
                                </a:lnTo>
                                <a:lnTo>
                                  <a:pt x="322" y="541"/>
                                </a:lnTo>
                                <a:lnTo>
                                  <a:pt x="332" y="558"/>
                                </a:lnTo>
                                <a:lnTo>
                                  <a:pt x="344" y="576"/>
                                </a:lnTo>
                                <a:lnTo>
                                  <a:pt x="351" y="591"/>
                                </a:lnTo>
                                <a:lnTo>
                                  <a:pt x="358" y="605"/>
                                </a:lnTo>
                                <a:lnTo>
                                  <a:pt x="363" y="614"/>
                                </a:lnTo>
                                <a:lnTo>
                                  <a:pt x="370" y="624"/>
                                </a:lnTo>
                                <a:lnTo>
                                  <a:pt x="370" y="631"/>
                                </a:lnTo>
                                <a:lnTo>
                                  <a:pt x="372" y="633"/>
                                </a:lnTo>
                                <a:lnTo>
                                  <a:pt x="372" y="809"/>
                                </a:lnTo>
                                <a:lnTo>
                                  <a:pt x="370" y="807"/>
                                </a:lnTo>
                                <a:lnTo>
                                  <a:pt x="370" y="800"/>
                                </a:lnTo>
                                <a:lnTo>
                                  <a:pt x="365" y="790"/>
                                </a:lnTo>
                                <a:lnTo>
                                  <a:pt x="360" y="778"/>
                                </a:lnTo>
                                <a:lnTo>
                                  <a:pt x="353" y="764"/>
                                </a:lnTo>
                                <a:lnTo>
                                  <a:pt x="346" y="745"/>
                                </a:lnTo>
                                <a:lnTo>
                                  <a:pt x="336" y="728"/>
                                </a:lnTo>
                                <a:lnTo>
                                  <a:pt x="327" y="712"/>
                                </a:lnTo>
                                <a:lnTo>
                                  <a:pt x="317" y="693"/>
                                </a:lnTo>
                                <a:lnTo>
                                  <a:pt x="305" y="674"/>
                                </a:lnTo>
                                <a:lnTo>
                                  <a:pt x="291" y="657"/>
                                </a:lnTo>
                                <a:lnTo>
                                  <a:pt x="282" y="641"/>
                                </a:lnTo>
                                <a:lnTo>
                                  <a:pt x="267" y="626"/>
                                </a:lnTo>
                                <a:lnTo>
                                  <a:pt x="253" y="614"/>
                                </a:lnTo>
                                <a:lnTo>
                                  <a:pt x="239" y="607"/>
                                </a:lnTo>
                                <a:lnTo>
                                  <a:pt x="227" y="603"/>
                                </a:lnTo>
                                <a:lnTo>
                                  <a:pt x="212" y="600"/>
                                </a:lnTo>
                                <a:lnTo>
                                  <a:pt x="196" y="600"/>
                                </a:lnTo>
                                <a:lnTo>
                                  <a:pt x="181" y="605"/>
                                </a:lnTo>
                                <a:lnTo>
                                  <a:pt x="167" y="612"/>
                                </a:lnTo>
                                <a:lnTo>
                                  <a:pt x="150" y="622"/>
                                </a:lnTo>
                                <a:lnTo>
                                  <a:pt x="138" y="631"/>
                                </a:lnTo>
                                <a:lnTo>
                                  <a:pt x="124" y="643"/>
                                </a:lnTo>
                                <a:lnTo>
                                  <a:pt x="112" y="660"/>
                                </a:lnTo>
                                <a:lnTo>
                                  <a:pt x="98" y="674"/>
                                </a:lnTo>
                                <a:lnTo>
                                  <a:pt x="86" y="688"/>
                                </a:lnTo>
                                <a:lnTo>
                                  <a:pt x="76" y="705"/>
                                </a:lnTo>
                                <a:lnTo>
                                  <a:pt x="69" y="721"/>
                                </a:lnTo>
                                <a:lnTo>
                                  <a:pt x="62" y="738"/>
                                </a:lnTo>
                                <a:lnTo>
                                  <a:pt x="57" y="754"/>
                                </a:lnTo>
                                <a:lnTo>
                                  <a:pt x="55" y="769"/>
                                </a:lnTo>
                                <a:lnTo>
                                  <a:pt x="55" y="783"/>
                                </a:lnTo>
                                <a:lnTo>
                                  <a:pt x="57" y="795"/>
                                </a:lnTo>
                                <a:lnTo>
                                  <a:pt x="62" y="809"/>
                                </a:lnTo>
                                <a:lnTo>
                                  <a:pt x="69" y="819"/>
                                </a:lnTo>
                                <a:lnTo>
                                  <a:pt x="76" y="830"/>
                                </a:lnTo>
                                <a:lnTo>
                                  <a:pt x="88" y="838"/>
                                </a:lnTo>
                                <a:lnTo>
                                  <a:pt x="100" y="847"/>
                                </a:lnTo>
                                <a:lnTo>
                                  <a:pt x="115" y="854"/>
                                </a:lnTo>
                                <a:lnTo>
                                  <a:pt x="131" y="861"/>
                                </a:lnTo>
                                <a:lnTo>
                                  <a:pt x="148" y="868"/>
                                </a:lnTo>
                                <a:lnTo>
                                  <a:pt x="165" y="873"/>
                                </a:lnTo>
                                <a:lnTo>
                                  <a:pt x="184" y="878"/>
                                </a:lnTo>
                                <a:lnTo>
                                  <a:pt x="203" y="885"/>
                                </a:lnTo>
                                <a:lnTo>
                                  <a:pt x="219" y="890"/>
                                </a:lnTo>
                                <a:lnTo>
                                  <a:pt x="239" y="897"/>
                                </a:lnTo>
                                <a:lnTo>
                                  <a:pt x="260" y="902"/>
                                </a:lnTo>
                                <a:lnTo>
                                  <a:pt x="279" y="906"/>
                                </a:lnTo>
                                <a:lnTo>
                                  <a:pt x="298" y="913"/>
                                </a:lnTo>
                                <a:lnTo>
                                  <a:pt x="317" y="921"/>
                                </a:lnTo>
                                <a:lnTo>
                                  <a:pt x="334" y="925"/>
                                </a:lnTo>
                                <a:lnTo>
                                  <a:pt x="353" y="935"/>
                                </a:lnTo>
                                <a:lnTo>
                                  <a:pt x="367" y="942"/>
                                </a:lnTo>
                                <a:lnTo>
                                  <a:pt x="384" y="949"/>
                                </a:lnTo>
                                <a:lnTo>
                                  <a:pt x="396" y="956"/>
                                </a:lnTo>
                                <a:lnTo>
                                  <a:pt x="408" y="966"/>
                                </a:lnTo>
                                <a:lnTo>
                                  <a:pt x="415" y="975"/>
                                </a:lnTo>
                                <a:lnTo>
                                  <a:pt x="425" y="982"/>
                                </a:lnTo>
                                <a:lnTo>
                                  <a:pt x="427" y="992"/>
                                </a:lnTo>
                                <a:lnTo>
                                  <a:pt x="432" y="1001"/>
                                </a:lnTo>
                                <a:lnTo>
                                  <a:pt x="432" y="1011"/>
                                </a:lnTo>
                                <a:lnTo>
                                  <a:pt x="427" y="1020"/>
                                </a:lnTo>
                                <a:lnTo>
                                  <a:pt x="422" y="1030"/>
                                </a:lnTo>
                                <a:lnTo>
                                  <a:pt x="413" y="1039"/>
                                </a:lnTo>
                                <a:lnTo>
                                  <a:pt x="398" y="1049"/>
                                </a:lnTo>
                                <a:lnTo>
                                  <a:pt x="382" y="1058"/>
                                </a:lnTo>
                                <a:lnTo>
                                  <a:pt x="363" y="1068"/>
                                </a:lnTo>
                                <a:lnTo>
                                  <a:pt x="344" y="1080"/>
                                </a:lnTo>
                                <a:lnTo>
                                  <a:pt x="320" y="1089"/>
                                </a:lnTo>
                                <a:lnTo>
                                  <a:pt x="298" y="1099"/>
                                </a:lnTo>
                                <a:lnTo>
                                  <a:pt x="274" y="1108"/>
                                </a:lnTo>
                                <a:lnTo>
                                  <a:pt x="253" y="1120"/>
                                </a:lnTo>
                                <a:lnTo>
                                  <a:pt x="229" y="1129"/>
                                </a:lnTo>
                                <a:lnTo>
                                  <a:pt x="210" y="1139"/>
                                </a:lnTo>
                                <a:lnTo>
                                  <a:pt x="188" y="1146"/>
                                </a:lnTo>
                                <a:lnTo>
                                  <a:pt x="174" y="1155"/>
                                </a:lnTo>
                                <a:lnTo>
                                  <a:pt x="157" y="1165"/>
                                </a:lnTo>
                                <a:lnTo>
                                  <a:pt x="148" y="1174"/>
                                </a:lnTo>
                                <a:lnTo>
                                  <a:pt x="141" y="1182"/>
                                </a:lnTo>
                                <a:lnTo>
                                  <a:pt x="138" y="1191"/>
                                </a:lnTo>
                                <a:lnTo>
                                  <a:pt x="141" y="1198"/>
                                </a:lnTo>
                                <a:lnTo>
                                  <a:pt x="148" y="1203"/>
                                </a:lnTo>
                                <a:lnTo>
                                  <a:pt x="157" y="1210"/>
                                </a:lnTo>
                                <a:lnTo>
                                  <a:pt x="172" y="1217"/>
                                </a:lnTo>
                                <a:lnTo>
                                  <a:pt x="186" y="1222"/>
                                </a:lnTo>
                                <a:lnTo>
                                  <a:pt x="205" y="1227"/>
                                </a:lnTo>
                                <a:lnTo>
                                  <a:pt x="224" y="1234"/>
                                </a:lnTo>
                                <a:lnTo>
                                  <a:pt x="246" y="1241"/>
                                </a:lnTo>
                                <a:lnTo>
                                  <a:pt x="265" y="1246"/>
                                </a:lnTo>
                                <a:lnTo>
                                  <a:pt x="284" y="1250"/>
                                </a:lnTo>
                                <a:lnTo>
                                  <a:pt x="303" y="1258"/>
                                </a:lnTo>
                                <a:lnTo>
                                  <a:pt x="322" y="1265"/>
                                </a:lnTo>
                                <a:lnTo>
                                  <a:pt x="339" y="1272"/>
                                </a:lnTo>
                                <a:lnTo>
                                  <a:pt x="353" y="1279"/>
                                </a:lnTo>
                                <a:lnTo>
                                  <a:pt x="363" y="1286"/>
                                </a:lnTo>
                                <a:lnTo>
                                  <a:pt x="370" y="1295"/>
                                </a:lnTo>
                                <a:lnTo>
                                  <a:pt x="372" y="1305"/>
                                </a:lnTo>
                                <a:lnTo>
                                  <a:pt x="370" y="1314"/>
                                </a:lnTo>
                                <a:lnTo>
                                  <a:pt x="367" y="1324"/>
                                </a:lnTo>
                                <a:lnTo>
                                  <a:pt x="360" y="1336"/>
                                </a:lnTo>
                                <a:lnTo>
                                  <a:pt x="348" y="1345"/>
                                </a:lnTo>
                                <a:lnTo>
                                  <a:pt x="336" y="1357"/>
                                </a:lnTo>
                                <a:lnTo>
                                  <a:pt x="320" y="1369"/>
                                </a:lnTo>
                                <a:lnTo>
                                  <a:pt x="305" y="1381"/>
                                </a:lnTo>
                                <a:lnTo>
                                  <a:pt x="286" y="1390"/>
                                </a:lnTo>
                                <a:lnTo>
                                  <a:pt x="270" y="1402"/>
                                </a:lnTo>
                                <a:lnTo>
                                  <a:pt x="251" y="1412"/>
                                </a:lnTo>
                                <a:lnTo>
                                  <a:pt x="231" y="1424"/>
                                </a:lnTo>
                                <a:lnTo>
                                  <a:pt x="212" y="1433"/>
                                </a:lnTo>
                                <a:lnTo>
                                  <a:pt x="196" y="1440"/>
                                </a:lnTo>
                                <a:lnTo>
                                  <a:pt x="179" y="1450"/>
                                </a:lnTo>
                                <a:lnTo>
                                  <a:pt x="167" y="1457"/>
                                </a:lnTo>
                                <a:lnTo>
                                  <a:pt x="153" y="1462"/>
                                </a:lnTo>
                                <a:lnTo>
                                  <a:pt x="141" y="1466"/>
                                </a:lnTo>
                                <a:lnTo>
                                  <a:pt x="131" y="1471"/>
                                </a:lnTo>
                                <a:lnTo>
                                  <a:pt x="124" y="1476"/>
                                </a:lnTo>
                                <a:lnTo>
                                  <a:pt x="119" y="1481"/>
                                </a:lnTo>
                                <a:lnTo>
                                  <a:pt x="115" y="1485"/>
                                </a:lnTo>
                                <a:lnTo>
                                  <a:pt x="115" y="1488"/>
                                </a:lnTo>
                                <a:lnTo>
                                  <a:pt x="117" y="1492"/>
                                </a:lnTo>
                                <a:lnTo>
                                  <a:pt x="119" y="1497"/>
                                </a:lnTo>
                                <a:lnTo>
                                  <a:pt x="124" y="1502"/>
                                </a:lnTo>
                                <a:lnTo>
                                  <a:pt x="131" y="1507"/>
                                </a:lnTo>
                                <a:lnTo>
                                  <a:pt x="141" y="1514"/>
                                </a:lnTo>
                                <a:lnTo>
                                  <a:pt x="150" y="1521"/>
                                </a:lnTo>
                                <a:lnTo>
                                  <a:pt x="165" y="1530"/>
                                </a:lnTo>
                                <a:lnTo>
                                  <a:pt x="181" y="1540"/>
                                </a:lnTo>
                                <a:lnTo>
                                  <a:pt x="200" y="1554"/>
                                </a:lnTo>
                                <a:lnTo>
                                  <a:pt x="219" y="1566"/>
                                </a:lnTo>
                                <a:lnTo>
                                  <a:pt x="241" y="1583"/>
                                </a:lnTo>
                                <a:lnTo>
                                  <a:pt x="262" y="1597"/>
                                </a:lnTo>
                                <a:lnTo>
                                  <a:pt x="289" y="1613"/>
                                </a:lnTo>
                                <a:lnTo>
                                  <a:pt x="313" y="1630"/>
                                </a:lnTo>
                                <a:lnTo>
                                  <a:pt x="336" y="1647"/>
                                </a:lnTo>
                                <a:lnTo>
                                  <a:pt x="360" y="1663"/>
                                </a:lnTo>
                                <a:lnTo>
                                  <a:pt x="384" y="1682"/>
                                </a:lnTo>
                                <a:lnTo>
                                  <a:pt x="406" y="1697"/>
                                </a:lnTo>
                                <a:lnTo>
                                  <a:pt x="427" y="1711"/>
                                </a:lnTo>
                                <a:lnTo>
                                  <a:pt x="446" y="1725"/>
                                </a:lnTo>
                                <a:lnTo>
                                  <a:pt x="463" y="1737"/>
                                </a:lnTo>
                                <a:lnTo>
                                  <a:pt x="475" y="1744"/>
                                </a:lnTo>
                                <a:lnTo>
                                  <a:pt x="484" y="1751"/>
                                </a:lnTo>
                                <a:lnTo>
                                  <a:pt x="491" y="1758"/>
                                </a:lnTo>
                                <a:lnTo>
                                  <a:pt x="494" y="1761"/>
                                </a:lnTo>
                                <a:lnTo>
                                  <a:pt x="494" y="1761"/>
                                </a:lnTo>
                                <a:lnTo>
                                  <a:pt x="494" y="1763"/>
                                </a:lnTo>
                                <a:lnTo>
                                  <a:pt x="489" y="1768"/>
                                </a:lnTo>
                                <a:lnTo>
                                  <a:pt x="487" y="1775"/>
                                </a:lnTo>
                                <a:lnTo>
                                  <a:pt x="484" y="1782"/>
                                </a:lnTo>
                                <a:lnTo>
                                  <a:pt x="482" y="1791"/>
                                </a:lnTo>
                                <a:lnTo>
                                  <a:pt x="477" y="1801"/>
                                </a:lnTo>
                                <a:lnTo>
                                  <a:pt x="477" y="1813"/>
                                </a:lnTo>
                                <a:lnTo>
                                  <a:pt x="472" y="1825"/>
                                </a:lnTo>
                                <a:lnTo>
                                  <a:pt x="472" y="1837"/>
                                </a:lnTo>
                                <a:lnTo>
                                  <a:pt x="472" y="1851"/>
                                </a:lnTo>
                                <a:lnTo>
                                  <a:pt x="472" y="1865"/>
                                </a:lnTo>
                                <a:lnTo>
                                  <a:pt x="475" y="1877"/>
                                </a:lnTo>
                                <a:lnTo>
                                  <a:pt x="480" y="1891"/>
                                </a:lnTo>
                                <a:lnTo>
                                  <a:pt x="484" y="1903"/>
                                </a:lnTo>
                                <a:lnTo>
                                  <a:pt x="494" y="1920"/>
                                </a:lnTo>
                                <a:lnTo>
                                  <a:pt x="503" y="1929"/>
                                </a:lnTo>
                                <a:lnTo>
                                  <a:pt x="518" y="1941"/>
                                </a:lnTo>
                                <a:lnTo>
                                  <a:pt x="530" y="1953"/>
                                </a:lnTo>
                                <a:lnTo>
                                  <a:pt x="546" y="1965"/>
                                </a:lnTo>
                                <a:lnTo>
                                  <a:pt x="561" y="1974"/>
                                </a:lnTo>
                                <a:lnTo>
                                  <a:pt x="577" y="1984"/>
                                </a:lnTo>
                                <a:lnTo>
                                  <a:pt x="594" y="1991"/>
                                </a:lnTo>
                                <a:lnTo>
                                  <a:pt x="613" y="2000"/>
                                </a:lnTo>
                                <a:lnTo>
                                  <a:pt x="627" y="2005"/>
                                </a:lnTo>
                                <a:lnTo>
                                  <a:pt x="642" y="2012"/>
                                </a:lnTo>
                                <a:lnTo>
                                  <a:pt x="656" y="2017"/>
                                </a:lnTo>
                                <a:lnTo>
                                  <a:pt x="668" y="2022"/>
                                </a:lnTo>
                                <a:lnTo>
                                  <a:pt x="678" y="2026"/>
                                </a:lnTo>
                                <a:lnTo>
                                  <a:pt x="687" y="2029"/>
                                </a:lnTo>
                                <a:lnTo>
                                  <a:pt x="692" y="2031"/>
                                </a:lnTo>
                                <a:lnTo>
                                  <a:pt x="694" y="2031"/>
                                </a:lnTo>
                                <a:lnTo>
                                  <a:pt x="692" y="2031"/>
                                </a:lnTo>
                                <a:lnTo>
                                  <a:pt x="687" y="2033"/>
                                </a:lnTo>
                                <a:lnTo>
                                  <a:pt x="680" y="2036"/>
                                </a:lnTo>
                                <a:lnTo>
                                  <a:pt x="673" y="2038"/>
                                </a:lnTo>
                                <a:lnTo>
                                  <a:pt x="661" y="2041"/>
                                </a:lnTo>
                                <a:lnTo>
                                  <a:pt x="649" y="2045"/>
                                </a:lnTo>
                                <a:lnTo>
                                  <a:pt x="637" y="2048"/>
                                </a:lnTo>
                                <a:lnTo>
                                  <a:pt x="620" y="2055"/>
                                </a:lnTo>
                                <a:lnTo>
                                  <a:pt x="604" y="2057"/>
                                </a:lnTo>
                                <a:lnTo>
                                  <a:pt x="587" y="2064"/>
                                </a:lnTo>
                                <a:lnTo>
                                  <a:pt x="568" y="2069"/>
                                </a:lnTo>
                                <a:lnTo>
                                  <a:pt x="549" y="2074"/>
                                </a:lnTo>
                                <a:lnTo>
                                  <a:pt x="530" y="2079"/>
                                </a:lnTo>
                                <a:lnTo>
                                  <a:pt x="511" y="2083"/>
                                </a:lnTo>
                                <a:lnTo>
                                  <a:pt x="489" y="2088"/>
                                </a:lnTo>
                                <a:lnTo>
                                  <a:pt x="470" y="2093"/>
                                </a:lnTo>
                                <a:lnTo>
                                  <a:pt x="449" y="2095"/>
                                </a:lnTo>
                                <a:lnTo>
                                  <a:pt x="427" y="2098"/>
                                </a:lnTo>
                                <a:lnTo>
                                  <a:pt x="408" y="2100"/>
                                </a:lnTo>
                                <a:lnTo>
                                  <a:pt x="389" y="2100"/>
                                </a:lnTo>
                                <a:lnTo>
                                  <a:pt x="370" y="2100"/>
                                </a:lnTo>
                                <a:lnTo>
                                  <a:pt x="353" y="2102"/>
                                </a:lnTo>
                                <a:lnTo>
                                  <a:pt x="336" y="2102"/>
                                </a:lnTo>
                                <a:lnTo>
                                  <a:pt x="322" y="2105"/>
                                </a:lnTo>
                                <a:lnTo>
                                  <a:pt x="308" y="2102"/>
                                </a:lnTo>
                                <a:lnTo>
                                  <a:pt x="296" y="2102"/>
                                </a:lnTo>
                                <a:lnTo>
                                  <a:pt x="284" y="2102"/>
                                </a:lnTo>
                                <a:lnTo>
                                  <a:pt x="277" y="2102"/>
                                </a:lnTo>
                                <a:lnTo>
                                  <a:pt x="267" y="2102"/>
                                </a:lnTo>
                                <a:lnTo>
                                  <a:pt x="262" y="2102"/>
                                </a:lnTo>
                                <a:lnTo>
                                  <a:pt x="260" y="2102"/>
                                </a:lnTo>
                                <a:lnTo>
                                  <a:pt x="260" y="2102"/>
                                </a:lnTo>
                                <a:lnTo>
                                  <a:pt x="265" y="2105"/>
                                </a:lnTo>
                                <a:lnTo>
                                  <a:pt x="272" y="2107"/>
                                </a:lnTo>
                                <a:lnTo>
                                  <a:pt x="282" y="2109"/>
                                </a:lnTo>
                                <a:lnTo>
                                  <a:pt x="293" y="2114"/>
                                </a:lnTo>
                                <a:lnTo>
                                  <a:pt x="310" y="2117"/>
                                </a:lnTo>
                                <a:lnTo>
                                  <a:pt x="324" y="2121"/>
                                </a:lnTo>
                                <a:lnTo>
                                  <a:pt x="346" y="2126"/>
                                </a:lnTo>
                                <a:lnTo>
                                  <a:pt x="365" y="2131"/>
                                </a:lnTo>
                                <a:lnTo>
                                  <a:pt x="386" y="2136"/>
                                </a:lnTo>
                                <a:lnTo>
                                  <a:pt x="408" y="2138"/>
                                </a:lnTo>
                                <a:lnTo>
                                  <a:pt x="432" y="2143"/>
                                </a:lnTo>
                                <a:lnTo>
                                  <a:pt x="453" y="2145"/>
                                </a:lnTo>
                                <a:lnTo>
                                  <a:pt x="477" y="2147"/>
                                </a:lnTo>
                                <a:lnTo>
                                  <a:pt x="501" y="2150"/>
                                </a:lnTo>
                                <a:lnTo>
                                  <a:pt x="527" y="2150"/>
                                </a:lnTo>
                                <a:lnTo>
                                  <a:pt x="551" y="2147"/>
                                </a:lnTo>
                                <a:lnTo>
                                  <a:pt x="575" y="2145"/>
                                </a:lnTo>
                                <a:lnTo>
                                  <a:pt x="596" y="2140"/>
                                </a:lnTo>
                                <a:lnTo>
                                  <a:pt x="620" y="2136"/>
                                </a:lnTo>
                                <a:lnTo>
                                  <a:pt x="642" y="2131"/>
                                </a:lnTo>
                                <a:lnTo>
                                  <a:pt x="661" y="2126"/>
                                </a:lnTo>
                                <a:lnTo>
                                  <a:pt x="680" y="2119"/>
                                </a:lnTo>
                                <a:lnTo>
                                  <a:pt x="699" y="2114"/>
                                </a:lnTo>
                                <a:lnTo>
                                  <a:pt x="713" y="2109"/>
                                </a:lnTo>
                                <a:lnTo>
                                  <a:pt x="728" y="2102"/>
                                </a:lnTo>
                                <a:lnTo>
                                  <a:pt x="742" y="2098"/>
                                </a:lnTo>
                                <a:lnTo>
                                  <a:pt x="752" y="2093"/>
                                </a:lnTo>
                                <a:lnTo>
                                  <a:pt x="761" y="2088"/>
                                </a:lnTo>
                                <a:lnTo>
                                  <a:pt x="768" y="2086"/>
                                </a:lnTo>
                                <a:lnTo>
                                  <a:pt x="771" y="2083"/>
                                </a:lnTo>
                                <a:lnTo>
                                  <a:pt x="773" y="2083"/>
                                </a:lnTo>
                                <a:lnTo>
                                  <a:pt x="880" y="2043"/>
                                </a:lnTo>
                                <a:lnTo>
                                  <a:pt x="878" y="2045"/>
                                </a:lnTo>
                                <a:lnTo>
                                  <a:pt x="878" y="2048"/>
                                </a:lnTo>
                                <a:lnTo>
                                  <a:pt x="876" y="2052"/>
                                </a:lnTo>
                                <a:lnTo>
                                  <a:pt x="876" y="2055"/>
                                </a:lnTo>
                                <a:lnTo>
                                  <a:pt x="873" y="2062"/>
                                </a:lnTo>
                                <a:lnTo>
                                  <a:pt x="873" y="2069"/>
                                </a:lnTo>
                                <a:lnTo>
                                  <a:pt x="873" y="2074"/>
                                </a:lnTo>
                                <a:lnTo>
                                  <a:pt x="871" y="2083"/>
                                </a:lnTo>
                                <a:lnTo>
                                  <a:pt x="871" y="2095"/>
                                </a:lnTo>
                                <a:lnTo>
                                  <a:pt x="873" y="2107"/>
                                </a:lnTo>
                                <a:lnTo>
                                  <a:pt x="873" y="2119"/>
                                </a:lnTo>
                                <a:lnTo>
                                  <a:pt x="876" y="2136"/>
                                </a:lnTo>
                                <a:lnTo>
                                  <a:pt x="876" y="2150"/>
                                </a:lnTo>
                                <a:lnTo>
                                  <a:pt x="880" y="2169"/>
                                </a:lnTo>
                                <a:lnTo>
                                  <a:pt x="885" y="2188"/>
                                </a:lnTo>
                                <a:lnTo>
                                  <a:pt x="888" y="2207"/>
                                </a:lnTo>
                                <a:lnTo>
                                  <a:pt x="892" y="2230"/>
                                </a:lnTo>
                                <a:lnTo>
                                  <a:pt x="899" y="2252"/>
                                </a:lnTo>
                                <a:lnTo>
                                  <a:pt x="907" y="2273"/>
                                </a:lnTo>
                                <a:lnTo>
                                  <a:pt x="911" y="2297"/>
                                </a:lnTo>
                                <a:lnTo>
                                  <a:pt x="919" y="2318"/>
                                </a:lnTo>
                                <a:lnTo>
                                  <a:pt x="926" y="2340"/>
                                </a:lnTo>
                                <a:lnTo>
                                  <a:pt x="930" y="2359"/>
                                </a:lnTo>
                                <a:lnTo>
                                  <a:pt x="938" y="2378"/>
                                </a:lnTo>
                                <a:lnTo>
                                  <a:pt x="942" y="2394"/>
                                </a:lnTo>
                                <a:lnTo>
                                  <a:pt x="947" y="2408"/>
                                </a:lnTo>
                                <a:lnTo>
                                  <a:pt x="952" y="2420"/>
                                </a:lnTo>
                                <a:lnTo>
                                  <a:pt x="954" y="2427"/>
                                </a:lnTo>
                                <a:lnTo>
                                  <a:pt x="957" y="2432"/>
                                </a:lnTo>
                                <a:lnTo>
                                  <a:pt x="959" y="2437"/>
                                </a:lnTo>
                                <a:lnTo>
                                  <a:pt x="959" y="2515"/>
                                </a:lnTo>
                                <a:lnTo>
                                  <a:pt x="12" y="2527"/>
                                </a:lnTo>
                                <a:lnTo>
                                  <a:pt x="7" y="82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186"/>
                        <wps:cNvSpPr>
                          <a:spLocks/>
                        </wps:cNvSpPr>
                        <wps:spPr bwMode="auto">
                          <a:xfrm>
                            <a:off x="230505" y="182245"/>
                            <a:ext cx="449580" cy="278765"/>
                          </a:xfrm>
                          <a:custGeom>
                            <a:avLst/>
                            <a:gdLst>
                              <a:gd name="T0" fmla="*/ 117 w 708"/>
                              <a:gd name="T1" fmla="*/ 7 h 439"/>
                              <a:gd name="T2" fmla="*/ 148 w 708"/>
                              <a:gd name="T3" fmla="*/ 3 h 439"/>
                              <a:gd name="T4" fmla="*/ 198 w 708"/>
                              <a:gd name="T5" fmla="*/ 0 h 439"/>
                              <a:gd name="T6" fmla="*/ 262 w 708"/>
                              <a:gd name="T7" fmla="*/ 14 h 439"/>
                              <a:gd name="T8" fmla="*/ 326 w 708"/>
                              <a:gd name="T9" fmla="*/ 48 h 439"/>
                              <a:gd name="T10" fmla="*/ 384 w 708"/>
                              <a:gd name="T11" fmla="*/ 97 h 439"/>
                              <a:gd name="T12" fmla="*/ 429 w 708"/>
                              <a:gd name="T13" fmla="*/ 140 h 439"/>
                              <a:gd name="T14" fmla="*/ 453 w 708"/>
                              <a:gd name="T15" fmla="*/ 164 h 439"/>
                              <a:gd name="T16" fmla="*/ 451 w 708"/>
                              <a:gd name="T17" fmla="*/ 76 h 439"/>
                              <a:gd name="T18" fmla="*/ 484 w 708"/>
                              <a:gd name="T19" fmla="*/ 95 h 439"/>
                              <a:gd name="T20" fmla="*/ 529 w 708"/>
                              <a:gd name="T21" fmla="*/ 121 h 439"/>
                              <a:gd name="T22" fmla="*/ 572 w 708"/>
                              <a:gd name="T23" fmla="*/ 154 h 439"/>
                              <a:gd name="T24" fmla="*/ 601 w 708"/>
                              <a:gd name="T25" fmla="*/ 188 h 439"/>
                              <a:gd name="T26" fmla="*/ 615 w 708"/>
                              <a:gd name="T27" fmla="*/ 218 h 439"/>
                              <a:gd name="T28" fmla="*/ 620 w 708"/>
                              <a:gd name="T29" fmla="*/ 242 h 439"/>
                              <a:gd name="T30" fmla="*/ 663 w 708"/>
                              <a:gd name="T31" fmla="*/ 218 h 439"/>
                              <a:gd name="T32" fmla="*/ 680 w 708"/>
                              <a:gd name="T33" fmla="*/ 240 h 439"/>
                              <a:gd name="T34" fmla="*/ 699 w 708"/>
                              <a:gd name="T35" fmla="*/ 273 h 439"/>
                              <a:gd name="T36" fmla="*/ 708 w 708"/>
                              <a:gd name="T37" fmla="*/ 311 h 439"/>
                              <a:gd name="T38" fmla="*/ 696 w 708"/>
                              <a:gd name="T39" fmla="*/ 354 h 439"/>
                              <a:gd name="T40" fmla="*/ 663 w 708"/>
                              <a:gd name="T41" fmla="*/ 389 h 439"/>
                              <a:gd name="T42" fmla="*/ 625 w 708"/>
                              <a:gd name="T43" fmla="*/ 418 h 439"/>
                              <a:gd name="T44" fmla="*/ 596 w 708"/>
                              <a:gd name="T45" fmla="*/ 439 h 439"/>
                              <a:gd name="T46" fmla="*/ 618 w 708"/>
                              <a:gd name="T47" fmla="*/ 318 h 439"/>
                              <a:gd name="T48" fmla="*/ 582 w 708"/>
                              <a:gd name="T49" fmla="*/ 337 h 439"/>
                              <a:gd name="T50" fmla="*/ 553 w 708"/>
                              <a:gd name="T51" fmla="*/ 354 h 439"/>
                              <a:gd name="T52" fmla="*/ 517 w 708"/>
                              <a:gd name="T53" fmla="*/ 373 h 439"/>
                              <a:gd name="T54" fmla="*/ 508 w 708"/>
                              <a:gd name="T55" fmla="*/ 380 h 439"/>
                              <a:gd name="T56" fmla="*/ 522 w 708"/>
                              <a:gd name="T57" fmla="*/ 351 h 439"/>
                              <a:gd name="T58" fmla="*/ 529 w 708"/>
                              <a:gd name="T59" fmla="*/ 328 h 439"/>
                              <a:gd name="T60" fmla="*/ 527 w 708"/>
                              <a:gd name="T61" fmla="*/ 299 h 439"/>
                              <a:gd name="T62" fmla="*/ 513 w 708"/>
                              <a:gd name="T63" fmla="*/ 273 h 439"/>
                              <a:gd name="T64" fmla="*/ 491 w 708"/>
                              <a:gd name="T65" fmla="*/ 245 h 439"/>
                              <a:gd name="T66" fmla="*/ 477 w 708"/>
                              <a:gd name="T67" fmla="*/ 230 h 439"/>
                              <a:gd name="T68" fmla="*/ 460 w 708"/>
                              <a:gd name="T69" fmla="*/ 247 h 439"/>
                              <a:gd name="T70" fmla="*/ 424 w 708"/>
                              <a:gd name="T71" fmla="*/ 256 h 439"/>
                              <a:gd name="T72" fmla="*/ 360 w 708"/>
                              <a:gd name="T73" fmla="*/ 266 h 439"/>
                              <a:gd name="T74" fmla="*/ 269 w 708"/>
                              <a:gd name="T75" fmla="*/ 268 h 439"/>
                              <a:gd name="T76" fmla="*/ 174 w 708"/>
                              <a:gd name="T77" fmla="*/ 268 h 439"/>
                              <a:gd name="T78" fmla="*/ 102 w 708"/>
                              <a:gd name="T79" fmla="*/ 266 h 439"/>
                              <a:gd name="T80" fmla="*/ 86 w 708"/>
                              <a:gd name="T81" fmla="*/ 264 h 439"/>
                              <a:gd name="T82" fmla="*/ 121 w 708"/>
                              <a:gd name="T83" fmla="*/ 259 h 439"/>
                              <a:gd name="T84" fmla="*/ 186 w 708"/>
                              <a:gd name="T85" fmla="*/ 247 h 439"/>
                              <a:gd name="T86" fmla="*/ 250 w 708"/>
                              <a:gd name="T87" fmla="*/ 228 h 439"/>
                              <a:gd name="T88" fmla="*/ 286 w 708"/>
                              <a:gd name="T89" fmla="*/ 202 h 439"/>
                              <a:gd name="T90" fmla="*/ 281 w 708"/>
                              <a:gd name="T91" fmla="*/ 166 h 439"/>
                              <a:gd name="T92" fmla="*/ 255 w 708"/>
                              <a:gd name="T93" fmla="*/ 133 h 439"/>
                              <a:gd name="T94" fmla="*/ 229 w 708"/>
                              <a:gd name="T95" fmla="*/ 112 h 439"/>
                              <a:gd name="T96" fmla="*/ 222 w 708"/>
                              <a:gd name="T97" fmla="*/ 114 h 439"/>
                              <a:gd name="T98" fmla="*/ 207 w 708"/>
                              <a:gd name="T99" fmla="*/ 154 h 439"/>
                              <a:gd name="T100" fmla="*/ 179 w 708"/>
                              <a:gd name="T101" fmla="*/ 171 h 439"/>
                              <a:gd name="T102" fmla="*/ 126 w 708"/>
                              <a:gd name="T103" fmla="*/ 178 h 439"/>
                              <a:gd name="T104" fmla="*/ 69 w 708"/>
                              <a:gd name="T105" fmla="*/ 178 h 439"/>
                              <a:gd name="T106" fmla="*/ 19 w 708"/>
                              <a:gd name="T107" fmla="*/ 173 h 439"/>
                              <a:gd name="T108" fmla="*/ 0 w 708"/>
                              <a:gd name="T109" fmla="*/ 171 h 439"/>
                              <a:gd name="T110" fmla="*/ 16 w 708"/>
                              <a:gd name="T111" fmla="*/ 166 h 439"/>
                              <a:gd name="T112" fmla="*/ 62 w 708"/>
                              <a:gd name="T113" fmla="*/ 152 h 439"/>
                              <a:gd name="T114" fmla="*/ 109 w 708"/>
                              <a:gd name="T115" fmla="*/ 131 h 439"/>
                              <a:gd name="T116" fmla="*/ 145 w 708"/>
                              <a:gd name="T117" fmla="*/ 105 h 439"/>
                              <a:gd name="T118" fmla="*/ 150 w 708"/>
                              <a:gd name="T119" fmla="*/ 74 h 439"/>
                              <a:gd name="T120" fmla="*/ 138 w 708"/>
                              <a:gd name="T121" fmla="*/ 43 h 439"/>
                              <a:gd name="T122" fmla="*/ 119 w 708"/>
                              <a:gd name="T123" fmla="*/ 21 h 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708" h="439">
                                <a:moveTo>
                                  <a:pt x="109" y="12"/>
                                </a:moveTo>
                                <a:lnTo>
                                  <a:pt x="109" y="12"/>
                                </a:lnTo>
                                <a:lnTo>
                                  <a:pt x="114" y="10"/>
                                </a:lnTo>
                                <a:lnTo>
                                  <a:pt x="117" y="7"/>
                                </a:lnTo>
                                <a:lnTo>
                                  <a:pt x="124" y="7"/>
                                </a:lnTo>
                                <a:lnTo>
                                  <a:pt x="131" y="5"/>
                                </a:lnTo>
                                <a:lnTo>
                                  <a:pt x="138" y="5"/>
                                </a:lnTo>
                                <a:lnTo>
                                  <a:pt x="148" y="3"/>
                                </a:lnTo>
                                <a:lnTo>
                                  <a:pt x="159" y="3"/>
                                </a:lnTo>
                                <a:lnTo>
                                  <a:pt x="171" y="0"/>
                                </a:lnTo>
                                <a:lnTo>
                                  <a:pt x="186" y="0"/>
                                </a:lnTo>
                                <a:lnTo>
                                  <a:pt x="198" y="0"/>
                                </a:lnTo>
                                <a:lnTo>
                                  <a:pt x="214" y="3"/>
                                </a:lnTo>
                                <a:lnTo>
                                  <a:pt x="229" y="5"/>
                                </a:lnTo>
                                <a:lnTo>
                                  <a:pt x="245" y="7"/>
                                </a:lnTo>
                                <a:lnTo>
                                  <a:pt x="262" y="14"/>
                                </a:lnTo>
                                <a:lnTo>
                                  <a:pt x="279" y="21"/>
                                </a:lnTo>
                                <a:lnTo>
                                  <a:pt x="293" y="29"/>
                                </a:lnTo>
                                <a:lnTo>
                                  <a:pt x="310" y="38"/>
                                </a:lnTo>
                                <a:lnTo>
                                  <a:pt x="326" y="48"/>
                                </a:lnTo>
                                <a:lnTo>
                                  <a:pt x="341" y="59"/>
                                </a:lnTo>
                                <a:lnTo>
                                  <a:pt x="355" y="71"/>
                                </a:lnTo>
                                <a:lnTo>
                                  <a:pt x="369" y="83"/>
                                </a:lnTo>
                                <a:lnTo>
                                  <a:pt x="384" y="97"/>
                                </a:lnTo>
                                <a:lnTo>
                                  <a:pt x="398" y="109"/>
                                </a:lnTo>
                                <a:lnTo>
                                  <a:pt x="410" y="119"/>
                                </a:lnTo>
                                <a:lnTo>
                                  <a:pt x="420" y="131"/>
                                </a:lnTo>
                                <a:lnTo>
                                  <a:pt x="429" y="140"/>
                                </a:lnTo>
                                <a:lnTo>
                                  <a:pt x="439" y="150"/>
                                </a:lnTo>
                                <a:lnTo>
                                  <a:pt x="443" y="154"/>
                                </a:lnTo>
                                <a:lnTo>
                                  <a:pt x="451" y="161"/>
                                </a:lnTo>
                                <a:lnTo>
                                  <a:pt x="453" y="164"/>
                                </a:lnTo>
                                <a:lnTo>
                                  <a:pt x="455" y="166"/>
                                </a:lnTo>
                                <a:lnTo>
                                  <a:pt x="443" y="74"/>
                                </a:lnTo>
                                <a:lnTo>
                                  <a:pt x="446" y="74"/>
                                </a:lnTo>
                                <a:lnTo>
                                  <a:pt x="451" y="76"/>
                                </a:lnTo>
                                <a:lnTo>
                                  <a:pt x="458" y="81"/>
                                </a:lnTo>
                                <a:lnTo>
                                  <a:pt x="465" y="83"/>
                                </a:lnTo>
                                <a:lnTo>
                                  <a:pt x="474" y="88"/>
                                </a:lnTo>
                                <a:lnTo>
                                  <a:pt x="484" y="95"/>
                                </a:lnTo>
                                <a:lnTo>
                                  <a:pt x="496" y="100"/>
                                </a:lnTo>
                                <a:lnTo>
                                  <a:pt x="505" y="107"/>
                                </a:lnTo>
                                <a:lnTo>
                                  <a:pt x="517" y="114"/>
                                </a:lnTo>
                                <a:lnTo>
                                  <a:pt x="529" y="121"/>
                                </a:lnTo>
                                <a:lnTo>
                                  <a:pt x="539" y="128"/>
                                </a:lnTo>
                                <a:lnTo>
                                  <a:pt x="551" y="138"/>
                                </a:lnTo>
                                <a:lnTo>
                                  <a:pt x="563" y="145"/>
                                </a:lnTo>
                                <a:lnTo>
                                  <a:pt x="572" y="154"/>
                                </a:lnTo>
                                <a:lnTo>
                                  <a:pt x="582" y="164"/>
                                </a:lnTo>
                                <a:lnTo>
                                  <a:pt x="587" y="171"/>
                                </a:lnTo>
                                <a:lnTo>
                                  <a:pt x="594" y="178"/>
                                </a:lnTo>
                                <a:lnTo>
                                  <a:pt x="601" y="188"/>
                                </a:lnTo>
                                <a:lnTo>
                                  <a:pt x="606" y="195"/>
                                </a:lnTo>
                                <a:lnTo>
                                  <a:pt x="608" y="202"/>
                                </a:lnTo>
                                <a:lnTo>
                                  <a:pt x="613" y="211"/>
                                </a:lnTo>
                                <a:lnTo>
                                  <a:pt x="615" y="218"/>
                                </a:lnTo>
                                <a:lnTo>
                                  <a:pt x="618" y="226"/>
                                </a:lnTo>
                                <a:lnTo>
                                  <a:pt x="618" y="230"/>
                                </a:lnTo>
                                <a:lnTo>
                                  <a:pt x="620" y="237"/>
                                </a:lnTo>
                                <a:lnTo>
                                  <a:pt x="620" y="242"/>
                                </a:lnTo>
                                <a:lnTo>
                                  <a:pt x="622" y="247"/>
                                </a:lnTo>
                                <a:lnTo>
                                  <a:pt x="622" y="254"/>
                                </a:lnTo>
                                <a:lnTo>
                                  <a:pt x="622" y="256"/>
                                </a:lnTo>
                                <a:lnTo>
                                  <a:pt x="663" y="218"/>
                                </a:lnTo>
                                <a:lnTo>
                                  <a:pt x="665" y="221"/>
                                </a:lnTo>
                                <a:lnTo>
                                  <a:pt x="672" y="228"/>
                                </a:lnTo>
                                <a:lnTo>
                                  <a:pt x="675" y="233"/>
                                </a:lnTo>
                                <a:lnTo>
                                  <a:pt x="680" y="240"/>
                                </a:lnTo>
                                <a:lnTo>
                                  <a:pt x="684" y="247"/>
                                </a:lnTo>
                                <a:lnTo>
                                  <a:pt x="692" y="256"/>
                                </a:lnTo>
                                <a:lnTo>
                                  <a:pt x="694" y="264"/>
                                </a:lnTo>
                                <a:lnTo>
                                  <a:pt x="699" y="273"/>
                                </a:lnTo>
                                <a:lnTo>
                                  <a:pt x="701" y="283"/>
                                </a:lnTo>
                                <a:lnTo>
                                  <a:pt x="706" y="292"/>
                                </a:lnTo>
                                <a:lnTo>
                                  <a:pt x="706" y="301"/>
                                </a:lnTo>
                                <a:lnTo>
                                  <a:pt x="708" y="311"/>
                                </a:lnTo>
                                <a:lnTo>
                                  <a:pt x="708" y="323"/>
                                </a:lnTo>
                                <a:lnTo>
                                  <a:pt x="706" y="335"/>
                                </a:lnTo>
                                <a:lnTo>
                                  <a:pt x="701" y="344"/>
                                </a:lnTo>
                                <a:lnTo>
                                  <a:pt x="696" y="354"/>
                                </a:lnTo>
                                <a:lnTo>
                                  <a:pt x="689" y="363"/>
                                </a:lnTo>
                                <a:lnTo>
                                  <a:pt x="682" y="373"/>
                                </a:lnTo>
                                <a:lnTo>
                                  <a:pt x="672" y="382"/>
                                </a:lnTo>
                                <a:lnTo>
                                  <a:pt x="663" y="389"/>
                                </a:lnTo>
                                <a:lnTo>
                                  <a:pt x="653" y="399"/>
                                </a:lnTo>
                                <a:lnTo>
                                  <a:pt x="644" y="406"/>
                                </a:lnTo>
                                <a:lnTo>
                                  <a:pt x="634" y="413"/>
                                </a:lnTo>
                                <a:lnTo>
                                  <a:pt x="625" y="418"/>
                                </a:lnTo>
                                <a:lnTo>
                                  <a:pt x="618" y="425"/>
                                </a:lnTo>
                                <a:lnTo>
                                  <a:pt x="610" y="430"/>
                                </a:lnTo>
                                <a:lnTo>
                                  <a:pt x="603" y="432"/>
                                </a:lnTo>
                                <a:lnTo>
                                  <a:pt x="596" y="439"/>
                                </a:lnTo>
                                <a:lnTo>
                                  <a:pt x="627" y="316"/>
                                </a:lnTo>
                                <a:lnTo>
                                  <a:pt x="627" y="316"/>
                                </a:lnTo>
                                <a:lnTo>
                                  <a:pt x="622" y="318"/>
                                </a:lnTo>
                                <a:lnTo>
                                  <a:pt x="618" y="318"/>
                                </a:lnTo>
                                <a:lnTo>
                                  <a:pt x="610" y="323"/>
                                </a:lnTo>
                                <a:lnTo>
                                  <a:pt x="601" y="328"/>
                                </a:lnTo>
                                <a:lnTo>
                                  <a:pt x="591" y="332"/>
                                </a:lnTo>
                                <a:lnTo>
                                  <a:pt x="582" y="337"/>
                                </a:lnTo>
                                <a:lnTo>
                                  <a:pt x="570" y="344"/>
                                </a:lnTo>
                                <a:lnTo>
                                  <a:pt x="565" y="347"/>
                                </a:lnTo>
                                <a:lnTo>
                                  <a:pt x="558" y="349"/>
                                </a:lnTo>
                                <a:lnTo>
                                  <a:pt x="553" y="354"/>
                                </a:lnTo>
                                <a:lnTo>
                                  <a:pt x="548" y="356"/>
                                </a:lnTo>
                                <a:lnTo>
                                  <a:pt x="536" y="363"/>
                                </a:lnTo>
                                <a:lnTo>
                                  <a:pt x="527" y="368"/>
                                </a:lnTo>
                                <a:lnTo>
                                  <a:pt x="517" y="373"/>
                                </a:lnTo>
                                <a:lnTo>
                                  <a:pt x="513" y="377"/>
                                </a:lnTo>
                                <a:lnTo>
                                  <a:pt x="508" y="380"/>
                                </a:lnTo>
                                <a:lnTo>
                                  <a:pt x="508" y="382"/>
                                </a:lnTo>
                                <a:lnTo>
                                  <a:pt x="508" y="380"/>
                                </a:lnTo>
                                <a:lnTo>
                                  <a:pt x="513" y="373"/>
                                </a:lnTo>
                                <a:lnTo>
                                  <a:pt x="515" y="366"/>
                                </a:lnTo>
                                <a:lnTo>
                                  <a:pt x="522" y="358"/>
                                </a:lnTo>
                                <a:lnTo>
                                  <a:pt x="522" y="351"/>
                                </a:lnTo>
                                <a:lnTo>
                                  <a:pt x="525" y="347"/>
                                </a:lnTo>
                                <a:lnTo>
                                  <a:pt x="527" y="339"/>
                                </a:lnTo>
                                <a:lnTo>
                                  <a:pt x="529" y="335"/>
                                </a:lnTo>
                                <a:lnTo>
                                  <a:pt x="529" y="328"/>
                                </a:lnTo>
                                <a:lnTo>
                                  <a:pt x="529" y="320"/>
                                </a:lnTo>
                                <a:lnTo>
                                  <a:pt x="529" y="316"/>
                                </a:lnTo>
                                <a:lnTo>
                                  <a:pt x="529" y="309"/>
                                </a:lnTo>
                                <a:lnTo>
                                  <a:pt x="527" y="299"/>
                                </a:lnTo>
                                <a:lnTo>
                                  <a:pt x="525" y="294"/>
                                </a:lnTo>
                                <a:lnTo>
                                  <a:pt x="520" y="285"/>
                                </a:lnTo>
                                <a:lnTo>
                                  <a:pt x="517" y="280"/>
                                </a:lnTo>
                                <a:lnTo>
                                  <a:pt x="513" y="273"/>
                                </a:lnTo>
                                <a:lnTo>
                                  <a:pt x="508" y="266"/>
                                </a:lnTo>
                                <a:lnTo>
                                  <a:pt x="503" y="259"/>
                                </a:lnTo>
                                <a:lnTo>
                                  <a:pt x="501" y="254"/>
                                </a:lnTo>
                                <a:lnTo>
                                  <a:pt x="491" y="245"/>
                                </a:lnTo>
                                <a:lnTo>
                                  <a:pt x="484" y="235"/>
                                </a:lnTo>
                                <a:lnTo>
                                  <a:pt x="477" y="230"/>
                                </a:lnTo>
                                <a:lnTo>
                                  <a:pt x="477" y="230"/>
                                </a:lnTo>
                                <a:lnTo>
                                  <a:pt x="477" y="230"/>
                                </a:lnTo>
                                <a:lnTo>
                                  <a:pt x="474" y="233"/>
                                </a:lnTo>
                                <a:lnTo>
                                  <a:pt x="472" y="237"/>
                                </a:lnTo>
                                <a:lnTo>
                                  <a:pt x="465" y="245"/>
                                </a:lnTo>
                                <a:lnTo>
                                  <a:pt x="460" y="247"/>
                                </a:lnTo>
                                <a:lnTo>
                                  <a:pt x="453" y="249"/>
                                </a:lnTo>
                                <a:lnTo>
                                  <a:pt x="446" y="252"/>
                                </a:lnTo>
                                <a:lnTo>
                                  <a:pt x="436" y="256"/>
                                </a:lnTo>
                                <a:lnTo>
                                  <a:pt x="424" y="256"/>
                                </a:lnTo>
                                <a:lnTo>
                                  <a:pt x="415" y="259"/>
                                </a:lnTo>
                                <a:lnTo>
                                  <a:pt x="398" y="261"/>
                                </a:lnTo>
                                <a:lnTo>
                                  <a:pt x="381" y="266"/>
                                </a:lnTo>
                                <a:lnTo>
                                  <a:pt x="360" y="266"/>
                                </a:lnTo>
                                <a:lnTo>
                                  <a:pt x="341" y="266"/>
                                </a:lnTo>
                                <a:lnTo>
                                  <a:pt x="317" y="268"/>
                                </a:lnTo>
                                <a:lnTo>
                                  <a:pt x="293" y="268"/>
                                </a:lnTo>
                                <a:lnTo>
                                  <a:pt x="269" y="268"/>
                                </a:lnTo>
                                <a:lnTo>
                                  <a:pt x="243" y="268"/>
                                </a:lnTo>
                                <a:lnTo>
                                  <a:pt x="219" y="268"/>
                                </a:lnTo>
                                <a:lnTo>
                                  <a:pt x="195" y="268"/>
                                </a:lnTo>
                                <a:lnTo>
                                  <a:pt x="174" y="268"/>
                                </a:lnTo>
                                <a:lnTo>
                                  <a:pt x="152" y="266"/>
                                </a:lnTo>
                                <a:lnTo>
                                  <a:pt x="131" y="266"/>
                                </a:lnTo>
                                <a:lnTo>
                                  <a:pt x="117" y="266"/>
                                </a:lnTo>
                                <a:lnTo>
                                  <a:pt x="102" y="266"/>
                                </a:lnTo>
                                <a:lnTo>
                                  <a:pt x="93" y="266"/>
                                </a:lnTo>
                                <a:lnTo>
                                  <a:pt x="86" y="266"/>
                                </a:lnTo>
                                <a:lnTo>
                                  <a:pt x="86" y="266"/>
                                </a:lnTo>
                                <a:lnTo>
                                  <a:pt x="86" y="264"/>
                                </a:lnTo>
                                <a:lnTo>
                                  <a:pt x="90" y="264"/>
                                </a:lnTo>
                                <a:lnTo>
                                  <a:pt x="97" y="261"/>
                                </a:lnTo>
                                <a:lnTo>
                                  <a:pt x="109" y="261"/>
                                </a:lnTo>
                                <a:lnTo>
                                  <a:pt x="121" y="259"/>
                                </a:lnTo>
                                <a:lnTo>
                                  <a:pt x="136" y="256"/>
                                </a:lnTo>
                                <a:lnTo>
                                  <a:pt x="152" y="254"/>
                                </a:lnTo>
                                <a:lnTo>
                                  <a:pt x="169" y="252"/>
                                </a:lnTo>
                                <a:lnTo>
                                  <a:pt x="186" y="247"/>
                                </a:lnTo>
                                <a:lnTo>
                                  <a:pt x="202" y="242"/>
                                </a:lnTo>
                                <a:lnTo>
                                  <a:pt x="219" y="240"/>
                                </a:lnTo>
                                <a:lnTo>
                                  <a:pt x="236" y="235"/>
                                </a:lnTo>
                                <a:lnTo>
                                  <a:pt x="250" y="228"/>
                                </a:lnTo>
                                <a:lnTo>
                                  <a:pt x="264" y="223"/>
                                </a:lnTo>
                                <a:lnTo>
                                  <a:pt x="274" y="216"/>
                                </a:lnTo>
                                <a:lnTo>
                                  <a:pt x="284" y="211"/>
                                </a:lnTo>
                                <a:lnTo>
                                  <a:pt x="286" y="202"/>
                                </a:lnTo>
                                <a:lnTo>
                                  <a:pt x="288" y="192"/>
                                </a:lnTo>
                                <a:lnTo>
                                  <a:pt x="288" y="185"/>
                                </a:lnTo>
                                <a:lnTo>
                                  <a:pt x="286" y="176"/>
                                </a:lnTo>
                                <a:lnTo>
                                  <a:pt x="281" y="166"/>
                                </a:lnTo>
                                <a:lnTo>
                                  <a:pt x="276" y="157"/>
                                </a:lnTo>
                                <a:lnTo>
                                  <a:pt x="269" y="150"/>
                                </a:lnTo>
                                <a:lnTo>
                                  <a:pt x="264" y="143"/>
                                </a:lnTo>
                                <a:lnTo>
                                  <a:pt x="255" y="133"/>
                                </a:lnTo>
                                <a:lnTo>
                                  <a:pt x="248" y="128"/>
                                </a:lnTo>
                                <a:lnTo>
                                  <a:pt x="241" y="121"/>
                                </a:lnTo>
                                <a:lnTo>
                                  <a:pt x="233" y="116"/>
                                </a:lnTo>
                                <a:lnTo>
                                  <a:pt x="229" y="112"/>
                                </a:lnTo>
                                <a:lnTo>
                                  <a:pt x="224" y="107"/>
                                </a:lnTo>
                                <a:lnTo>
                                  <a:pt x="219" y="105"/>
                                </a:lnTo>
                                <a:lnTo>
                                  <a:pt x="219" y="107"/>
                                </a:lnTo>
                                <a:lnTo>
                                  <a:pt x="222" y="114"/>
                                </a:lnTo>
                                <a:lnTo>
                                  <a:pt x="219" y="121"/>
                                </a:lnTo>
                                <a:lnTo>
                                  <a:pt x="219" y="131"/>
                                </a:lnTo>
                                <a:lnTo>
                                  <a:pt x="214" y="143"/>
                                </a:lnTo>
                                <a:lnTo>
                                  <a:pt x="207" y="154"/>
                                </a:lnTo>
                                <a:lnTo>
                                  <a:pt x="202" y="157"/>
                                </a:lnTo>
                                <a:lnTo>
                                  <a:pt x="195" y="164"/>
                                </a:lnTo>
                                <a:lnTo>
                                  <a:pt x="186" y="166"/>
                                </a:lnTo>
                                <a:lnTo>
                                  <a:pt x="179" y="171"/>
                                </a:lnTo>
                                <a:lnTo>
                                  <a:pt x="167" y="173"/>
                                </a:lnTo>
                                <a:lnTo>
                                  <a:pt x="155" y="176"/>
                                </a:lnTo>
                                <a:lnTo>
                                  <a:pt x="140" y="176"/>
                                </a:lnTo>
                                <a:lnTo>
                                  <a:pt x="126" y="178"/>
                                </a:lnTo>
                                <a:lnTo>
                                  <a:pt x="112" y="178"/>
                                </a:lnTo>
                                <a:lnTo>
                                  <a:pt x="95" y="178"/>
                                </a:lnTo>
                                <a:lnTo>
                                  <a:pt x="81" y="178"/>
                                </a:lnTo>
                                <a:lnTo>
                                  <a:pt x="69" y="178"/>
                                </a:lnTo>
                                <a:lnTo>
                                  <a:pt x="52" y="176"/>
                                </a:lnTo>
                                <a:lnTo>
                                  <a:pt x="40" y="176"/>
                                </a:lnTo>
                                <a:lnTo>
                                  <a:pt x="28" y="173"/>
                                </a:lnTo>
                                <a:lnTo>
                                  <a:pt x="19" y="173"/>
                                </a:lnTo>
                                <a:lnTo>
                                  <a:pt x="9" y="173"/>
                                </a:lnTo>
                                <a:lnTo>
                                  <a:pt x="4" y="171"/>
                                </a:lnTo>
                                <a:lnTo>
                                  <a:pt x="0" y="171"/>
                                </a:lnTo>
                                <a:lnTo>
                                  <a:pt x="0" y="171"/>
                                </a:lnTo>
                                <a:lnTo>
                                  <a:pt x="0" y="171"/>
                                </a:lnTo>
                                <a:lnTo>
                                  <a:pt x="4" y="169"/>
                                </a:lnTo>
                                <a:lnTo>
                                  <a:pt x="9" y="166"/>
                                </a:lnTo>
                                <a:lnTo>
                                  <a:pt x="16" y="166"/>
                                </a:lnTo>
                                <a:lnTo>
                                  <a:pt x="26" y="161"/>
                                </a:lnTo>
                                <a:lnTo>
                                  <a:pt x="38" y="159"/>
                                </a:lnTo>
                                <a:lnTo>
                                  <a:pt x="50" y="154"/>
                                </a:lnTo>
                                <a:lnTo>
                                  <a:pt x="62" y="152"/>
                                </a:lnTo>
                                <a:lnTo>
                                  <a:pt x="74" y="147"/>
                                </a:lnTo>
                                <a:lnTo>
                                  <a:pt x="86" y="140"/>
                                </a:lnTo>
                                <a:lnTo>
                                  <a:pt x="97" y="135"/>
                                </a:lnTo>
                                <a:lnTo>
                                  <a:pt x="109" y="131"/>
                                </a:lnTo>
                                <a:lnTo>
                                  <a:pt x="119" y="124"/>
                                </a:lnTo>
                                <a:lnTo>
                                  <a:pt x="131" y="116"/>
                                </a:lnTo>
                                <a:lnTo>
                                  <a:pt x="138" y="112"/>
                                </a:lnTo>
                                <a:lnTo>
                                  <a:pt x="145" y="105"/>
                                </a:lnTo>
                                <a:lnTo>
                                  <a:pt x="148" y="97"/>
                                </a:lnTo>
                                <a:lnTo>
                                  <a:pt x="150" y="90"/>
                                </a:lnTo>
                                <a:lnTo>
                                  <a:pt x="150" y="81"/>
                                </a:lnTo>
                                <a:lnTo>
                                  <a:pt x="150" y="74"/>
                                </a:lnTo>
                                <a:lnTo>
                                  <a:pt x="148" y="67"/>
                                </a:lnTo>
                                <a:lnTo>
                                  <a:pt x="145" y="59"/>
                                </a:lnTo>
                                <a:lnTo>
                                  <a:pt x="140" y="50"/>
                                </a:lnTo>
                                <a:lnTo>
                                  <a:pt x="138" y="43"/>
                                </a:lnTo>
                                <a:lnTo>
                                  <a:pt x="131" y="36"/>
                                </a:lnTo>
                                <a:lnTo>
                                  <a:pt x="128" y="31"/>
                                </a:lnTo>
                                <a:lnTo>
                                  <a:pt x="121" y="24"/>
                                </a:lnTo>
                                <a:lnTo>
                                  <a:pt x="119" y="21"/>
                                </a:lnTo>
                                <a:lnTo>
                                  <a:pt x="112" y="14"/>
                                </a:lnTo>
                                <a:lnTo>
                                  <a:pt x="109" y="12"/>
                                </a:lnTo>
                                <a:lnTo>
                                  <a:pt x="109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xmlns:a14="http://schemas.microsoft.com/office/drawing/2010/main" val="333333" mc:Ignorable="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 mc:Ignorable="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312" o:spid="_x0000_s1026" editas="canvas" style="width:159.35pt;height:196.6pt;mso-position-horizontal-relative:char;mso-position-vertical-relative:line" coordsize="20240,24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">
                <v:rect id="_x0000_s1027" style="position:absolute;width:20240;height:24966;visibility:visible;mso-wrap-style:square" filled="f" stroked="f"/>
                <v:shape id="Freeform 165" o:spid="_x0000_s1028" style="position:absolute;left:1123;top:9944;width:1925;height:4915;visibility:visible;mso-wrap-style:square;v-text-anchor:top" coordsize="303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Q2TcYA&#10;AADcAAAADwAAAGRycy9kb3ducmV2LnhtbESP3WrCQBSE7wXfYTmF3ukmQkWjqxTbQqFQSaLg5SF7&#10;8qPZsyG71fj23ULBy2Hmm2HW28G04kq9aywriKcRCOLC6oYrBYf8Y7IA4TyyxtYyKbiTg+1mPFpj&#10;ou2NU7pmvhKhhF2CCmrvu0RKV9Rk0E1tRxy80vYGfZB9JXWPt1BuWjmLork02HBYqLGjXU3FJfsx&#10;CmbHOI/PX+U+vby8fVfpe5mfsr1Sz0/D6wqEp8E/wv/0pw7cYgl/Z8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Q2TcYAAADcAAAADwAAAAAAAAAAAAAAAACYAgAAZHJz&#10;L2Rvd25yZXYueG1sUEsFBgAAAAAEAAQA9QAAAIsDAAAAAA==&#10;" path="m131,r,l136,3r4,4l150,14r2,3l157,22r5,7l167,33r2,7l171,48r3,9l176,67r2,7l178,86r,9l181,107r-3,9l178,128r-2,10l176,150r,9l176,169r-2,7l174,183r-3,5l171,195r,2l171,197r,2l176,204r5,5l183,214r5,7l195,228r5,5l205,242r4,7l217,259r4,7l226,275r3,10l236,294r2,10l241,313r2,10l245,330r,9l248,351r,10l250,375r,10l250,399r2,12l255,427r,15l257,458r3,19l262,498r2,19l267,539r2,24l274,584r2,24l279,631r2,22l286,674r2,19l291,712r4,17l298,743r2,12l300,764r3,5l303,774,,202,131,r,xe" fillcolor="#ad0000" stroked="f">
                  <v:path arrowok="t" o:connecttype="custom" o:connectlocs="83185,0;88900,4445;96520,10795;102870,18415;107315,25400;110490,36195;113030,46990;113030,60325;113030,73660;111760,87630;111760,100965;110490,111760;108585,119380;108585,125095;108585,126365;114935,132715;119380,140335;127000,147955;132715,158115;140335,168910;145415,180975;151130,193040;154305,205105;155575,215265;157480,229235;158750,244475;160020,260985;161925,280670;165100,302895;167640,328295;170815,357505;175260,386080;178435,414655;182880,440055;187325,462915;190500,479425;192405,488315;0,128270;83185,0" o:connectangles="0,0,0,0,0,0,0,0,0,0,0,0,0,0,0,0,0,0,0,0,0,0,0,0,0,0,0,0,0,0,0,0,0,0,0,0,0,0,0"/>
                </v:shape>
                <v:shape id="Freeform 166" o:spid="_x0000_s1029" style="position:absolute;top:2533;width:6286;height:7169;visibility:visible;mso-wrap-style:square;v-text-anchor:top" coordsize="990,1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s4lsEA&#10;AADcAAAADwAAAGRycy9kb3ducmV2LnhtbERPy4rCMBTdD/gP4QruxlTBYVqNIuIUF4Nv0OWlubbF&#10;5qbTRK1/bxYDLg/nPZm1phJ3alxpWcGgH4EgzqwuOVdwPPx8foNwHlljZZkUPMnBbNr5mGCi7YN3&#10;dN/7XIQQdgkqKLyvEyldVpBB17c1ceAutjHoA2xyqRt8hHBTyWEUfUmDJYeGAmtaFJRd9zejQKfb&#10;UaqX8fa8zjfx6SKzvxR/lep12/kYhKfWv8X/7pVWMIzD/HAmHAE5f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LOJbBAAAA3AAAAA8AAAAAAAAAAAAAAAAAmAIAAGRycy9kb3du&#10;cmV2LnhtbFBLBQYAAAAABAAEAPUAAACGAwAAAAA=&#10;" path="m990,301l928,560r-79,64l809,804r-65,50l744,856r-2,5l737,868r-5,10l730,885r-5,5l723,897r-5,4l713,909r-4,7l706,923r-5,7l697,937r-8,5l685,949r-5,5l675,961r-5,4l666,973r-5,4l651,984r-4,8l642,994r,2l594,1082r-2,l587,1082r-7,l573,1084r-8,l558,1084r-7,2l544,1086r-7,l527,1089r-9,2l508,1094r-12,l484,1094r-9,2l463,1096r-12,l441,1098r-12,l420,1101r-12,l401,1103r-10,l386,1105r-7,l377,1105r-5,l372,1105r-93,24l,799r,-2l5,795r5,-10l19,776r2,-8l26,761r5,-7l33,745r5,-12l43,723r2,-14l50,697r,-16l52,664r3,-17l57,631r,-19l60,595r,-16l62,564r,-19l62,534r,-15l62,510r,-10l62,493r,-2l64,488,200,23,783,,990,301r,xe" fillcolor="#cc804d" stroked="f">
                  <v:path arrowok="t" o:connecttype="custom" o:connectlocs="589280,355600;513715,510540;472440,543560;467995,551180;463550,561975;459105,569595;452755,577215;448310,586105;442595,594995;434975,602615;428625,610235;422910,617855;413385,624840;407670,631190;377190,687070;372745,687070;363855,688340;354330,688340;345440,689610;334645,691515;322580,694690;307340,694690;294005,695960;280035,697230;266700,699135;254635,700405;245110,701675;239395,701675;236220,701675;0,507365;3175,504825;12065,492760;16510,483235;20955,473075;27305,459105;31750,442595;33020,421640;36195,400685;38100,377825;39370,358140;39370,339090;39370,323850;39370,313055;40640,309880;497205,0;628650,191135" o:connectangles="0,0,0,0,0,0,0,0,0,0,0,0,0,0,0,0,0,0,0,0,0,0,0,0,0,0,0,0,0,0,0,0,0,0,0,0,0,0,0,0,0,0,0,0,0,0"/>
                </v:shape>
                <v:shape id="Freeform 167" o:spid="_x0000_s1030" style="position:absolute;left:4076;top:3467;width:2470;height:1911;visibility:visible;mso-wrap-style:square;v-text-anchor:top" coordsize="389,3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inusUA&#10;AADcAAAADwAAAGRycy9kb3ducmV2LnhtbESPzWrDMBCE74W8g9hAb41sH0rrRAmJIW0vPTQJSY6L&#10;tbFNrJWR5J++fVUo9DjMzDfMajOZVgzkfGNZQbpIQBCXVjdcKTgd908vIHxA1thaJgXf5GGznj2s&#10;MNd25C8aDqESEcI+RwV1CF0upS9rMugXtiOO3s06gyFKV0ntcIxw08osSZ6lwYbjQo0dFTWV90Nv&#10;FHzuLmcd7rYoi/fWvQ294eR6VupxPm2XIAJN4T/81/7QCrLXFH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KKe6xQAAANwAAAAPAAAAAAAAAAAAAAAAAJgCAABkcnMv&#10;ZG93bnJldi54bWxQSwUGAAAAAAQABAD1AAAAigMAAAAA&#10;" path="m374,154r,2l374,164r-2,2l372,173r-2,5l370,185r-3,7l362,199r-4,7l353,213r-7,7l339,230r-8,7l322,247r-12,4l296,256r-12,7l269,268r-16,5l238,277r-14,5l212,287r-14,2l183,292r-11,2l164,299r-9,l150,301r-5,l229,220r14,-33l238,190r-7,2l224,194r-10,5l207,199r-4,2l198,201r-7,3l183,204r-7,2l169,206r-7,3l152,209r-7,l136,209r-5,2l124,211r-7,l110,211r-3,l100,211r-2,l100,209r5,-5l112,199r12,-7l129,187r7,-5l141,178r7,-3l157,164r10,-10l174,145r5,-10l179,126r2,-8l179,111r,-4l179,102r-5,l164,102r-4,l152,104r-7,l136,104r-10,l117,104r-7,l100,104r-10,l81,104r-10,l62,104r-10,l45,102,38,99r-5,l21,95,14,92,7,88,2,85,,83,81,,389,5,374,154r,xe" fillcolor="#b34d1a" stroked="f">
                  <v:path arrowok="t" o:connecttype="custom" o:connectlocs="237490,99060;236220,105410;234950,113030;233045,121920;227330,130810;219710,139700;210185,150495;196850,159385;180340,167005;160655,173355;142240,179070;125730,183515;109220,186690;98425,189865;92075,191135;154305,118745;146685,121920;135890,126365;128905,127635;121285,129540;111760,130810;102870,132715;92075,132715;83185,133985;74295,133985;67945,133985;62230,133985;66675,129540;78740,121920;86360,115570;93980,111125;106045,97790;113665,85725;114935,74930;113665,67945;110490,64770;101600,64770;92075,66040;80010,66040;69850,66040;57150,66040;45085,66040;33020,66040;24130,62865;13335,60325;4445,55880;0,52705;247015,3175;237490,97790" o:connectangles="0,0,0,0,0,0,0,0,0,0,0,0,0,0,0,0,0,0,0,0,0,0,0,0,0,0,0,0,0,0,0,0,0,0,0,0,0,0,0,0,0,0,0,0,0,0,0,0,0"/>
                </v:shape>
                <v:shape id="Freeform 168" o:spid="_x0000_s1031" style="position:absolute;left:1517;top:4686;width:540;height:1067;visibility:visible;mso-wrap-style:square;v-text-anchor:top" coordsize="85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c0HsAA&#10;AADcAAAADwAAAGRycy9kb3ducmV2LnhtbESPQYvCMBSE7wv+h/AEb2tqYRetRhFdwat19/5onk2x&#10;eQlNrPXfG2HB4zAz3zCrzWBb0VMXGscKZtMMBHHldMO1gt/z4XMOIkRkja1jUvCgAJv16GOFhXZ3&#10;PlFfxlokCIcCFZgYfSFlqAxZDFPniZN3cZ3FmGRXS93hPcFtK/Ms+5YWG04LBj3tDFXX8mYVHCpn&#10;zan0Z/7ZfkXpb3/9Yz9TajIetksQkYb4Dv+3j1pBvsjhdSYdAb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sc0HsAAAADcAAAADwAAAAAAAAAAAAAAAACYAgAAZHJzL2Rvd25y&#10;ZXYueG1sUEsFBgAAAAAEAAQA9QAAAIUDAAAAAA==&#10;" path="m85,83r,-2l85,76r,-10l85,55,83,50r,-7l81,36r,-5l78,26r,-7l78,14,76,12,69,5,64,2,59,,52,,45,2,38,5,33,7r-7,5l16,19,9,26,7,28,4,36,2,40r,10l,59,,69r,9l,88r,9l,104r,5l2,112r,-3l2,104r2,-4l7,95,9,88r5,-5l16,81r3,2l19,88r,9l19,100r,7l19,114r,5l16,131r,9l16,147r,2l16,152r3,5l23,161r10,5l40,168r7,-2l50,161r4,-2l57,152r,-5l54,142r,-7l52,131r,-5l50,114,47,104,43,93r,-5l40,81r,l40,78r3,-2l45,71r2,-7l54,55r8,l69,57r9,12l81,74r2,4l85,81r,2l85,83xe" fillcolor="#b34d1a" stroked="f">
                  <v:path arrowok="t" o:connecttype="custom" o:connectlocs="53975,51435;53975,41910;52705,31750;51435,22860;49530,16510;49530,8890;43815,3175;37465,0;28575,1270;20955,4445;10160,12065;4445,17780;1270,25400;0,37465;0,49530;0,61595;0,69215;1270,69215;2540,63500;5715,55880;10160,51435;12065,55880;12065,63500;12065,72390;10160,83185;10160,93345;10160,96520;14605,102235;25400,106680;31750,102235;36195,96520;34290,90170;33020,83185;31750,72390;27305,59055;25400,51435;25400,49530;28575,45085;34290,34925;43815,36195;51435,46990;53975,51435;53975,52705" o:connectangles="0,0,0,0,0,0,0,0,0,0,0,0,0,0,0,0,0,0,0,0,0,0,0,0,0,0,0,0,0,0,0,0,0,0,0,0,0,0,0,0,0,0,0"/>
                </v:shape>
                <v:shape id="Freeform 169" o:spid="_x0000_s1032" style="position:absolute;left:241;top:3663;width:5181;height:6116;visibility:visible;mso-wrap-style:square;v-text-anchor:top" coordsize="816,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U5v8MA&#10;AADcAAAADwAAAGRycy9kb3ducmV2LnhtbESPS2vCQBSF94L/YbiF7nTSWMRGR5FCwS5EfIB2d8lc&#10;k2DmTsiMZvz3HUFweTiPjzNbBFOLG7WusqzgY5iAIM6trrhQcNj/DCYgnEfWWFsmBXdysJj3ezPM&#10;tO14S7edL0QcYZehgtL7JpPS5SUZdEPbEEfvbFuDPsq2kLrFLo6bWqZJMpYGK46EEhv6Lim/7K4m&#10;Qn5Xm2Po/tLjOnxquz3TCU+k1PtbWE5BeAr+FX62V1pB+jWCx5l4BO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U5v8MAAADcAAAADwAAAAAAAAAAAAAAAACYAgAAZHJzL2Rv&#10;d25yZXYueG1sUEsFBgAAAAAEAAQA9QAAAIgDAAAAAA==&#10;" path="m,664r3,-2l7,652r5,-7l17,640r5,-7l26,624r5,-10l38,602r5,-12l48,581r5,-14l57,555r3,-14l65,529r2,-17l69,498r,-14l72,469,69,455r,-14l69,429r,-12l67,405r-2,-9l65,386r,-7l62,372r,-5l62,365,167,273r,2l167,282r,5l167,294r3,7l172,310r,8l174,325r,7l177,341r,7l179,358r2,5l186,370r5,7l196,384r5,2l208,389r9,l222,386r17,36l236,422r,5l234,429r-2,7l227,441r-3,9l220,460r-3,12l215,484r-5,14l208,512r,17l208,543r2,19l213,579r7,19l224,617r10,19l244,657r9,19l265,695r12,19l289,733r12,16l313,766r9,14l334,792r10,12l351,814r7,7l360,825r3,3l360,825r,-4l356,814r-3,-8l348,797r-4,-12l339,771r-5,-14l327,740r-5,-17l315,704r-2,-16l306,666r-3,-19l298,628r-2,-19l294,590r-3,-18l291,553r,-19l291,517r3,-17l294,484r2,-15l296,455r2,-12l301,434r2,-10l306,417r,-4l306,410r2,l396,256r3,-2l408,251r5,l420,249r10,-5l439,242r10,-5l461,232r9,-7l482,218r12,-10l506,199r12,-10l527,180r12,-14l549,151r12,-14l570,123r10,-14l587,92r7,-14l604,64r5,-15l616,38r4,-10l625,19,628,9r2,-5l632,r3,l759,r,2l756,4r-4,7l747,21r-7,9l730,45r-7,14l714,76,704,92r-10,19l685,130r-7,19l668,168r-7,19l654,204r-5,19l644,237r-2,17l637,268r,14l635,294r2,9l637,315r3,10l640,332r2,7l642,346r2,5l647,358r2,5l651,360r10,l666,360r7,l680,360r10,l699,358r10,l718,358r10,l735,358r10,l754,360r10,3l768,363r8,2l783,365r7,2l797,370r7,5l809,377r5,2l814,382r2,l814,382r-3,l804,384r-5,2l792,386r-7,5l778,394r-7,4l766,403r-7,5l756,413r-4,4l747,424r,5l745,427r-5,-3l735,422r-7,-2l723,415r-5,-2l711,413r-5,-3l699,405r-7,-2l685,403r-7,-2l668,398r-9,-2l651,394r-9,l635,391r-10,l616,389r-7,l601,389r-7,-3l587,386r-5,l575,386r-2,l575,389r5,9l585,403r4,10l597,420r4,9l606,439r5,11l616,460r4,12l623,484r2,12l625,507r,12l623,529r-5,9l616,550r-7,10l601,569r-7,12l587,588r-9,12l568,607r-10,10l549,626r-10,10l530,645r-10,10l513,664r-7,10l499,681r-7,9l484,700r-4,9l475,716r-2,10l468,735r-3,10l463,754r,10l461,771r,9l461,790r,9l461,809r2,9l463,828r,9l463,847r2,9l468,866r2,7l470,880r3,9l473,894r2,7l475,906r2,5l480,918r2,2l477,918r-4,l468,918r-5,l456,918r-5,2l444,920r-7,l427,920r-9,l408,920r-9,3l389,925r-9,2l368,927r-12,3l344,932r-10,5l322,939r-12,3l301,946r-10,3l282,951r-7,3l267,956r-7,2l251,963r,l,664r,xe" fillcolor="#b34d1a" stroked="f">
                  <v:path arrowok="t" o:connecttype="custom" o:connectlocs="13970,401955;33655,360045;43815,307340;42545,257175;39370,231775;107950,191135;112395,220980;127635,245110;149860,271145;137795,299720;133350,356870;160655,429260;204470,495300;230505,525780;218440,498475;198755,436880;184785,363220;187960,297815;194310,262255;262255,159385;298450,142875;342265,105410;377190,49530;398780,5715;480060,2540;453390,48260;419735,118745;404495,179070;407670,215265;419735,228600;450215,227330;485140,230505;510540,238125;514985,242570;489585,252730;474345,272415;455930,262255;430530,254635;396875,248285;369570,245110;374015,262255;393700,299720;392430,341630;367030,381000;330200,415925;304800,450215;294005,485140;294005,519430;298450,554355;302895,578485;294005,582930;265430,584200;226060,590550;184785,602615;159385,611505" o:connectangles="0,0,0,0,0,0,0,0,0,0,0,0,0,0,0,0,0,0,0,0,0,0,0,0,0,0,0,0,0,0,0,0,0,0,0,0,0,0,0,0,0,0,0,0,0,0,0,0,0,0,0,0,0,0,0"/>
                </v:shape>
                <v:shape id="Freeform 170" o:spid="_x0000_s1033" style="position:absolute;left:2241;top:3467;width:1880;height:1822;visibility:visible;mso-wrap-style:square;v-text-anchor:top" coordsize="296,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ilI8cA&#10;AADcAAAADwAAAGRycy9kb3ducmV2LnhtbESPW2vCQBSE3wv+h+UIfasbrUiNriKWFksfxBu+HrMn&#10;F8yeTbPbJPbXdwsFH4eZ+YaZLztTioZqV1hWMBxEIIgTqwvOFBwPb08vIJxH1lhaJgU3crBc9B7m&#10;GGvb8o6avc9EgLCLUUHufRVL6ZKcDLqBrYiDl9raoA+yzqSusQ1wU8pRFE2kwYLDQo4VrXNKrvtv&#10;o6CdPN92Zfp1qc4fp/fs8yfF12ar1GO/W81AeOr8Pfzf3mgFo+kY/s6EI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YpSPHAAAA3AAAAA8AAAAAAAAAAAAAAAAAmAIAAGRy&#10;cy9kb3ducmV2LnhtbFBLBQYAAAAABAAEAPUAAACMAwAAAAA=&#10;" path="m296,78r,2l294,88r-3,4l289,99r-3,8l284,116r-2,7l277,133r-3,9l270,152r-5,9l258,173r-5,9l246,192r-10,9l229,211r-9,9l210,228r-10,9l191,244r-10,7l172,258r-12,8l150,270r-9,3l131,280r-9,2l112,285r-9,l96,287,86,285,76,282r-7,-2l62,277r-7,-4l50,268r-5,-2l41,261,33,251r-7,-4l24,239r,l,,296,78r,xe" fillcolor="gray" stroked="f">
                  <v:path arrowok="t" o:connecttype="custom" o:connectlocs="187960,49530;187960,50800;186690,55880;184785,58420;183515,62865;181610,67945;180340,73660;179070,78105;175895,84455;173990,90170;171450,96520;168275,102235;163830,109855;160655,115570;156210,121920;149860,127635;145415,133985;139700,139700;133350,144780;127000,150495;121285,154940;114935,159385;109220,163830;101600,168910;95250,171450;89535,173355;83185,177800;77470,179070;71120,180975;65405,180975;60960,182245;54610,180975;48260,179070;43815,177800;39370,175895;34925,173355;31750,170180;28575,168910;26035,165735;20955,159385;16510,156845;15240,151765;15240,151765;0,0;187960,49530;187960,49530" o:connectangles="0,0,0,0,0,0,0,0,0,0,0,0,0,0,0,0,0,0,0,0,0,0,0,0,0,0,0,0,0,0,0,0,0,0,0,0,0,0,0,0,0,0,0,0,0,0"/>
                </v:shape>
                <v:shape id="Freeform 171" o:spid="_x0000_s1034" style="position:absolute;left:133;top:1250;width:6985;height:5169;visibility:visible;mso-wrap-style:square;v-text-anchor:top" coordsize="1100,8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pyiMIA&#10;AADcAAAADwAAAGRycy9kb3ducmV2LnhtbESPzarCMBSE94LvEI7gTlMLFq1GEUGQixt/Nu4OzbGt&#10;Nielya3t2xvhwl0OM/MNs952phItNa60rGA2jUAQZ1aXnCu4XQ+TBQjnkTVWlklBTw62m+Fgjam2&#10;bz5Te/G5CBB2KSoovK9TKV1WkEE3tTVx8B62MeiDbHKpG3wHuKlkHEWJNFhyWCiwpn1B2evyaxQs&#10;7z3a/mR8m5TJsTvJe/zznCs1HnW7FQhPnf8P/7WPWkG8nMP3TDgCcvM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OnKIwgAAANwAAAAPAAAAAAAAAAAAAAAAAJgCAABkcnMvZG93&#10;bnJldi54bWxQSwUGAAAAAAQABAD1AAAAhwMAAAAA&#10;" path="m253,7r3,-2l261,5,272,2r17,l308,2,332,r24,l385,2r31,l449,7r33,2l518,17r38,7l595,33r38,12l673,59r36,15l747,90r36,19l819,130r36,19l888,171r29,21l948,214r23,19l995,251r22,17l1036,285r14,12l1060,306r7,5l1069,313r3,5l1074,320r2,7l1079,332r5,10l1086,349r5,12l1093,370r3,12l1098,391r2,15l1100,418r,11l1098,441r-5,12l1088,465r-7,12l1074,489r-9,9l1053,508r-10,12l1031,529r-12,10l1005,546r-14,7l976,560r-12,7l950,572r-14,5l924,581r-12,5l900,588r-12,3l878,591r-9,2l859,593r-9,l843,593r-5,l831,591r-5,l821,588r-2,l814,586r-2,l929,503r-3,l921,503r-4,l912,505r-7,l900,505r-7,l886,508r-10,l869,508r-10,l850,510r-10,l833,513r-12,l812,513r-10,l793,513r-10,l773,513r-9,l757,513r-10,l740,513r-7,l728,513r-7,l719,513r2,-3l731,508r2,-3l740,503r7,-2l757,498r7,-4l771,491r10,-5l788,482r7,-5l804,472r8,-2l819,465r9,-12l835,444r3,-12l843,425r,-10l843,408r,-2l709,406r-2,l702,410r-5,3l695,415r-7,3l683,422r-7,5l668,429r-9,3l652,437r-12,2l628,441r-12,3l604,446r-17,-2l573,444r-17,l540,444r-17,-5l509,437r-17,-3l478,434r-15,-5l449,427r-12,-2l430,422r-10,-2l413,418r-2,l480,494r-64,l447,534r-53,l399,581r-53,10l346,588r-2,-7l342,574r-3,-5l337,562r-3,-4l330,548r-3,-7l323,534r-5,-5l313,522r-5,-7l303,510r-4,-2l292,501r-5,-3l280,496r-8,l268,496r-7,2l253,498r-4,5l241,505r-7,5l230,515r-5,7l218,527r-5,7l208,543r-2,10l201,562r-3,10l196,584r,12l194,607r-3,12l191,629r,12l191,650r,10l191,667r3,9l194,681r,5l194,688r,2l153,757,43,814r-2,-2l41,809r-2,-5l36,800,34,790r-5,-9l27,769,24,757,22,740,17,726,15,707,12,690,8,669,5,648,3,624r,-21l,577,,550,,524,3,498r,-28l5,441,8,415r4,-28l17,358r7,-26l29,304,39,280r7,-26l55,230,65,206,79,185,91,164r12,-22l117,123r17,-16l146,90,163,76,175,62,191,52,201,40r14,-9l225,24r9,-7l241,12r8,-5l251,7r2,l253,7xe" fillcolor="#1a1a1a" stroked="f">
                  <v:path arrowok="t" o:connecttype="custom" o:connectlocs="183515,1270;264160,1270;377825,20955;497205,69215;601980,135890;666750,188595;681990,203200;692785,229235;698500,265430;686435,302895;654685,335915;612140,360045;571500,373380;539750,376555;521335,373380;588010,319405;571500,320675;545465,322580;515620,325755;485140,325755;462280,325755;465455,320675;489585,311785;515620,298450;535305,269875;448945,257810;433705,267970;406400,278765;363855,281940;312420,275590;273050,267970;264160,313690;219710,373380;212090,354330;198755,331470;182245,316230;160655,316230;142875,331470;127635,356870;121285,393065;121285,423545;123190,438150;24765,510540;15240,480695;5080,424815;0,349250;5080,263525;24765,177800;57785,104140;103505,48260;142875,15240;160655,4445" o:connectangles="0,0,0,0,0,0,0,0,0,0,0,0,0,0,0,0,0,0,0,0,0,0,0,0,0,0,0,0,0,0,0,0,0,0,0,0,0,0,0,0,0,0,0,0,0,0,0,0,0,0,0,0"/>
                </v:shape>
                <v:shape id="Freeform 172" o:spid="_x0000_s1035" style="position:absolute;left:2667;top:4171;width:1149;height:985;visibility:visible;mso-wrap-style:square;v-text-anchor:top" coordsize="181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oY8sQA&#10;AADcAAAADwAAAGRycy9kb3ducmV2LnhtbESPQWvCQBSE74L/YXmCt7rRgtjoKirYWj0Uo3h+ZF+T&#10;pdm3Ibua9N93hYLHYWa+YRarzlbiTo03jhWMRwkI4txpw4WCy3n3MgPhA7LGyjEp+CUPq2W/t8BU&#10;u5ZPdM9CISKEfYoKyhDqVEqfl2TRj1xNHL1v11gMUTaF1A22EW4rOUmSqbRoOC6UWNO2pPwnu1kF&#10;xUFn+4/2Kz9eD++bz+ur2cnMKDUcdOs5iEBdeIb/23utYPI2hceZe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6GPLEAAAA3AAAAA8AAAAAAAAAAAAAAAAAmAIAAGRycy9k&#10;b3ducmV2LnhtbFBLBQYAAAAABAAEAPUAAACJAwAAAAA=&#10;" path="m102,3r5,l110,3r9,l124,3r9,l141,3r7,l155,3r7,2l167,5r5,2l179,10r2,2l129,43r12,28l136,71r-7,5l122,81r-5,12l112,100r,9l114,114r3,3l76,136,29,155,,140,52,117,31,90,81,88,50,43r55,-7l74,r28,3l102,3xe" fillcolor="#b3b3b3" stroked="f">
                  <v:path arrowok="t" o:connecttype="custom" o:connectlocs="64770,1905;67945,1905;69850,1905;75565,1905;78740,1905;84455,1905;89535,1905;93980,1905;98425,1905;102870,3175;106045,3175;109220,4445;113665,6350;114935,7620;81915,27305;89535,45085;86360,45085;81915,48260;77470,51435;74295,59055;71120,63500;71120,69215;72390,72390;74295,74295;48260,86360;18415,98425;0,88900;33020,74295;19685,57150;51435,55880;31750,27305;66675,22860;46990,0;64770,1905;64770,1905" o:connectangles="0,0,0,0,0,0,0,0,0,0,0,0,0,0,0,0,0,0,0,0,0,0,0,0,0,0,0,0,0,0,0,0,0,0,0"/>
                </v:shape>
                <v:shape id="Freeform 173" o:spid="_x0000_s1036" style="position:absolute;left:4876;top:6419;width:1124;height:1569;visibility:visible;mso-wrap-style:square;v-text-anchor:top" coordsize="177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h1WccA&#10;AADcAAAADwAAAGRycy9kb3ducmV2LnhtbESPQWvCQBSE74L/YXmCl1I3CtYaXUWspTmIJWmheHtk&#10;n0kw+zbNbjX9926h4HGYmW+Y5boztbhQ6yrLCsajCARxbnXFhYLPj9fHZxDOI2usLZOCX3KwXvV7&#10;S4y1vXJKl8wXIkDYxaig9L6JpXR5SQbdyDbEwTvZ1qAPsi2kbvEa4KaWkyh6kgYrDgslNrQtKT9n&#10;P0ZB2iRfh+Pb6Xv6khYP2fzdJbu9U2o46DYLEJ46fw//txOtYDKfwd+ZcATk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+IdVnHAAAA3AAAAA8AAAAAAAAAAAAAAAAAmAIAAGRy&#10;cy9kb3ducmV2LnhtbFBLBQYAAAAABAAEAPUAAACMAwAAAAA=&#10;" path="m103,l81,14,43,185,,199r5,48l134,187r43,-54l103,r,xe" fillcolor="#99ebeb" stroked="f">
                  <v:path arrowok="t" o:connecttype="custom" o:connectlocs="65405,0;51435,8890;27305,117475;0,126365;3175,156845;85090,118745;112395,84455;65405,0;65405,0" o:connectangles="0,0,0,0,0,0,0,0,0"/>
                </v:shape>
                <v:shape id="Freeform 174" o:spid="_x0000_s1037" style="position:absolute;left:4832;top:6508;width:457;height:1239;visibility:visible;mso-wrap-style:square;v-text-anchor:top" coordsize="72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SwC78A&#10;AADcAAAADwAAAGRycy9kb3ducmV2LnhtbERPTYvCMBC9C/6HMII3TdVl1WoUWVjQvW0Vz0MzNsVm&#10;UpKo1V9vDgt7fLzv9bazjbiTD7VjBZNxBoK4dLrmSsHp+D1agAgRWWPjmBQ8KcB20++tMdfuwb90&#10;L2IlUgiHHBWYGNtcylAashjGriVO3MV5izFBX0nt8ZHCbSOnWfYpLdacGgy29GWovBY3q+DD+Nnx&#10;fD5MTKev7bz4ocOruSk1HHS7FYhIXfwX/7n3WsF0mdamM+kIyM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JLALvwAAANwAAAAPAAAAAAAAAAAAAAAAAJgCAABkcnMvZG93bnJl&#10;di54bWxQSwUGAAAAAAQABAD1AAAAhAMAAAAA&#10;" path="m72,l17,40,,171r,24l41,150,72,r,xe" fillcolor="#b34d1a" stroked="f">
                  <v:path arrowok="t" o:connecttype="custom" o:connectlocs="45720,0;10795,25400;0,108585;0,123825;26035,95250;45720,0;45720,0" o:connectangles="0,0,0,0,0,0,0"/>
                </v:shape>
                <v:shape id="Freeform 175" o:spid="_x0000_s1038" style="position:absolute;left:2330;top:4895;width:3772;height:3194;visibility:visible;mso-wrap-style:square;v-text-anchor:top" coordsize="594,5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kI1McA&#10;AADcAAAADwAAAGRycy9kb3ducmV2LnhtbESPQUvDQBSE7wX/w/IEL2I3plVMzLaIthIUhEQv3p7Z&#10;ZxLMvg3ZbRL/vVsQehxm5hsm286mEyMNrrWs4HoZgSCurG65VvDxvr+6A+E8ssbOMin4JQfbzdki&#10;w1TbiQsaS1+LAGGXooLG+z6V0lUNGXRL2xMH79sOBn2QQy31gFOAm07GUXQrDbYcFhrs6bGh6qc8&#10;GAVfby99fJnr15uSn5+mXVGs1p+zUhfn88M9CE+zP4X/27lWECcJHM+EIy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ZCNTHAAAA3AAAAA8AAAAAAAAAAAAAAAAAmAIAAGRy&#10;cy9kb3ducmV2LnhtbFBLBQYAAAAABAAEAPUAAACMAwAAAAA=&#10;" path="m19,l535,396r31,-30l504,264r-22,-8l499,238r,-3l504,238r2,2l511,245r2,2l516,252r5,4l525,261r3,7l535,273r2,7l544,290r5,7l556,306r5,7l568,321r3,7l578,335r2,7l585,347r5,9l594,359r-2,2l592,366r-2,4l587,382r-2,5l580,392r-2,7l575,404r-7,7l563,418r-7,7l549,432r-9,7l530,444r-9,7l509,458r-10,7l489,470r-11,7l468,482r-12,5l449,491r-10,3l435,499r-8,2l423,503r-3,l420,503r-2,l413,503r-5,-4l401,496r-7,-2l389,489r-4,-5l385,482r,-5l385,468r2,-10l389,446r,-12l392,427r,-7l392,418r16,59l504,418,322,275,189,176,,17,19,r,xe" fillcolor="#333" stroked="f">
                  <v:path arrowok="t" o:connecttype="custom" o:connectlocs="339725,251460;320040,167640;316865,151130;320040,151130;324485,155575;327660,160020;333375,165735;339725,173355;345440,184150;353060,194310;360680,203835;367030,212725;371475,220345;377190,227965;375920,232410;372745,242570;368300,248920;365125,256540;357505,265430;348615,274320;336550,281940;323215,290830;310515,298450;297180,306070;285115,311785;276225,316865;268605,319405;266700,319405;262255,319405;254635,314960;247015,310515;244475,306070;244475,297180;247015,283210;248920,271145;248920,265430;320040,265430;120015,111760;12065,0" o:connectangles="0,0,0,0,0,0,0,0,0,0,0,0,0,0,0,0,0,0,0,0,0,0,0,0,0,0,0,0,0,0,0,0,0,0,0,0,0,0,0"/>
                </v:shape>
                <v:shape id="Freeform 176" o:spid="_x0000_s1039" style="position:absolute;left:6559;top:11874;width:4077;height:3600;visibility:visible;mso-wrap-style:square;v-text-anchor:top" coordsize="64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kgmcAA&#10;AADcAAAADwAAAGRycy9kb3ducmV2LnhtbERPTYvCMBC9L/gfwgje1sQVylqNosKC4EFWPXgcmzEt&#10;NpPaRK3/3hwW9vh437NF52rxoDZUnjWMhgoEceFNxVbD8fDz+Q0iRGSDtWfS8KIAi3nvY4a58U/+&#10;pcc+WpFCOOSooYyxyaUMRUkOw9A3xIm7+NZhTLC10rT4TOGull9KZdJhxamhxIbWJRXX/d1pMK+L&#10;zU4rmzVqElDubtvT3Zy1HvS75RREpC7+i//cG6NhrNL8dCYdAT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skgmcAAAADcAAAADwAAAAAAAAAAAAAAAACYAgAAZHJzL2Rvd25y&#10;ZXYueG1sUEsFBgAAAAAEAAQA9QAAAIUDAAAAAA==&#10;" path="m2,460l29,387,,304,43,126r2,-3l53,116r2,-2l60,109r7,-5l72,100r7,-5l86,90r7,-5l100,81r7,-8l117,71r7,-7l131,62r7,-5l146,52r7,-5l160,45r5,-2l172,38r5,-3l184,35r7,-4l198,26r5,l205,26r,l205,26r5,l215,26r7,-2l229,24r5,-3l239,21r4,l251,21r4,-2l260,19r7,-2l274,14r5,-2l286,12r5,-3l298,9,308,5r7,-3l320,r2,l341,24,303,73,458,64,623,7r19,36l620,97r-59,48l558,145r,l554,147r-3,7l551,157r-2,4l546,166r-2,7l542,180r-5,10l534,199r-2,12l527,223r-2,12l520,249r-2,14l513,278r-2,14l506,306r-3,14l499,334r-3,12l494,358r-2,10l489,375r,7l489,387r,2l487,389r-3,l480,389r-8,l465,389r-7,2l449,391r-10,5l427,396r-12,3l401,401r-10,5l377,408r-12,2l353,415r-12,5l329,422r-9,3l308,429r-10,3l289,434r-10,3l272,441r-7,3l258,446r-5,2l248,451r-5,2l239,456r-3,2l227,567,2,460r,xe" fillcolor="#cc804d" stroked="f">
                  <v:path arrowok="t" o:connecttype="custom" o:connectlocs="18415,245745;27305,80010;33655,73660;38100,69215;45720,63500;54610,57150;63500,51435;74295,45085;83185,39370;92710,33020;101600,28575;109220,24130;116840,22225;125730,16510;130175,16510;130175,16510;136525,16510;145415,15240;151765,13335;159385,13335;165100,12065;173990,8890;181610,7620;189230,5715;200025,1270;204470,0;192405,46355;395605,4445;393700,61595;354330,92075;351790,93345;349885,99695;346710,105410;344170,114300;339090,126365;334645,141605;330200,158115;325755,176530;321310,194310;316865,212090;313690,227330;310515,238125;310515,245745;309245,247015;304800,247015;295275,247015;285115,248285;271145,251460;254635,254635;239395,259080;224155,263525;208915,267970;195580,272415;183515,275590;172720,280035;163830,283210;157480,286385;151765,289560;144145,360045;1270,292100" o:connectangles="0,0,0,0,0,0,0,0,0,0,0,0,0,0,0,0,0,0,0,0,0,0,0,0,0,0,0,0,0,0,0,0,0,0,0,0,0,0,0,0,0,0,0,0,0,0,0,0,0,0,0,0,0,0,0,0,0,0,0,0"/>
                </v:shape>
                <v:shape id="Freeform 177" o:spid="_x0000_s1040" style="position:absolute;left:7226;top:12509;width:3181;height:3099;visibility:visible;mso-wrap-style:square;v-text-anchor:top" coordsize="50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MoBcUA&#10;AADcAAAADwAAAGRycy9kb3ducmV2LnhtbESP0WoCMRRE34X+Q7gF32qillK2RikF0fah2G0/4LK5&#10;3axubpYk6na/vhEEH4eZOcMsVr1rxYlCbDxrmE4UCOLKm4ZrDT/f64dnEDEhG2w9k4Y/irBa3o0W&#10;WBh/5i86lakWGcKxQA02pa6QMlaWHMaJ74iz9+uDw5RlqKUJeM5w18qZUk/SYcN5wWJHb5aqQ3l0&#10;GoZyb8Ow+Rh2+0O3U4/vx9m2/tR6fN+/voBI1Kdb+NreGg1zNYXLmXw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4ygFxQAAANwAAAAPAAAAAAAAAAAAAAAAAJgCAABkcnMv&#10;ZG93bnJldi54bWxQSwUGAAAAAAQABAD1AAAAigMAAAAA&#10;" path="m446,33r-2,l439,38r-5,4l425,49r-5,3l413,57r-7,2l401,64r-10,2l384,68r-9,5l367,78r-12,l346,80r-12,l324,83r-9,2l305,85r-9,2l286,87r-9,l267,87r-7,l253,87r-10,l241,87r2,5l246,94r5,10l251,111r2,10l251,130r,10l246,149r-5,12l234,170r-7,10l220,187r-5,5l210,197r,2l220,244r-3,2l210,253r-5,3l200,263r-7,7l188,275r-7,7l174,289r-7,5l160,301r-7,5l146,313r-8,5l131,322r-7,3l119,327r-7,l107,329r-9,l93,329r-7,-2l84,325r-5,-3l,398r131,90l153,370r93,-50l379,282r,-2l384,275r3,-7l394,261r,-8l398,249r3,-7l403,237r5,-10l410,220r3,-7l418,204r2,-10l420,185r2,-10l427,166r,-10l429,147r3,-10l434,130r,-9l434,113r3,-7l437,102r,-10l439,90,501,,446,33r,xe" fillcolor="#b34d1a" stroked="f">
                  <v:path arrowok="t" o:connecttype="custom" o:connectlocs="281940,20955;275590,26670;266700,33020;257810,37465;248285,41910;238125,46355;225425,49530;212090,50800;200025,53975;187960,55245;175895,55245;165100,55245;154305,55245;154305,58420;159385,66040;160655,76835;159385,88900;153035,102235;144145,114300;136525,121920;133350,126365;137795,156210;130175,162560;122555,171450;114935,179070;106045,186690;97155,194310;87630,201930;78740,206375;71120,207645;62230,208915;54610,207645;50165,204470;83185,309880;156210,203200;240665,177800;245745,170180;250190,160655;254635,153670;259080,144145;262255,135255;266700,123190;267970,111125;271145,99060;274320,86995;275590,76835;277495,67310;277495,58420;318135,0;283210,20955" o:connectangles="0,0,0,0,0,0,0,0,0,0,0,0,0,0,0,0,0,0,0,0,0,0,0,0,0,0,0,0,0,0,0,0,0,0,0,0,0,0,0,0,0,0,0,0,0,0,0,0,0,0"/>
                </v:shape>
                <v:shape id="Freeform 178" o:spid="_x0000_s1041" style="position:absolute;left:7302;top:12325;width:1181;height:495;visibility:visible;mso-wrap-style:square;v-text-anchor:top" coordsize="186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4SuMYA&#10;AADcAAAADwAAAGRycy9kb3ducmV2LnhtbESPT0sDMRTE74LfITzBm02sdilr0yIF0YMW+o/2+Nw8&#10;s8HNy7KJ7eqnb4RCj8PM/IaZzHrfiAN10QXWcD9QIIirYBxbDZv1y90YREzIBpvApOGXIsym11cT&#10;LE048pIOq2RFhnAsUUOdUltKGauaPMZBaImz9xU6jynLzkrT4THDfSOHShXSo+O8UGNL85qq79WP&#10;1/D5OrJ7tRj9Fe59u3ukj7n1hdP69qZ/fgKRqE+X8Ln9ZjQ8qCH8n8lHQE5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4SuMYAAADcAAAADwAAAAAAAAAAAAAAAACYAgAAZHJz&#10;L2Rvd25yZXYueG1sUEsFBgAAAAAEAAQA9QAAAIsDAAAAAA==&#10;" path="m186,l100,,9,43,,78,,76,7,74r5,-3l17,67r7,-3l31,62r7,-5l45,55,55,50r9,-5l72,43r9,-5l91,36r9,-5l107,29r10,-3l124,21r10,-2l141,17r7,-5l153,10r7,l169,5,179,r5,l186,r,xe" fillcolor="#b34d1a" stroked="f">
                  <v:path arrowok="t" o:connecttype="custom" o:connectlocs="118110,0;63500,0;5715,27305;0,49530;0,48260;4445,46990;7620,45085;10795,42545;15240,40640;19685,39370;24130,36195;28575,34925;34925,31750;40640,28575;45720,27305;51435,24130;57785,22860;63500,19685;67945,18415;74295,16510;78740,13335;85090,12065;89535,10795;93980,7620;97155,6350;101600,6350;107315,3175;113665,0;116840,0;118110,0;118110,0" o:connectangles="0,0,0,0,0,0,0,0,0,0,0,0,0,0,0,0,0,0,0,0,0,0,0,0,0,0,0,0,0,0,0"/>
                </v:shape>
                <v:shape id="Freeform 179" o:spid="_x0000_s1042" style="position:absolute;left:6254;top:14541;width:2293;height:1492;visibility:visible;mso-wrap-style:square;v-text-anchor:top" coordsize="361,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+yF8QA&#10;AADcAAAADwAAAGRycy9kb3ducmV2LnhtbESPwWrDMBBE74X+g9hCb42UGhrHjRLaQkMOzcFJPmCx&#10;tpaJtTKWYjt/HxUKOQ4z84ZZbSbXioH60HjWMJ8pEMSVNw3XGk7H75ccRIjIBlvPpOFKATbrx4cV&#10;FsaPXNJwiLVIEA4FarAxdoWUobLkMMx8R5y8X987jEn2tTQ9jgnuWvmq1Jt02HBasNjRl6XqfLg4&#10;DWbJF15+xu1P7svFflzYU8it1s9P08c7iEhTvIf/2zujIVMZ/J1J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fshfEAAAA3AAAAA8AAAAAAAAAAAAAAAAAmAIAAGRycy9k&#10;b3ducmV2LnhtbFBLBQYAAAAABAAEAPUAAACJAwAAAAA=&#10;" path="m,116l46,r,l53,r5,l65,r5,l79,2r7,3l98,7r10,2l120,14r12,3l146,24r12,4l174,38r15,5l205,52r15,10l237,73r14,10l268,92r14,10l296,114r12,7l320,130r12,8l341,145r8,7l353,154r5,3l361,159r-31,50l315,235,,116r,xe" fillcolor="#e6e6ff" stroked="f">
                  <v:path arrowok="t" o:connecttype="custom" o:connectlocs="0,73660;29210,0;29210,0;33655,0;36830,0;41275,0;44450,0;50165,1270;54610,3175;62230,4445;68580,5715;76200,8890;83820,10795;92710,15240;100330,17780;110490,24130;120015,27305;130175,33020;139700,39370;150495,46355;159385,52705;170180,58420;179070,64770;187960,72390;195580,76835;203200,82550;210820,87630;216535,92075;221615,96520;224155,97790;227330,99695;229235,100965;209550,132715;200025,149225;0,73660;0,73660" o:connectangles="0,0,0,0,0,0,0,0,0,0,0,0,0,0,0,0,0,0,0,0,0,0,0,0,0,0,0,0,0,0,0,0,0,0,0,0"/>
                </v:shape>
                <v:shape id="Freeform 180" o:spid="_x0000_s1043" style="position:absolute;top:7277;width:2108;height:4324;visibility:visible;mso-wrap-style:square;v-text-anchor:top" coordsize="332,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jxMUA&#10;AADcAAAADwAAAGRycy9kb3ducmV2LnhtbESPzWoCMRSF94LvEG6hG9GMbSk6GkUsllJcdNSFy8vk&#10;Ogmd3AyTVMc+fVMQXB7Oz8eZLztXizO1wXpWMB5lIIhLry1XCg77zXACIkRkjbVnUnClAMtFvzfH&#10;XPsLF3TexUqkEQ45KjAxNrmUoTTkMIx8Q5y8k28dxiTbSuoWL2nc1fIpy16lQ8uJYLChtaHye/fj&#10;FMjPTREGxdH8Tr+u2+7t3drEUerxoVvNQETq4j18a39oBc/ZC/yfS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0aPExQAAANwAAAAPAAAAAAAAAAAAAAAAAJgCAABkcnMv&#10;ZG93bnJldi54bWxQSwUGAAAAAAQABAD1AAAAigMAAAAA&#10;" path="m,17l,12,,10,,3,,,2,,7,3r5,2l21,12r8,7l41,29,52,43,69,59,86,78r17,24l122,126r24,28l167,180r21,31l210,240r21,31l251,297r19,26l286,344r15,22l315,382r9,12l329,404r3,2l332,406r-3,2l327,411r-3,7l322,420r-2,7l317,432r,7l315,446r-2,10l310,468r,14l308,494r-3,14l303,525r,14l301,555r-3,17l298,589r-2,16l293,619r,15l291,646r,14l289,667r,7l289,679r,2l,199,,17r,xe" fillcolor="#e6e6ff" stroked="f">
                  <v:path arrowok="t" o:connecttype="custom" o:connectlocs="0,10795;0,7620;0,6350;0,1905;0,0;1270,0;4445,1905;7620,3175;13335,7620;18415,12065;26035,18415;33020,27305;43815,37465;54610,49530;65405,64770;77470,80010;92710,97790;106045,114300;119380,133985;133350,152400;146685,172085;159385,188595;171450,205105;181610,218440;191135,232410;200025,242570;205740,250190;208915,256540;210820,257810;210820,257810;208915,259080;207645,260985;205740,265430;204470,266700;203200,271145;201295,274320;201295,278765;200025,283210;198755,289560;196850,297180;196850,306070;195580,313690;193675,322580;192405,333375;192405,342265;191135,352425;189230,363220;189230,374015;187960,384175;186055,393065;186055,402590;184785,410210;184785,419100;183515,423545;183515,427990;183515,431165;183515,432435;0,126365;0,10795;0,10795" o:connectangles="0,0,0,0,0,0,0,0,0,0,0,0,0,0,0,0,0,0,0,0,0,0,0,0,0,0,0,0,0,0,0,0,0,0,0,0,0,0,0,0,0,0,0,0,0,0,0,0,0,0,0,0,0,0,0,0,0,0,0,0"/>
                </v:shape>
                <v:shape id="Freeform 181" o:spid="_x0000_s1044" style="position:absolute;top:7639;width:1638;height:3676;visibility:visible;mso-wrap-style:square;v-text-anchor:top" coordsize="258,5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hhC8YA&#10;AADcAAAADwAAAGRycy9kb3ducmV2LnhtbESP3WrCQBSE7wXfYTlCb4rutkXR6CoiCNJSxPhzfcie&#10;JqHZs2l2a+Lbd4WCl8PMfMMsVp2txJUaXzrW8DJSIIgzZ0rONZyO2+EUhA/IBivHpOFGHlbLfm+B&#10;iXEtH+iahlxECPsENRQh1ImUPivIoh+5mjh6X66xGKJscmkabCPcVvJVqYm0WHJcKLCmTUHZd/pr&#10;Nex+PtadP6fPdrZXs3Z6uW0/3zdaPw269RxEoC48wv/tndHwpsZwPxOP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hhC8YAAADcAAAADwAAAAAAAAAAAAAAAACYAgAAZHJz&#10;L2Rvd25yZXYueG1sUEsFBgAAAAAEAAQA9QAAAIsDAAAAAA==&#10;" path="m45,l,48,12,344,253,579r5,-249l255,328r-2,-5l248,313r-5,-9l236,290r-7,-15l219,259r-7,-17l200,223r-9,-19l179,183,169,164,157,145r-9,-19l136,109,126,95,117,78,107,67,98,55,91,45,84,36,76,29,72,21,67,17,57,7,50,2,45,r,l45,xe" fillcolor="#b8b8d9" stroked="f">
                  <v:path arrowok="t" o:connecttype="custom" o:connectlocs="28575,0;0,30480;7620,218440;160655,367665;163830,209550;161925,208280;160655,205105;157480,198755;154305,193040;149860,184150;145415,174625;139065,164465;134620,153670;127000,141605;121285,129540;113665,116205;107315,104140;99695,92075;93980,80010;86360,69215;80010,60325;74295,49530;67945,42545;62230,34925;57785,28575;53340,22860;48260,18415;45720,13335;42545,10795;36195,4445;31750,1270;28575,0;28575,0;28575,0" o:connectangles="0,0,0,0,0,0,0,0,0,0,0,0,0,0,0,0,0,0,0,0,0,0,0,0,0,0,0,0,0,0,0,0,0,0"/>
                </v:shape>
                <v:shape id="Freeform 182" o:spid="_x0000_s1045" style="position:absolute;left:6375;top:14662;width:1714;height:1428;visibility:visible;mso-wrap-style:square;v-text-anchor:top" coordsize="270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yKYMQA&#10;AADcAAAADwAAAGRycy9kb3ducmV2LnhtbESPQWvCQBSE7wX/w/IEL0U3miISXUUEpYKlVAWvj91n&#10;Esy+DdnVpP/eFQo9DjPzDbNYdbYSD2p86VjBeJSAINbOlJwrOJ+2wxkIH5ANVo5JwS95WC17bwvM&#10;jGv5hx7HkIsIYZ+hgiKEOpPS64Is+pGriaN3dY3FEGWTS9NgG+G2kpMkmUqLJceFAmvaFKRvx7tV&#10;4Ndf+4ve3dP3lsbb1Bw+nP52Sg363XoOIlAX/sN/7U+jIE2m8DoTj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MimDEAAAA3AAAAA8AAAAAAAAAAAAAAAAAmAIAAGRycy9k&#10;b3ducmV2LnhtbFBLBQYAAAAABAAEAPUAAACJAwAAAAA=&#10;" path="m,62l65,r5,l74,r8,2l89,5r9,2l110,9r12,5l134,17r12,7l158,28r14,10l182,43r14,9l206,62r12,11l225,83r7,12l239,107r7,14l251,133r5,12l258,157r5,11l263,180r2,10l265,199r3,10l268,213r,8l268,223r2,2l,62r,xe" fillcolor="#b8b8d9" stroked="f">
                  <v:path arrowok="t" o:connecttype="custom" o:connectlocs="0,39370;41275,0;44450,0;46990,0;52070,1270;56515,3175;62230,4445;69850,5715;77470,8890;85090,10795;92710,15240;100330,17780;109220,24130;115570,27305;124460,33020;130810,39370;138430,46355;142875,52705;147320,60325;151765,67945;156210,76835;159385,84455;162560,92075;163830,99695;167005,106680;167005,114300;168275,120650;168275,126365;170180,132715;170180,135255;170180,140335;170180,141605;171450,142875;0,39370;0,39370" o:connectangles="0,0,0,0,0,0,0,0,0,0,0,0,0,0,0,0,0,0,0,0,0,0,0,0,0,0,0,0,0,0,0,0,0,0,0"/>
                </v:shape>
                <v:shape id="Freeform 183" o:spid="_x0000_s1046" style="position:absolute;top:8496;width:8820;height:14103;visibility:visible;mso-wrap-style:square;v-text-anchor:top" coordsize="1389,2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0T7MQA&#10;AADcAAAADwAAAGRycy9kb3ducmV2LnhtbESPT2vCQBTE70K/w/IEb7pJhbakrqIF//SYWOj1kX0m&#10;wezbNLsmMZ++Wyh4HGbmN8xqM5hadNS6yrKCeBGBIM6trrhQ8HXez99AOI+ssbZMCu7kYLN+mqww&#10;0bbnlLrMFyJA2CWooPS+SaR0eUkG3cI2xMG72NagD7ItpG6xD3BTy+coepEGKw4LJTb0UVJ+zW5G&#10;wS2NR7On3fh5rNB8/8SpP+BOqdl02L6D8DT4R/i/fdIKltEr/J0JR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NE+zEAAAA3AAAAA8AAAAAAAAAAAAAAAAAmAIAAGRycy9k&#10;b3ducmV2LnhtbFBLBQYAAAAABAAEAPUAAACJAwAAAAA=&#10;" path="m978,1011r3,l988,1009r4,l1000,1009r7,l1016,1011r10,l1040,1014r12,2l1069,1023r14,7l1100,1037r17,10l1138,1061r19,12l1176,1087r22,17l1219,1120r19,19l1260,1156r21,19l1300,1194r19,14l1336,1227r14,12l1362,1253r10,10l1381,1272r5,5l1389,1279r-3,3l1384,1289r-5,9l1372,1315r-7,19l1355,1360r-9,24l1336,1415r-14,28l1310,1474r-15,31l1284,1538r-17,33l1253,1604r-15,31l1224,1669r-17,28l1193,1723r-17,26l1164,1773r-14,24l1138,1816r-14,19l1114,1851r-12,17l1093,1880r-7,12l1078,1901r-7,5l1069,1913r-3,2l1066,1918,625,2221,24,2205,,,,,,3,5,7r9,8l24,24,38,34,50,45,67,60,81,72,98,88r17,17l131,121r17,19l167,159r14,19l196,202r12,19l219,242r12,22l243,283r8,21l260,323r7,19l274,361r5,17l284,392r5,14l291,418r2,7l296,432r2,5l298,439,415,646r,159l415,810r3,2l422,819r3,7l432,836r7,9l446,859r7,12l463,885r9,17l484,921r10,17l508,959r12,19l537,1002r12,19l563,1044r14,22l592,1090r14,21l620,1135r15,21l649,1177r12,17l673,1213r7,14l689,1241r8,10l701,1260r5,5l706,1268r160,-50l978,1011r,xe" fillcolor="#fac090 [1945]" stroked="f">
                  <v:path arrowok="t" o:connecttype="custom" o:connectlocs="627380,640715;639445,640715;660400,643890;687705,654050;722630,673735;760730,701040;800100,734060;837565,767080;864870,795655;880110,810895;878840,818515;866775,847090;848360,898525;822325,955675;795655,1018540;766445,1077595;739140,1125855;713740,1165225;694055,1193800;680085,1210310;676910,1217930;0,0;3175,4445;24130,21590;51435,45720;83185,76835;114935,113030;139065,153670;159385,193040;173990,229235;183515,257810;187960,274320;263525,410210;265430,515620;274320,530860;287655,553085;307340,584835;330200,621030;357505,662940;384810,705485;412115,747395;431800,779145;445135,800100;549910,773430" o:connectangles="0,0,0,0,0,0,0,0,0,0,0,0,0,0,0,0,0,0,0,0,0,0,0,0,0,0,0,0,0,0,0,0,0,0,0,0,0,0,0,0,0,0,0,0"/>
                </v:shape>
                <v:shape id="Freeform 184" o:spid="_x0000_s1047" style="position:absolute;left:4406;top:15113;width:3277;height:3600;visibility:visible;mso-wrap-style:square;v-text-anchor:top" coordsize="516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LsR8IA&#10;AADcAAAADwAAAGRycy9kb3ducmV2LnhtbERPy4rCMBTdC/5DuIIb0XRURKpRxGEYUQRf4PbSXNti&#10;c9NpMlr9erMQXB7OezqvTSFuVLncsoKvXgSCOLE651TB6fjTHYNwHlljYZkUPMjBfNZsTDHW9s57&#10;uh18KkIIuxgVZN6XsZQuycig69mSOHAXWxn0AVap1BXeQ7gpZD+KRtJgzqEhw5KWGSXXw79R0FnW&#10;3/S7PQ9OK+TncfP4G+7Wa6XarXoxAeGp9h/x273SCgZRWBvOhCMgZ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AuxHwgAAANwAAAAPAAAAAAAAAAAAAAAAAJgCAABkcnMvZG93&#10;bnJldi54bWxQSwUGAAAAAAQABAD1AAAAhwMAAAAA&#10;" path="m296,r5,l306,r7,2l320,5r9,2l339,10r12,2l363,14r14,5l389,24r12,5l413,33r12,5l437,45r12,7l456,59r9,8l473,74r9,7l487,88r5,7l496,104r5,8l504,119r4,4l508,131r3,4l513,142r3,3l513,145r-5,-3l501,140r-2,l492,140r-5,l477,138r-7,l461,138r-10,l439,138r-9,l418,138r-15,2l389,140r-12,2l361,142r-15,5l332,150r-14,l303,154r-12,3l277,159r-12,2l256,164r-8,2l241,166r-7,3l232,169r,2l234,171r5,5l251,185r14,10l279,207r19,14l318,235r21,17l358,266r19,16l396,297r17,12l425,320r12,10l444,337r2,7l442,344r-5,l425,339r-12,-2l396,332r-16,-4l361,320r-20,-7l320,306r-22,-7l279,294r-19,-4l241,285r-14,-3l213,282r-10,3l196,287r-5,7l191,299r3,12l198,320r5,12l210,347r12,14l232,373r9,16l251,403r14,17l275,434r12,17l296,465r10,14l313,491r5,15l322,515r5,12l329,534r3,9l332,551r,7l325,565r-5,2l315,567r-7,-2l303,562r-7,-4l289,551r-7,-10l272,532r-7,-7l256,510r-8,-12l239,487,229,472,217,458r-9,-14l196,430,186,415,174,399,162,385,151,370,139,356,127,342,112,328,100,316,89,304,77,292,65,280,53,271,43,261r-9,-9l24,247r-7,-7l12,235,3,228,,226r3,-5l10,216r2,-5l19,209r8,-5l34,199r7,-4l48,188r10,-5l65,178r9,-5l81,169r10,-3l98,161r7,-2l112,157r8,-3l127,154r9,-2l146,154r7,l160,157r2,l165,159r,-2l167,152r5,-10l179,133r3,-5l184,121r5,-7l194,107r4,-7l205,93r5,-7l217,78r8,-7l229,64r7,-9l244,50r7,-7l258,36r5,-7l270,24r9,-10l289,7,294,r2,l296,xe" fillcolor="#e46c0a [2409]" stroked="f">
                  <v:path arrowok="t" o:connecttype="custom" o:connectlocs="198755,1270;222885,7620;254635,18415;285115,33020;306070,51435;318135,71120;324485,85725;322580,90170;309245,88900;286385,87630;255905,88900;219710,93345;184785,99695;157480,105410;147320,108585;168275,123825;215265,160020;262255,196215;283210,218440;262255,213995;216535,198755;165100,184150;128905,180975;123190,197485;140970,229235;168275,266700;194310,304165;207645,334645;210820,354330;195580,358775;179070,343535;157480,316230;132080,281940;102870,244475;71120,208280;41275,177800;15240,156845;0,143510;12065,132715;30480,119380;51435,107315;71120,99695;92710,97790;104775,100965;113665,84455;123190,67945;137795,49530;154940,31750;171450,15240;187960,0" o:connectangles="0,0,0,0,0,0,0,0,0,0,0,0,0,0,0,0,0,0,0,0,0,0,0,0,0,0,0,0,0,0,0,0,0,0,0,0,0,0,0,0,0,0,0,0,0,0,0,0,0,0"/>
                </v:shape>
                <v:shape id="Freeform 185" o:spid="_x0000_s1048" style="position:absolute;top:8439;width:6089;height:16274;visibility:visible;mso-wrap-style:square;v-text-anchor:top" coordsize="959,2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LEM8UA&#10;AADcAAAADwAAAGRycy9kb3ducmV2LnhtbESPQWvCQBSE7wX/w/KE3urGhBaNrsG2FHutEcTbI/tM&#10;gtm3MbtN0v76bkHwOMzMN8w6G00jeupcbVnBfBaBIC6srrlUcMg/nhYgnEfW2FgmBT/kINtMHtaY&#10;ajvwF/V7X4oAYZeigsr7NpXSFRUZdDPbEgfvbDuDPsiulLrDIcBNI+MoepEGaw4LFbb0VlFx2X8b&#10;BfUuz9+b5a+Oj4vrKTn45Pl1d1TqcTpuVyA8jf4evrU/tYIkWsL/mXA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YsQzxQAAANwAAAAPAAAAAAAAAAAAAAAAAJgCAABkcnMv&#10;ZG93bnJldi54bWxQSwUGAAAAAAQABAD1AAAAigMAAAAA&#10;" path="m,l,2r5,l12,7r7,l29,12r9,4l50,24r10,7l74,40,86,50r14,12l112,76r17,14l141,104r14,19l167,142r14,22l193,185r12,24l215,230r12,24l236,275r10,21l255,315r7,19l267,351r7,17l277,380r5,9l284,394r,2l284,394r-2,-3l277,384r-5,-4l267,370r-7,-7l253,351r-7,-9l236,330r-9,-12l215,308r-10,-9l193,289r-9,-9l172,273r-12,-3l148,266r-12,l124,266r-9,2l103,270r-10,3l84,277r-10,8l64,289r-4,5l50,299r-5,5l38,311r-9,26l24,368,14,408r3,-2l24,401r7,-2l38,396r12,-5l60,389r14,-2l86,384r17,-2l117,382r17,2l150,387r17,4l184,399r19,9l217,418r17,14l251,448r14,17l282,484r14,19l308,522r14,19l332,558r12,18l351,591r7,14l363,614r7,10l370,631r2,2l372,809r-2,-2l370,800r-5,-10l360,778r-7,-14l346,745,336,728r-9,-16l317,693,305,674,291,657r-9,-16l267,626,253,614r-14,-7l227,603r-15,-3l196,600r-15,5l167,612r-17,10l138,631r-14,12l112,660,98,674,86,688,76,705r-7,16l62,738r-5,16l55,769r,14l57,795r5,14l69,819r7,11l88,838r12,9l115,854r16,7l148,868r17,5l184,878r19,7l219,890r20,7l260,902r19,4l298,913r19,8l334,925r19,10l367,942r17,7l396,956r12,10l415,975r10,7l427,992r5,9l432,1011r-5,9l422,1030r-9,9l398,1049r-16,9l363,1068r-19,12l320,1089r-22,10l274,1108r-21,12l229,1129r-19,10l188,1146r-14,9l157,1165r-9,9l141,1182r-3,9l141,1198r7,5l157,1210r15,7l186,1222r19,5l224,1234r22,7l265,1246r19,4l303,1258r19,7l339,1272r14,7l363,1286r7,9l372,1305r-2,9l367,1324r-7,12l348,1345r-12,12l320,1369r-15,12l286,1390r-16,12l251,1412r-20,12l212,1433r-16,7l179,1450r-12,7l153,1462r-12,4l131,1471r-7,5l119,1481r-4,4l115,1488r2,4l119,1497r5,5l131,1507r10,7l150,1521r15,9l181,1540r19,14l219,1566r22,17l262,1597r27,16l313,1630r23,17l360,1663r24,19l406,1697r21,14l446,1725r17,12l475,1744r9,7l491,1758r3,3l494,1761r,2l489,1768r-2,7l484,1782r-2,9l477,1801r,12l472,1825r,12l472,1851r,14l475,1877r5,14l484,1903r10,17l503,1929r15,12l530,1953r16,12l561,1974r16,10l594,1991r19,9l627,2005r15,7l656,2017r12,5l678,2026r9,3l692,2031r2,l692,2031r-5,2l680,2036r-7,2l661,2041r-12,4l637,2048r-17,7l604,2057r-17,7l568,2069r-19,5l530,2079r-19,4l489,2088r-19,5l449,2095r-22,3l408,2100r-19,l370,2100r-17,2l336,2102r-14,3l308,2102r-12,l284,2102r-7,l267,2102r-5,l260,2102r,l265,2105r7,2l282,2109r11,5l310,2117r14,4l346,2126r19,5l386,2136r22,2l432,2143r21,2l477,2147r24,3l527,2150r24,-3l575,2145r21,-5l620,2136r22,-5l661,2126r19,-7l699,2114r14,-5l728,2102r14,-4l752,2093r9,-5l768,2086r3,-3l773,2083r107,-40l878,2045r,3l876,2052r,3l873,2062r,7l873,2074r-2,9l871,2095r2,12l873,2119r3,17l876,2150r4,19l885,2188r3,19l892,2230r7,22l907,2273r4,24l919,2318r7,22l930,2359r8,19l942,2394r5,14l952,2420r2,7l957,2432r2,5l959,2515,12,2527,7,823,,,,xe" fillcolor="#e46c0a [2409]" stroked="f">
                  <v:path arrowok="t" o:connecttype="custom" o:connectlocs="18415,7728;63500,39929;114935,105619;156210,190630;179070,250523;172720,244727;144145,204798;101600,173885;59055,175817;28575,195782;15240,258252;54610,247303;116840,256964;179070,311705;222885,380615;236220,521011;219710,479794;179070,412816;124460,386411;71120,425053;36195,485590;48260,534536;104775,562229;177165,583481;243840,611174;274320,644663;242570,681372;160655,721301;93980,756078;109220,783771;180340,805024;234950,834005;213360,873934;146685,917083;89535,944132;74295,960876;104775,985349;183515,1038803;271145,1101917;313690,1134117;306070,1153438;299720,1201095;328930,1250041;389255,1288038;436245,1306715;427355,1312511;372745,1329255;298450,1347932;224155,1353728;175895,1353728;172720,1356948;231775,1372404;318135,1384641;407670,1372404;471170,1351152;558800,1315731;554355,1332475;556260,1375625;570865,1450331;595630,1531477;608965,1569474" o:connectangles="0,0,0,0,0,0,0,0,0,0,0,0,0,0,0,0,0,0,0,0,0,0,0,0,0,0,0,0,0,0,0,0,0,0,0,0,0,0,0,0,0,0,0,0,0,0,0,0,0,0,0,0,0,0,0,0,0,0,0,0,0"/>
                </v:shape>
                <v:shape id="Freeform 186" o:spid="_x0000_s1049" style="position:absolute;left:2305;top:1822;width:4495;height:2788;visibility:visible;mso-wrap-style:square;v-text-anchor:top" coordsize="708,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NMEb8A&#10;AADcAAAADwAAAGRycy9kb3ducmV2LnhtbERPzYrCMBC+C75DGMGbplVYpJqKClJB9rDqAwzN2JY2&#10;k9LEtvr0m8PCHj++/91+NI3oqXOVZQXxMgJBnFtdcaHgcT8vNiCcR9bYWCYFb3KwT6eTHSbaDvxD&#10;/c0XIoSwS1BB6X2bSOnykgy6pW2JA/e0nUEfYFdI3eEQwk0jV1H0JQ1WHBpKbOlUUl7fXkZBll0/&#10;3sR9PTxHun5/ji4jvVFqPhsPWxCeRv8v/nNftIJ1HOaHM+EIyPQ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o0wRvwAAANwAAAAPAAAAAAAAAAAAAAAAAJgCAABkcnMvZG93bnJl&#10;di54bWxQSwUGAAAAAAQABAD1AAAAhAMAAAAA&#10;" path="m109,12r,l114,10r3,-3l124,7r7,-2l138,5,148,3r11,l171,r15,l198,r16,3l229,5r16,2l262,14r17,7l293,29r17,9l326,48r15,11l355,71r14,12l384,97r14,12l410,119r10,12l429,140r10,10l443,154r8,7l453,164r2,2l443,74r3,l451,76r7,5l465,83r9,5l484,95r12,5l505,107r12,7l529,121r10,7l551,138r12,7l572,154r10,10l587,171r7,7l601,188r5,7l608,202r5,9l615,218r3,8l618,230r2,7l620,242r2,5l622,254r,2l663,218r2,3l672,228r3,5l680,240r4,7l692,256r2,8l699,273r2,10l706,292r,9l708,311r,12l706,335r-5,9l696,354r-7,9l682,373r-10,9l663,389r-10,10l644,406r-10,7l625,418r-7,7l610,430r-7,2l596,439,627,316r,l622,318r-4,l610,323r-9,5l591,332r-9,5l570,344r-5,3l558,349r-5,5l548,356r-12,7l527,368r-10,5l513,377r-5,3l508,382r,-2l513,373r2,-7l522,358r,-7l525,347r2,-8l529,335r,-7l529,320r,-4l529,309r-2,-10l525,294r-5,-9l517,280r-4,-7l508,266r-5,-7l501,254r-10,-9l484,235r-7,-5l477,230r,l474,233r-2,4l465,245r-5,2l453,249r-7,3l436,256r-12,l415,259r-17,2l381,266r-21,l341,266r-24,2l293,268r-24,l243,268r-24,l195,268r-21,l152,266r-21,l117,266r-15,l93,266r-7,l86,266r,-2l90,264r7,-3l109,261r12,-2l136,256r16,-2l169,252r17,-5l202,242r17,-2l236,235r14,-7l264,223r10,-7l284,211r2,-9l288,192r,-7l286,176r-5,-10l276,157r-7,-7l264,143r-9,-10l248,128r-7,-7l233,116r-4,-4l224,107r-5,-2l219,107r3,7l219,121r,10l214,143r-7,11l202,157r-7,7l186,166r-7,5l167,173r-12,3l140,176r-14,2l112,178r-17,l81,178r-12,l52,176r-12,l28,173r-9,l9,173,4,171r-4,l,171r,l4,169r5,-3l16,166r10,-5l38,159r12,-5l62,152r12,-5l86,140r11,-5l109,131r10,-7l131,116r7,-4l145,105r3,-8l150,90r,-9l150,74r-2,-7l145,59r-5,-9l138,43r-7,-7l128,31r-7,-7l119,21r-7,-7l109,12r,xe" fillcolor="#333" stroked="f">
                  <v:path arrowok="t" o:connecttype="custom" o:connectlocs="74295,4445;93980,1905;125730,0;166370,8890;207010,30480;243840,61595;272415,88900;287655,104140;286385,48260;307340,60325;335915,76835;363220,97790;381635,119380;390525,138430;393700,153670;421005,138430;431800,152400;443865,173355;449580,197485;441960,224790;421005,247015;396875,265430;378460,278765;392430,201930;369570,213995;351155,224790;328295,236855;322580,241300;331470,222885;335915,208280;334645,189865;325755,173355;311785,155575;302895,146050;292100,156845;269240,162560;228600,168910;170815,170180;110490,170180;64770,168910;54610,167640;76835,164465;118110,156845;158750,144780;181610,128270;178435,105410;161925,84455;145415,71120;140970,72390;131445,97790;113665,108585;80010,113030;43815,113030;12065,109855;0,108585;10160,105410;39370,96520;69215,83185;92075,66675;95250,46990;87630,27305;75565,13335" o:connectangles="0,0,0,0,0,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  <w:r w:rsidR="00593463">
        <w:tab/>
      </w:r>
      <w:r w:rsidR="00593463">
        <w:rPr>
          <w:noProof/>
          <w:lang w:eastAsia="fi-FI"/>
        </w:rPr>
        <w:drawing>
          <wp:inline distT="0" distB="0" distL="0" distR="0" wp14:editId="22DE6092">
            <wp:extent cx="2022475" cy="2496820"/>
            <wp:effectExtent l="0" t="0" r="0" b="0"/>
            <wp:docPr id="2" name="Picture 2" descr="C:\Program Files\Microsoft Office\MEDIA\CAGCAT10\j0090070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rogram Files\Microsoft Office\MEDIA\CAGCAT10\j0090070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2247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6FC7FEB3" w14:textId="6FA1220D" w:rsidR="00063DFE" w:rsidRDefault="00A268CE" w:rsidP="00A56E97">
      <w:pPr>
        <w:tabs>
          <w:tab w:val="right" w:pos="9638"/>
        </w:tabs>
      </w:pPr>
      <w:r>
        <w:rPr>
          <w:noProof/>
          <w:lang w:eastAsia="fi-FI"/>
        </w:rPr>
        <w:drawing>
          <wp:anchor distT="360045" distB="360045" distL="114300" distR="114300" simplePos="0" relativeHeight="251661312" behindDoc="0" locked="0" layoutInCell="1" allowOverlap="1" wp14:editId="403F36F1">
            <wp:simplePos x="0" y="0"/>
            <wp:positionH relativeFrom="column">
              <wp:posOffset>1804035</wp:posOffset>
            </wp:positionH>
            <wp:positionV relativeFrom="paragraph">
              <wp:posOffset>1565910</wp:posOffset>
            </wp:positionV>
            <wp:extent cx="2228215" cy="388620"/>
            <wp:effectExtent l="0" t="571500" r="0" b="640080"/>
            <wp:wrapTopAndBottom/>
            <wp:docPr id="5" name="logo.png" descr="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9" cstate="print">
                      <a:clrChange>
                        <a:clrFrom>
                          <a:srgbClr xmlns:a14="http://schemas.microsoft.com/office/drawing/2010/main" val="FFFFFF" mc:Ignorable=""/>
                        </a:clrFrom>
                        <a:clrTo>
                          <a:srgbClr xmlns:a14="http://schemas.microsoft.com/office/drawing/2010/main" val="FFFFFF" mc:Ignorable="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 rot="19006487">
                      <a:off x="0" y="0"/>
                      <a:ext cx="2228215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82AA17" w14:textId="29D1C5E1" w:rsidR="000C7B72" w:rsidRDefault="00063DFE" w:rsidP="000C7B72">
      <w:pPr>
        <w:tabs>
          <w:tab w:val="right" w:pos="9638"/>
        </w:tabs>
      </w:pPr>
      <w:r>
        <w:rPr>
          <w:noProof/>
          <w:lang w:eastAsia="fi-FI"/>
        </w:rPr>
        <w:drawing>
          <wp:anchor distT="0" distB="0" distL="114300" distR="114300" simplePos="0" relativeHeight="251673600" behindDoc="0" locked="0" layoutInCell="1" allowOverlap="1" wp14:editId="5ABC70CD">
            <wp:simplePos x="0" y="0"/>
            <wp:positionH relativeFrom="column">
              <wp:posOffset>30871</wp:posOffset>
            </wp:positionH>
            <wp:positionV relativeFrom="paragraph">
              <wp:posOffset>2622355</wp:posOffset>
            </wp:positionV>
            <wp:extent cx="2725948" cy="474453"/>
            <wp:effectExtent l="0" t="0" r="0" b="0"/>
            <wp:wrapNone/>
            <wp:docPr id="3" name="logo.png" descr="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9" cstate="print">
                      <a:clrChange>
                        <a:clrFrom>
                          <a:srgbClr xmlns:a14="http://schemas.microsoft.com/office/drawing/2010/main" val="FFFFFF" mc:Ignorable=""/>
                        </a:clrFrom>
                        <a:clrTo>
                          <a:srgbClr xmlns:a14="http://schemas.microsoft.com/office/drawing/2010/main" val="FFFFFF" mc:Ignorable="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5948" cy="474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rPr>
          <w:noProof/>
          <w:lang w:eastAsia="fi-FI"/>
        </w:rPr>
        <w:drawing>
          <wp:inline distT="0" distB="0" distL="0" distR="0" wp14:editId="40E53B3A">
            <wp:extent cx="2228564" cy="385894"/>
            <wp:effectExtent l="0" t="0" r="0" b="0"/>
            <wp:docPr id="4" name="logo.png" descr="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9">
                      <a:clrChange>
                        <a:clrFrom>
                          <a:srgbClr xmlns:a14="http://schemas.microsoft.com/office/drawing/2010/main" val="FFFFFF" mc:Ignorable=""/>
                        </a:clrFrom>
                        <a:clrTo>
                          <a:srgbClr xmlns:a14="http://schemas.microsoft.com/office/drawing/2010/main" val="FFFFFF" mc:Ignorable="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28564" cy="385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B3EFD" w14:textId="77777777" w:rsidR="00A268CE" w:rsidRDefault="00A268CE" w:rsidP="000C7B72">
      <w:pPr>
        <w:tabs>
          <w:tab w:val="right" w:pos="9638"/>
        </w:tabs>
      </w:pPr>
    </w:p>
    <w:p w14:paraId="74CC37FD" w14:textId="77777777" w:rsidR="00A268CE" w:rsidRDefault="00A268CE" w:rsidP="000C7B72">
      <w:pPr>
        <w:tabs>
          <w:tab w:val="right" w:pos="9638"/>
        </w:tabs>
      </w:pPr>
    </w:p>
    <w:p w14:paraId="5048620F" w14:textId="77777777" w:rsidR="003B15B7" w:rsidRDefault="000C7B72" w:rsidP="000C7B72">
      <w:pPr>
        <w:tabs>
          <w:tab w:val="right" w:pos="9638"/>
        </w:tabs>
      </w:pPr>
      <w:r>
        <w:rPr>
          <w:noProof/>
          <w:lang w:eastAsia="fi-FI"/>
        </w:rPr>
        <w:drawing>
          <wp:inline distT="0" distB="0" distL="0" distR="0" wp14:editId="3A965F96">
            <wp:extent cx="2009955" cy="1449238"/>
            <wp:effectExtent l="0" t="0" r="0" b="0"/>
            <wp:docPr id="6" name="Picture 6" descr="C:\Program Files\Microsoft Office\MEDIA\CAGCAT10\j0090070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Program Files\Microsoft Office\MEDIA\CAGCAT10\j0090070.wm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596"/>
                    <a:stretch/>
                  </pic:blipFill>
                  <pic:spPr bwMode="auto">
                    <a:xfrm>
                      <a:off x="0" y="0"/>
                      <a:ext cx="2013200" cy="1451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3F7A8A" w14:textId="5C4CD3C0" w:rsidR="00A268CE" w:rsidRDefault="00A268CE">
      <w:r>
        <w:br w:type="page"/>
      </w:r>
    </w:p>
    <w:p w14:paraId="0A6461DE" w14:textId="529439CA" w:rsidR="00A268CE" w:rsidRDefault="00A268CE" w:rsidP="000C7B72">
      <w:pPr>
        <w:tabs>
          <w:tab w:val="right" w:pos="9638"/>
        </w:tabs>
      </w:pPr>
    </w:p>
    <w:p w14:paraId="61325B0C" w14:textId="77777777" w:rsidR="00566932" w:rsidRDefault="00566932" w:rsidP="000C7B72">
      <w:pPr>
        <w:tabs>
          <w:tab w:val="right" w:pos="9638"/>
        </w:tabs>
      </w:pPr>
    </w:p>
    <w:p w14:paraId="63DBBEF0" w14:textId="77777777" w:rsidR="00566932" w:rsidRDefault="00566932" w:rsidP="000C7B72">
      <w:pPr>
        <w:tabs>
          <w:tab w:val="right" w:pos="9638"/>
        </w:tabs>
      </w:pPr>
    </w:p>
    <w:p w14:paraId="5887763A" w14:textId="1B79C923" w:rsidR="000C7B72" w:rsidRDefault="00A268CE" w:rsidP="000C7B72">
      <w:pPr>
        <w:tabs>
          <w:tab w:val="right" w:pos="9638"/>
        </w:tabs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editId="41937DFF">
                <wp:simplePos x="0" y="0"/>
                <wp:positionH relativeFrom="column">
                  <wp:posOffset>278765</wp:posOffset>
                </wp:positionH>
                <wp:positionV relativeFrom="paragraph">
                  <wp:posOffset>7620</wp:posOffset>
                </wp:positionV>
                <wp:extent cx="3581400" cy="860425"/>
                <wp:effectExtent l="0" t="0" r="0" b="0"/>
                <wp:wrapNone/>
                <wp:docPr id="8215" name="Text Box 8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64AA7DC" w14:textId="5E7603C4" w:rsidR="00A268CE" w:rsidRPr="00A268CE" w:rsidRDefault="00A268CE" w:rsidP="008F55D2">
                            <w:pPr>
                              <w:tabs>
                                <w:tab w:val="right" w:pos="9638"/>
                              </w:tabs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© Kari J Keinonen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215" o:spid="_x0000_s1026" type="#_x0000_t202" style="position:absolute;margin-left:21.95pt;margin-top:.6pt;width:282pt;height:67.75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" filled="f" stroked="f">
                <v:textbox style="mso-fit-shape-to-text:t">
                  <w:txbxContent>
                    <w:p w14:paraId="664AA7DC" w14:textId="5E7603C4" w:rsidR="00A268CE" w:rsidRPr="00A268CE" w:rsidRDefault="00A268CE" w:rsidP="008F55D2">
                      <w:pPr>
                        <w:tabs>
                          <w:tab w:val="right" w:pos="9638"/>
                        </w:tabs>
                        <w:jc w:val="center"/>
                        <w:rPr>
                          <w:b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© Kari J Keinonen </w:t>
                      </w:r>
                    </w:p>
                  </w:txbxContent>
                </v:textbox>
              </v:shape>
            </w:pict>
          </mc:Fallback>
        </mc:AlternateContent>
      </w:r>
    </w:p>
    <w:p w14:paraId="29D42169" w14:textId="04B90368" w:rsidR="003B15B7" w:rsidRDefault="003B15B7" w:rsidP="000C7B72">
      <w:pPr>
        <w:tabs>
          <w:tab w:val="right" w:pos="9638"/>
        </w:tabs>
        <w:jc w:val="center"/>
      </w:pPr>
    </w:p>
    <w:p w14:paraId="0A404FCD" w14:textId="37552793" w:rsidR="00A268CE" w:rsidRDefault="00A268CE" w:rsidP="000C7B72">
      <w:pPr>
        <w:tabs>
          <w:tab w:val="right" w:pos="9638"/>
        </w:tabs>
        <w:jc w:val="center"/>
      </w:pPr>
    </w:p>
    <w:p w14:paraId="19FCD097" w14:textId="77777777" w:rsidR="00A268CE" w:rsidRDefault="00A268CE" w:rsidP="000C7B72">
      <w:pPr>
        <w:tabs>
          <w:tab w:val="right" w:pos="9638"/>
        </w:tabs>
        <w:jc w:val="center"/>
      </w:pPr>
    </w:p>
    <w:p w14:paraId="12DAF665" w14:textId="77777777" w:rsidR="00A268CE" w:rsidRDefault="00A268CE" w:rsidP="000C7B72">
      <w:pPr>
        <w:tabs>
          <w:tab w:val="right" w:pos="9638"/>
        </w:tabs>
        <w:jc w:val="center"/>
      </w:pPr>
    </w:p>
    <w:p w14:paraId="752B3A62" w14:textId="77777777" w:rsidR="00A268CE" w:rsidRDefault="00A268CE" w:rsidP="000C7B72">
      <w:pPr>
        <w:tabs>
          <w:tab w:val="right" w:pos="9638"/>
        </w:tabs>
        <w:jc w:val="center"/>
      </w:pPr>
    </w:p>
    <w:p w14:paraId="166BBC90" w14:textId="77777777" w:rsidR="00A268CE" w:rsidRDefault="00A268CE" w:rsidP="000C7B72">
      <w:pPr>
        <w:tabs>
          <w:tab w:val="right" w:pos="9638"/>
        </w:tabs>
        <w:jc w:val="center"/>
      </w:pPr>
    </w:p>
    <w:p w14:paraId="6D58D653" w14:textId="77777777" w:rsidR="00A268CE" w:rsidRDefault="00A268CE" w:rsidP="000C7B72">
      <w:pPr>
        <w:tabs>
          <w:tab w:val="right" w:pos="9638"/>
        </w:tabs>
        <w:jc w:val="center"/>
      </w:pPr>
      <w:bookmarkStart w:id="0" w:name="_GoBack"/>
      <w:bookmarkEnd w:id="0"/>
    </w:p>
    <w:p w14:paraId="04231482" w14:textId="77777777" w:rsidR="00A268CE" w:rsidRDefault="00A268CE" w:rsidP="000C7B72">
      <w:pPr>
        <w:tabs>
          <w:tab w:val="right" w:pos="9638"/>
        </w:tabs>
        <w:jc w:val="center"/>
      </w:pPr>
    </w:p>
    <w:p w14:paraId="50D67759" w14:textId="77777777" w:rsidR="00A268CE" w:rsidRDefault="00A268CE" w:rsidP="000C7B72">
      <w:pPr>
        <w:tabs>
          <w:tab w:val="right" w:pos="9638"/>
        </w:tabs>
        <w:jc w:val="center"/>
      </w:pPr>
    </w:p>
    <w:p w14:paraId="4EAD6D0B" w14:textId="77777777" w:rsidR="00A268CE" w:rsidRDefault="00A268CE" w:rsidP="000C7B72">
      <w:pPr>
        <w:tabs>
          <w:tab w:val="right" w:pos="9638"/>
        </w:tabs>
        <w:jc w:val="center"/>
      </w:pPr>
    </w:p>
    <w:p w14:paraId="6E3D256C" w14:textId="77777777" w:rsidR="00A268CE" w:rsidRDefault="00A268CE" w:rsidP="000C7B72">
      <w:pPr>
        <w:tabs>
          <w:tab w:val="right" w:pos="9638"/>
        </w:tabs>
        <w:jc w:val="center"/>
      </w:pPr>
    </w:p>
    <w:p w14:paraId="3AD185B0" w14:textId="48C46F18" w:rsidR="00A268CE" w:rsidRDefault="00A268CE" w:rsidP="000C7B72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editId="62C692C8">
                <wp:simplePos x="0" y="0"/>
                <wp:positionH relativeFrom="column">
                  <wp:posOffset>1288415</wp:posOffset>
                </wp:positionH>
                <wp:positionV relativeFrom="paragraph">
                  <wp:posOffset>316865</wp:posOffset>
                </wp:positionV>
                <wp:extent cx="3581400" cy="3362325"/>
                <wp:effectExtent l="0" t="0" r="0" b="0"/>
                <wp:wrapNone/>
                <wp:docPr id="8219" name="Text Box 8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3362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8864FE3" w14:textId="77777777" w:rsidR="00A268CE" w:rsidRPr="00A268CE" w:rsidRDefault="00A268CE" w:rsidP="008F55D2">
                            <w:pPr>
                              <w:tabs>
                                <w:tab w:val="right" w:pos="9638"/>
                              </w:tabs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© Kari J Keinonen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CirclePour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219" o:spid="_x0000_s1027" type="#_x0000_t202" style="position:absolute;left:0;text-align:left;margin-left:101.45pt;margin-top:24.95pt;width:282pt;height:264.75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" filled="f" stroked="f">
                <v:textbox>
                  <w:txbxContent>
                    <w:p w14:paraId="28864FE3" w14:textId="77777777" w:rsidR="00A268CE" w:rsidRPr="00A268CE" w:rsidRDefault="00A268CE" w:rsidP="008F55D2">
                      <w:pPr>
                        <w:tabs>
                          <w:tab w:val="right" w:pos="9638"/>
                        </w:tabs>
                        <w:jc w:val="center"/>
                        <w:rPr>
                          <w:b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© Kari J Keinonen </w:t>
                      </w:r>
                    </w:p>
                  </w:txbxContent>
                </v:textbox>
              </v:shape>
            </w:pict>
          </mc:Fallback>
        </mc:AlternateContent>
      </w:r>
    </w:p>
    <w:p w14:paraId="13028888" w14:textId="77777777" w:rsidR="00A268CE" w:rsidRDefault="00A268CE" w:rsidP="000C7B72">
      <w:pPr>
        <w:tabs>
          <w:tab w:val="right" w:pos="9638"/>
        </w:tabs>
        <w:jc w:val="center"/>
        <w:sectPr w:rsidR="00A268CE" w:rsidSect="00E07A68">
          <w:headerReference w:type="even" r:id="rId10"/>
          <w:headerReference w:type="default" r:id="rId11"/>
          <w:headerReference w:type="first" r:id="rId12"/>
          <w:type w:val="continuous"/>
          <w:pgSz w:w="11906" w:h="16838"/>
          <w:pgMar w:top="1417" w:right="1134" w:bottom="1417" w:left="1134" w:header="708" w:footer="708" w:gutter="0"/>
          <w:cols w:space="708"/>
          <w:docGrid w:linePitch="360"/>
        </w:sectPr>
      </w:pPr>
    </w:p>
    <w:p w14:paraId="4203D027" w14:textId="27AAEB4B" w:rsidR="00A268CE" w:rsidRDefault="00A268CE">
      <w:r>
        <w:lastRenderedPageBreak/>
        <w:br w:type="page"/>
      </w:r>
    </w:p>
    <w:p w14:paraId="631154BD" w14:textId="77777777" w:rsidR="003B15B7" w:rsidRDefault="003B15B7" w:rsidP="000C7B72">
      <w:pPr>
        <w:tabs>
          <w:tab w:val="right" w:pos="9638"/>
        </w:tabs>
        <w:jc w:val="center"/>
      </w:pPr>
    </w:p>
    <w:p w14:paraId="275538A5" w14:textId="77777777" w:rsidR="003B15B7" w:rsidRDefault="003B15B7" w:rsidP="000C7B72">
      <w:pPr>
        <w:tabs>
          <w:tab w:val="right" w:pos="9638"/>
        </w:tabs>
        <w:jc w:val="center"/>
      </w:pPr>
    </w:p>
    <w:p w14:paraId="643FF128" w14:textId="52508FC9" w:rsidR="003B15B7" w:rsidRDefault="003B15B7" w:rsidP="000C7B72">
      <w:pPr>
        <w:tabs>
          <w:tab w:val="right" w:pos="9638"/>
        </w:tabs>
        <w:jc w:val="center"/>
      </w:pPr>
      <w:r>
        <w:t>Matemaattinen laskentakaava kirjoitettuna kuvaksi</w:t>
      </w:r>
    </w:p>
    <w:p w14:paraId="79CBDB09" w14:textId="204E342E" w:rsidR="00E07A68" w:rsidRDefault="009452A2" w:rsidP="000C7B72">
      <w:pPr>
        <w:tabs>
          <w:tab w:val="right" w:pos="9638"/>
        </w:tabs>
        <w:jc w:val="center"/>
      </w:pPr>
      <w:r w:rsidRPr="003B15B7">
        <w:rPr>
          <w:position w:val="-24"/>
        </w:rPr>
        <w:object w:dxaOrig="198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6pt;height:66pt" o:ole="">
            <v:imagedata r:id="rId13" o:title=""/>
          </v:shape>
          <o:OLEObject Type="Embed" ProgID="Equation.3" ShapeID="_x0000_i1025" DrawAspect="Content" ObjectID="_1331733458" r:id="rId14"/>
        </w:object>
      </w:r>
    </w:p>
    <w:p w14:paraId="7496D5CC" w14:textId="77777777" w:rsidR="003B15B7" w:rsidRDefault="003B15B7" w:rsidP="000C7B72">
      <w:pPr>
        <w:tabs>
          <w:tab w:val="right" w:pos="9638"/>
        </w:tabs>
        <w:jc w:val="center"/>
      </w:pPr>
    </w:p>
    <w:p w14:paraId="3FBCB412" w14:textId="1E0295F7" w:rsidR="003B15B7" w:rsidRDefault="003B15B7" w:rsidP="000C7B72">
      <w:pPr>
        <w:tabs>
          <w:tab w:val="right" w:pos="9638"/>
        </w:tabs>
        <w:jc w:val="center"/>
      </w:pPr>
    </w:p>
    <w:p w14:paraId="2284746A" w14:textId="3A4AA523" w:rsidR="003B15B7" w:rsidRDefault="003B15B7">
      <w:r>
        <w:br w:type="page"/>
      </w:r>
    </w:p>
    <w:p w14:paraId="5CADF9D1" w14:textId="77777777" w:rsidR="003B15B7" w:rsidRDefault="003B15B7">
      <w:pPr>
        <w:tabs>
          <w:tab w:val="right" w:pos="9638"/>
        </w:tabs>
        <w:jc w:val="center"/>
      </w:pPr>
    </w:p>
    <w:p w14:paraId="17A638FC" w14:textId="6CCF1818" w:rsidR="00711D7A" w:rsidRDefault="00711D7A">
      <w:pPr>
        <w:tabs>
          <w:tab w:val="right" w:pos="9638"/>
        </w:tabs>
        <w:jc w:val="center"/>
      </w:pPr>
    </w:p>
    <w:p w14:paraId="5EE4CD39" w14:textId="29B78C4A" w:rsidR="00711D7A" w:rsidRDefault="00711D7A">
      <w:pPr>
        <w:tabs>
          <w:tab w:val="right" w:pos="9638"/>
        </w:tabs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208F0096">
                <wp:simplePos x="0" y="0"/>
                <wp:positionH relativeFrom="column">
                  <wp:posOffset>1040130</wp:posOffset>
                </wp:positionH>
                <wp:positionV relativeFrom="paragraph">
                  <wp:posOffset>478790</wp:posOffset>
                </wp:positionV>
                <wp:extent cx="1464945" cy="654050"/>
                <wp:effectExtent l="0" t="0" r="1905" b="0"/>
                <wp:wrapNone/>
                <wp:docPr id="7534" name="Rectangle 7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4945" cy="654050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94335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34" o:spid="_x0000_s1026" style="position:absolute;margin-left:81.9pt;margin-top:37.7pt;width:115.35pt;height:5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" fillcolor="#f94335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21AA626F">
                <wp:simplePos x="0" y="0"/>
                <wp:positionH relativeFrom="column">
                  <wp:posOffset>860425</wp:posOffset>
                </wp:positionH>
                <wp:positionV relativeFrom="paragraph">
                  <wp:posOffset>179705</wp:posOffset>
                </wp:positionV>
                <wp:extent cx="1784350" cy="415925"/>
                <wp:effectExtent l="19050" t="19050" r="6350" b="3175"/>
                <wp:wrapNone/>
                <wp:docPr id="7535" name="Rectangle 7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4350" cy="41592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272727" mc:Ignorable=""/>
                        </a:solidFill>
                        <a:ln w="285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35" o:spid="_x0000_s1026" style="position:absolute;margin-left:67.75pt;margin-top:14.15pt;width:140.5pt;height:3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" fillcolor="#272727" strokeweight="2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editId="6FC9896F">
                <wp:simplePos x="0" y="0"/>
                <wp:positionH relativeFrom="column">
                  <wp:posOffset>1168400</wp:posOffset>
                </wp:positionH>
                <wp:positionV relativeFrom="paragraph">
                  <wp:posOffset>701040</wp:posOffset>
                </wp:positionV>
                <wp:extent cx="424180" cy="290195"/>
                <wp:effectExtent l="0" t="0" r="0" b="0"/>
                <wp:wrapNone/>
                <wp:docPr id="7536" name="Rectangle 7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18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36" o:spid="_x0000_s1026" style="position:absolute;margin-left:92pt;margin-top:55.2pt;width:33.4pt;height:22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" fillcolor="#d8d8d8" strokeweight="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6B31C7C4">
                <wp:simplePos x="0" y="0"/>
                <wp:positionH relativeFrom="column">
                  <wp:posOffset>1911985</wp:posOffset>
                </wp:positionH>
                <wp:positionV relativeFrom="paragraph">
                  <wp:posOffset>701040</wp:posOffset>
                </wp:positionV>
                <wp:extent cx="424180" cy="290195"/>
                <wp:effectExtent l="0" t="0" r="0" b="0"/>
                <wp:wrapNone/>
                <wp:docPr id="7537" name="Rectangle 7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18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37" o:spid="_x0000_s1026" style="position:absolute;margin-left:150.55pt;margin-top:55.2pt;width:33.4pt;height:22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" fillcolor="#d8d8d8" strokeweight="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editId="65B1A5C8">
                <wp:simplePos x="0" y="0"/>
                <wp:positionH relativeFrom="column">
                  <wp:posOffset>1433195</wp:posOffset>
                </wp:positionH>
                <wp:positionV relativeFrom="paragraph">
                  <wp:posOffset>0</wp:posOffset>
                </wp:positionV>
                <wp:extent cx="208280" cy="312420"/>
                <wp:effectExtent l="0" t="0" r="1270" b="0"/>
                <wp:wrapNone/>
                <wp:docPr id="7538" name="Rectangle 7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280" cy="312420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F0000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38" o:spid="_x0000_s1026" style="position:absolute;margin-left:112.85pt;margin-top:0;width:16.4pt;height:24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" fillcolor="red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59263" behindDoc="0" locked="0" layoutInCell="1" allowOverlap="1" wp14:editId="07F9A058">
                <wp:simplePos x="0" y="0"/>
                <wp:positionH relativeFrom="column">
                  <wp:posOffset>4253230</wp:posOffset>
                </wp:positionH>
                <wp:positionV relativeFrom="paragraph">
                  <wp:posOffset>0</wp:posOffset>
                </wp:positionV>
                <wp:extent cx="213360" cy="315595"/>
                <wp:effectExtent l="0" t="0" r="0" b="8255"/>
                <wp:wrapNone/>
                <wp:docPr id="3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360" cy="3155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F0000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334.9pt;margin-top:0;width:16.8pt;height:24.85pt;z-index:25165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" fillcolor="red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editId="0E890758">
                <wp:simplePos x="0" y="0"/>
                <wp:positionH relativeFrom="column">
                  <wp:posOffset>4732020</wp:posOffset>
                </wp:positionH>
                <wp:positionV relativeFrom="paragraph">
                  <wp:posOffset>701040</wp:posOffset>
                </wp:positionV>
                <wp:extent cx="426720" cy="290195"/>
                <wp:effectExtent l="0" t="0" r="0" b="0"/>
                <wp:wrapNone/>
                <wp:docPr id="29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372.6pt;margin-top:55.2pt;width:33.6pt;height:22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" fillcolor="#d8d8d8" strokeweight="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editId="39EB775D">
                <wp:simplePos x="0" y="0"/>
                <wp:positionH relativeFrom="column">
                  <wp:posOffset>3988435</wp:posOffset>
                </wp:positionH>
                <wp:positionV relativeFrom="paragraph">
                  <wp:posOffset>701040</wp:posOffset>
                </wp:positionV>
                <wp:extent cx="426720" cy="290195"/>
                <wp:effectExtent l="0" t="0" r="0" b="0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314.05pt;margin-top:55.2pt;width:33.6pt;height:22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" fillcolor="#d8d8d8" strokeweight="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editId="194EEDB3">
                <wp:simplePos x="0" y="0"/>
                <wp:positionH relativeFrom="column">
                  <wp:posOffset>3680460</wp:posOffset>
                </wp:positionH>
                <wp:positionV relativeFrom="paragraph">
                  <wp:posOffset>179705</wp:posOffset>
                </wp:positionV>
                <wp:extent cx="1785620" cy="418465"/>
                <wp:effectExtent l="19050" t="19050" r="5080" b="635"/>
                <wp:wrapNone/>
                <wp:docPr id="25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5620" cy="41846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272727" mc:Ignorable=""/>
                        </a:solidFill>
                        <a:ln w="285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289.8pt;margin-top:14.15pt;width:140.6pt;height:32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" fillcolor="#272727" strokeweight="2.25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i-FI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editId="0401A760">
                <wp:simplePos x="0" y="0"/>
                <wp:positionH relativeFrom="column">
                  <wp:posOffset>3860165</wp:posOffset>
                </wp:positionH>
                <wp:positionV relativeFrom="paragraph">
                  <wp:posOffset>478790</wp:posOffset>
                </wp:positionV>
                <wp:extent cx="1469390" cy="657860"/>
                <wp:effectExtent l="0" t="0" r="0" b="8890"/>
                <wp:wrapNone/>
                <wp:docPr id="23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9390" cy="657860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94335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303.95pt;margin-top:37.7pt;width:115.7pt;height:51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" fillcolor="#f94335"/>
            </w:pict>
          </mc:Fallback>
        </mc:AlternateContent>
      </w:r>
    </w:p>
    <w:p w14:paraId="0AA1EDF5" w14:textId="24E07D34" w:rsidR="00711D7A" w:rsidRDefault="00711D7A">
      <w:pPr>
        <w:tabs>
          <w:tab w:val="right" w:pos="9638"/>
        </w:tabs>
        <w:jc w:val="center"/>
      </w:pPr>
    </w:p>
    <w:p w14:paraId="01329937" w14:textId="2477C78A" w:rsidR="00711D7A" w:rsidRDefault="00711D7A">
      <w:pPr>
        <w:tabs>
          <w:tab w:val="right" w:pos="9638"/>
        </w:tabs>
        <w:jc w:val="center"/>
      </w:pPr>
    </w:p>
    <w:p w14:paraId="0D2C71DB" w14:textId="77777777" w:rsidR="00711D7A" w:rsidRDefault="00711D7A">
      <w:pPr>
        <w:tabs>
          <w:tab w:val="right" w:pos="9638"/>
        </w:tabs>
        <w:jc w:val="center"/>
      </w:pPr>
    </w:p>
    <w:p w14:paraId="7D188BBD" w14:textId="77777777" w:rsidR="00711D7A" w:rsidRDefault="00711D7A">
      <w:pPr>
        <w:tabs>
          <w:tab w:val="right" w:pos="9638"/>
        </w:tabs>
        <w:jc w:val="center"/>
      </w:pPr>
    </w:p>
    <w:p w14:paraId="31B5CB4F" w14:textId="77777777" w:rsidR="00711D7A" w:rsidRDefault="00711D7A">
      <w:pPr>
        <w:tabs>
          <w:tab w:val="right" w:pos="9638"/>
        </w:tabs>
        <w:jc w:val="center"/>
      </w:pPr>
    </w:p>
    <w:p w14:paraId="26455850" w14:textId="77777777" w:rsidR="00711D7A" w:rsidRDefault="00711D7A">
      <w:pPr>
        <w:tabs>
          <w:tab w:val="right" w:pos="9638"/>
        </w:tabs>
        <w:jc w:val="center"/>
      </w:pPr>
    </w:p>
    <w:p w14:paraId="4D59BAE5" w14:textId="77777777" w:rsidR="00711D7A" w:rsidRDefault="00711D7A">
      <w:pPr>
        <w:tabs>
          <w:tab w:val="right" w:pos="9638"/>
        </w:tabs>
        <w:jc w:val="center"/>
      </w:pPr>
    </w:p>
    <w:p w14:paraId="0663C820" w14:textId="77777777" w:rsidR="00711D7A" w:rsidRDefault="00711D7A">
      <w:pPr>
        <w:tabs>
          <w:tab w:val="right" w:pos="9638"/>
        </w:tabs>
        <w:jc w:val="center"/>
      </w:pPr>
    </w:p>
    <w:p w14:paraId="3D011A70" w14:textId="77777777" w:rsidR="00711D7A" w:rsidRDefault="00711D7A">
      <w:pPr>
        <w:tabs>
          <w:tab w:val="right" w:pos="9638"/>
        </w:tabs>
        <w:jc w:val="center"/>
      </w:pPr>
    </w:p>
    <w:p w14:paraId="6E6017F9" w14:textId="77777777" w:rsidR="00711D7A" w:rsidRDefault="00711D7A">
      <w:pPr>
        <w:tabs>
          <w:tab w:val="right" w:pos="9638"/>
        </w:tabs>
        <w:jc w:val="center"/>
      </w:pPr>
    </w:p>
    <w:p w14:paraId="77848AC3" w14:textId="77777777" w:rsidR="00711D7A" w:rsidRDefault="00711D7A">
      <w:pPr>
        <w:tabs>
          <w:tab w:val="right" w:pos="9638"/>
        </w:tabs>
        <w:jc w:val="center"/>
      </w:pPr>
    </w:p>
    <w:p w14:paraId="32CC5CD7" w14:textId="77777777" w:rsidR="00711D7A" w:rsidRDefault="00711D7A">
      <w:pPr>
        <w:tabs>
          <w:tab w:val="right" w:pos="9638"/>
        </w:tabs>
        <w:jc w:val="center"/>
      </w:pPr>
    </w:p>
    <w:p w14:paraId="651283A3" w14:textId="77777777" w:rsidR="00711D7A" w:rsidRDefault="00711D7A">
      <w:pPr>
        <w:tabs>
          <w:tab w:val="right" w:pos="9638"/>
        </w:tabs>
        <w:jc w:val="center"/>
      </w:pPr>
    </w:p>
    <w:p w14:paraId="1250F4C3" w14:textId="77777777" w:rsidR="00711D7A" w:rsidRDefault="00711D7A">
      <w:pPr>
        <w:tabs>
          <w:tab w:val="right" w:pos="9638"/>
        </w:tabs>
        <w:jc w:val="center"/>
      </w:pPr>
    </w:p>
    <w:p w14:paraId="46CA8992" w14:textId="77777777" w:rsidR="00711D7A" w:rsidRDefault="00711D7A">
      <w:pPr>
        <w:tabs>
          <w:tab w:val="right" w:pos="9638"/>
        </w:tabs>
        <w:jc w:val="center"/>
      </w:pPr>
    </w:p>
    <w:p w14:paraId="34D57407" w14:textId="77777777" w:rsidR="00A268CE" w:rsidRDefault="00A268CE">
      <w:pPr>
        <w:tabs>
          <w:tab w:val="right" w:pos="9638"/>
        </w:tabs>
        <w:jc w:val="center"/>
      </w:pPr>
    </w:p>
    <w:p w14:paraId="7BD0F71F" w14:textId="77777777" w:rsidR="00A268CE" w:rsidRDefault="00A268CE">
      <w:pPr>
        <w:tabs>
          <w:tab w:val="right" w:pos="9638"/>
        </w:tabs>
        <w:jc w:val="center"/>
      </w:pPr>
    </w:p>
    <w:p w14:paraId="1AA56483" w14:textId="77777777" w:rsidR="00A268CE" w:rsidRDefault="00A268CE">
      <w:pPr>
        <w:tabs>
          <w:tab w:val="right" w:pos="9638"/>
        </w:tabs>
        <w:jc w:val="center"/>
      </w:pPr>
    </w:p>
    <w:p w14:paraId="560DBFFE" w14:textId="0AD05203" w:rsidR="00A268CE" w:rsidRDefault="00A268CE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editId="42A125B5">
                <wp:simplePos x="0" y="0"/>
                <wp:positionH relativeFrom="column">
                  <wp:posOffset>2421255</wp:posOffset>
                </wp:positionH>
                <wp:positionV relativeFrom="paragraph">
                  <wp:posOffset>211455</wp:posOffset>
                </wp:positionV>
                <wp:extent cx="1221740" cy="1221740"/>
                <wp:effectExtent l="0" t="0" r="0" b="0"/>
                <wp:wrapNone/>
                <wp:docPr id="8250" name="Rectangle 8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740" cy="12217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style="position:absolute;margin-left:190.65pt;margin-top:16.65pt;width:96.2pt;height:96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" filled="f" strokecolor="#e46c0a [2409]" strokeweight="2pt"/>
            </w:pict>
          </mc:Fallback>
        </mc:AlternateContent>
      </w: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editId="3B306F8A">
                <wp:simplePos x="0" y="0"/>
                <wp:positionH relativeFrom="column">
                  <wp:posOffset>629920</wp:posOffset>
                </wp:positionH>
                <wp:positionV relativeFrom="paragraph">
                  <wp:posOffset>211455</wp:posOffset>
                </wp:positionV>
                <wp:extent cx="1221740" cy="1221740"/>
                <wp:effectExtent l="0" t="0" r="0" b="0"/>
                <wp:wrapNone/>
                <wp:docPr id="8247" name="Oval 8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740" cy="1221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" o:spid="_x0000_s1026" style="position:absolute;margin-left:49.6pt;margin-top:16.65pt;width:96.2pt;height:96.2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" filled="f" strokecolor="#e46c0a [2409]" strokeweight="2pt"/>
            </w:pict>
          </mc:Fallback>
        </mc:AlternateContent>
      </w:r>
    </w:p>
    <w:p w14:paraId="688B5B46" w14:textId="5A73FEAD" w:rsidR="00A268CE" w:rsidRDefault="00A268CE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editId="1834F4D4">
                <wp:simplePos x="0" y="0"/>
                <wp:positionH relativeFrom="column">
                  <wp:posOffset>4212590</wp:posOffset>
                </wp:positionH>
                <wp:positionV relativeFrom="paragraph">
                  <wp:posOffset>138430</wp:posOffset>
                </wp:positionV>
                <wp:extent cx="1459230" cy="722630"/>
                <wp:effectExtent l="0" t="19050" r="26670" b="20320"/>
                <wp:wrapNone/>
                <wp:docPr id="8251" name="Right Arrow 8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9230" cy="72263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" o:spid="_x0000_s1026" type="#_x0000_t13" style="position:absolute;margin-left:331.7pt;margin-top:10.9pt;width:114.9pt;height:56.9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" adj="16252" filled="f" strokecolor="#e46c0a [2409]" strokeweight="2pt"/>
            </w:pict>
          </mc:Fallback>
        </mc:AlternateContent>
      </w:r>
    </w:p>
    <w:p w14:paraId="09B11FF2" w14:textId="4FD0D853" w:rsidR="00A268CE" w:rsidRDefault="00A268CE">
      <w:r>
        <w:br w:type="page"/>
      </w:r>
    </w:p>
    <w:p w14:paraId="1A07B5C8" w14:textId="77777777" w:rsidR="00A268CE" w:rsidRDefault="00A268CE"/>
    <w:p w14:paraId="23656156" w14:textId="77777777" w:rsidR="00DB19CA" w:rsidRDefault="00DB19CA">
      <w:pPr>
        <w:tabs>
          <w:tab w:val="right" w:pos="9638"/>
        </w:tabs>
        <w:jc w:val="center"/>
      </w:pPr>
    </w:p>
    <w:p w14:paraId="0353E555" w14:textId="7031BD23" w:rsidR="00DB19CA" w:rsidRDefault="00DB19CA">
      <w:pPr>
        <w:tabs>
          <w:tab w:val="right" w:pos="9638"/>
        </w:tabs>
        <w:jc w:val="center"/>
      </w:pPr>
      <w:r w:rsidRPr="00A268CE"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editId="5D1E60AB">
                <wp:simplePos x="0" y="0"/>
                <wp:positionH relativeFrom="column">
                  <wp:posOffset>1424904</wp:posOffset>
                </wp:positionH>
                <wp:positionV relativeFrom="paragraph">
                  <wp:posOffset>51839</wp:posOffset>
                </wp:positionV>
                <wp:extent cx="213360" cy="315595"/>
                <wp:effectExtent l="0" t="0" r="0" b="8255"/>
                <wp:wrapNone/>
                <wp:docPr id="8222" name="Rectangle 8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360" cy="3155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F0000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22" o:spid="_x0000_s1026" style="position:absolute;margin-left:112.2pt;margin-top:4.1pt;width:16.8pt;height:24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" fillcolor="red"/>
            </w:pict>
          </mc:Fallback>
        </mc:AlternateContent>
      </w:r>
      <w:r>
        <w:rPr>
          <w:noProof/>
          <w:lang w:eastAsia="fi-FI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editId="593FBE8B">
                <wp:simplePos x="0" y="0"/>
                <wp:positionH relativeFrom="column">
                  <wp:posOffset>3629660</wp:posOffset>
                </wp:positionH>
                <wp:positionV relativeFrom="paragraph">
                  <wp:posOffset>61595</wp:posOffset>
                </wp:positionV>
                <wp:extent cx="1785620" cy="1136015"/>
                <wp:effectExtent l="19050" t="0" r="5080" b="6985"/>
                <wp:wrapNone/>
                <wp:docPr id="8246" name="Group 82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5620" cy="1136014"/>
                          <a:chOff x="0" y="0"/>
                          <a:chExt cx="1785620" cy="1136425"/>
                        </a:xfrm>
                      </wpg:grpSpPr>
                      <wps:wsp>
                        <wps:cNvPr id="8320" name="Rectangle 8320"/>
                        <wps:cNvSpPr>
                          <a:spLocks noChangeArrowheads="1"/>
                        </wps:cNvSpPr>
                        <wps:spPr bwMode="auto">
                          <a:xfrm>
                            <a:off x="581114" y="0"/>
                            <a:ext cx="213360" cy="315595"/>
                          </a:xfrm>
                          <a:prstGeom prst="rect">
                            <a:avLst/>
                          </a:prstGeom>
                          <a:solidFill>
                            <a:srgbClr xmlns:a14="http://schemas.microsoft.com/office/drawing/2010/main" val="FF0000" mc:Ignorable=""/>
                          </a:solidFill>
                          <a:ln w="9525">
                            <a:solidFill>
                              <a:srgbClr xmlns:a14="http://schemas.microsoft.com/office/drawing/2010/main" val="000000" mc:Ignorable="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1" name="Rectangle 8321"/>
                        <wps:cNvSpPr>
                          <a:spLocks noChangeArrowheads="1"/>
                        </wps:cNvSpPr>
                        <wps:spPr bwMode="auto">
                          <a:xfrm>
                            <a:off x="188008" y="478565"/>
                            <a:ext cx="1469390" cy="657860"/>
                          </a:xfrm>
                          <a:prstGeom prst="rect">
                            <a:avLst/>
                          </a:prstGeom>
                          <a:solidFill>
                            <a:srgbClr xmlns:a14="http://schemas.microsoft.com/office/drawing/2010/main" val="F94335" mc:Ignorable=""/>
                          </a:solidFill>
                          <a:ln w="9525">
                            <a:solidFill>
                              <a:srgbClr xmlns:a14="http://schemas.microsoft.com/office/drawing/2010/main" val="000000" mc:Ignorable="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2" name="Rectangle 8322"/>
                        <wps:cNvSpPr>
                          <a:spLocks noChangeArrowheads="1"/>
                        </wps:cNvSpPr>
                        <wps:spPr bwMode="auto">
                          <a:xfrm>
                            <a:off x="0" y="179462"/>
                            <a:ext cx="1785620" cy="418465"/>
                          </a:xfrm>
                          <a:prstGeom prst="rect">
                            <a:avLst/>
                          </a:prstGeom>
                          <a:solidFill>
                            <a:srgbClr xmlns:a14="http://schemas.microsoft.com/office/drawing/2010/main" val="272727" mc:Ignorable=""/>
                          </a:solidFill>
                          <a:ln w="28575">
                            <a:solidFill>
                              <a:srgbClr xmlns:a14="http://schemas.microsoft.com/office/drawing/2010/main" val="000000" mc:Ignorable="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3" name="Rectangle 8323"/>
                        <wps:cNvSpPr>
                          <a:spLocks noChangeArrowheads="1"/>
                        </wps:cNvSpPr>
                        <wps:spPr bwMode="auto">
                          <a:xfrm>
                            <a:off x="316195" y="700755"/>
                            <a:ext cx="426720" cy="290195"/>
                          </a:xfrm>
                          <a:prstGeom prst="rect">
                            <a:avLst/>
                          </a:prstGeom>
                          <a:solidFill>
                            <a:srgbClr xmlns:a14="http://schemas.microsoft.com/office/drawing/2010/main" val="D8D8D8" mc:Ignorable=""/>
                          </a:solidFill>
                          <a:ln w="3175">
                            <a:solidFill>
                              <a:srgbClr xmlns:a14="http://schemas.microsoft.com/office/drawing/2010/main" val="000000" mc:Ignorable="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4" name="Rectangle 8324"/>
                        <wps:cNvSpPr>
                          <a:spLocks noChangeArrowheads="1"/>
                        </wps:cNvSpPr>
                        <wps:spPr bwMode="auto">
                          <a:xfrm>
                            <a:off x="1059679" y="700755"/>
                            <a:ext cx="426720" cy="290195"/>
                          </a:xfrm>
                          <a:prstGeom prst="rect">
                            <a:avLst/>
                          </a:prstGeom>
                          <a:solidFill>
                            <a:srgbClr xmlns:a14="http://schemas.microsoft.com/office/drawing/2010/main" val="D8D8D8" mc:Ignorable=""/>
                          </a:solidFill>
                          <a:ln w="3175">
                            <a:solidFill>
                              <a:srgbClr xmlns:a14="http://schemas.microsoft.com/office/drawing/2010/main" val="000000" mc:Ignorable="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319" o:spid="_x0000_s1026" style="position:absolute;margin-left:285.8pt;margin-top:4.85pt;width:140.6pt;height:89.45pt;z-index:251689984" coordsize="17856,11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">
                <v:rect id="Rectangle 8320" o:spid="_x0000_s1027" style="position:absolute;left:5811;width:2133;height:3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1VFMMA&#10;AADdAAAADwAAAGRycy9kb3ducmV2LnhtbERPS2vCQBC+F/wPywi91Y2KraauooIglB7q49DbkJ0m&#10;odnZsDs18d93D4LHj++9XPeuUVcKsfZsYDzKQBEX3tZcGjif9i9zUFGQLTaeycCNIqxXg6cl5tZ3&#10;/EXXo5QqhXDM0UAl0uZax6Iih3HkW+LE/fjgUBIMpbYBuxTuGj3JslftsObUUGFLu4qK3+OfM9D5&#10;7fd0tsCP3ZtICP3lc3suFsY8D/vNOyihXh7iu/tgDcynk7Q/vUlP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1VFMMAAADdAAAADwAAAAAAAAAAAAAAAACYAgAAZHJzL2Rv&#10;d25yZXYueG1sUEsFBgAAAAAEAAQA9QAAAIgDAAAAAA==&#10;" fillcolor="red"/>
                <v:rect id="Rectangle 8321" o:spid="_x0000_s1028" style="position:absolute;left:1880;top:4785;width:14693;height:65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b9L8MA&#10;AADdAAAADwAAAGRycy9kb3ducmV2LnhtbESPQYvCMBSE74L/IbwFb5pWYe12jSKC4mURq3h+NG/b&#10;YvNSm6jtvzfCwh6HmfmGWaw6U4sHta6yrCCeRCCIc6srLhScT9txAsJ5ZI21ZVLQk4PVcjhYYKrt&#10;k4/0yHwhAoRdigpK75tUSpeXZNBNbEMcvF/bGvRBtoXULT4D3NRyGkWf0mDFYaHEhjYl5dfsbhTM&#10;+RC76+Wuv/qf22VXYK9tlyk1+ujW3yA8df4//NfeawXJbBrD+014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b9L8MAAADdAAAADwAAAAAAAAAAAAAAAACYAgAAZHJzL2Rv&#10;d25yZXYueG1sUEsFBgAAAAAEAAQA9QAAAIgDAAAAAA==&#10;" fillcolor="#f94335"/>
                <v:rect id="Rectangle 8322" o:spid="_x0000_s1029" style="position:absolute;top:1794;width:17856;height:41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e6sUA&#10;AADdAAAADwAAAGRycy9kb3ducmV2LnhtbESPT2vCQBTE7wW/w/IK3uqmEYOkrqJSwXqr/86P7Gs2&#10;mH0bstsY++ldoeBxmJnfMLNFb2vRUesrxwreRwkI4sLpiksFx8PmbQrCB2SNtWNScCMPi/ngZYa5&#10;dlf+pm4fShEh7HNUYEJocil9YciiH7mGOHo/rrUYomxLqVu8RritZZokmbRYcVww2NDaUHHZ/1oF&#10;2cRcir/u83z8Wo155bPd6bBEpYav/fIDRKA+PMP/7a1WMB2nKTzexCc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97qxQAAAN0AAAAPAAAAAAAAAAAAAAAAAJgCAABkcnMv&#10;ZG93bnJldi54bWxQSwUGAAAAAAQABAD1AAAAigMAAAAA&#10;" fillcolor="#272727" strokeweight="2.25pt"/>
                <v:rect id="Rectangle 8323" o:spid="_x0000_s1030" style="position:absolute;left:3161;top:7007;width:4268;height:29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Ut8YA&#10;AADdAAAADwAAAGRycy9kb3ducmV2LnhtbESPQWvCQBSE7wX/w/KE3upGA0Giq4i0oadCU6vXR/aZ&#10;RLNv0+zGpP76bqHQ4zAz3zDr7WgacaPO1ZYVzGcRCOLC6ppLBYePl6clCOeRNTaWScE3OdhuJg9r&#10;TLUd+J1uuS9FgLBLUUHlfZtK6YqKDLqZbYmDd7adQR9kV0rd4RDgppGLKEqkwZrDQoUt7Ssqrnlv&#10;FLzdM7xf8FlnX2P/mfSnozlcMqUep+NuBcLT6P/Df+1XrWAZL2L4fROe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zUt8YAAADdAAAADwAAAAAAAAAAAAAAAACYAgAAZHJz&#10;L2Rvd25yZXYueG1sUEsFBgAAAAAEAAQA9QAAAIsDAAAAAA==&#10;" fillcolor="#d8d8d8" strokeweight=".25pt"/>
                <v:rect id="Rectangle 8324" o:spid="_x0000_s1031" style="position:absolute;left:10596;top:7007;width:4267;height:29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VMw8UA&#10;AADdAAAADwAAAGRycy9kb3ducmV2LnhtbESPQWvCQBSE74L/YXlCb7rRikh0FRENPRW0tl4f2dck&#10;Nvs2Zjca/fWuIPQ4zMw3zHzZmlJcqHaFZQXDQQSCOLW64EzB4Wvbn4JwHlljaZkU3MjBctHtzDHW&#10;9so7uux9JgKEXYwKcu+rWEqX5mTQDWxFHLxfWxv0QdaZ1DVeA9yUchRFE2mw4LCQY0XrnNK/fWMU&#10;fN4TvJ9wo5Nz23xPmuOPOZwSpd567WoGwlPr/8Ov9odWMH0fjeH5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ZUzDxQAAAN0AAAAPAAAAAAAAAAAAAAAAAJgCAABkcnMv&#10;ZG93bnJldi54bWxQSwUGAAAAAAQABAD1AAAAigMAAAAA&#10;" fillcolor="#d8d8d8" strokeweight=".25pt"/>
              </v:group>
            </w:pict>
          </mc:Fallback>
        </mc:AlternateContent>
      </w:r>
      <w:r w:rsidRPr="00A268CE"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editId="4C822208">
                <wp:simplePos x="0" y="0"/>
                <wp:positionH relativeFrom="column">
                  <wp:posOffset>1903095</wp:posOffset>
                </wp:positionH>
                <wp:positionV relativeFrom="paragraph">
                  <wp:posOffset>766445</wp:posOffset>
                </wp:positionV>
                <wp:extent cx="426720" cy="290195"/>
                <wp:effectExtent l="0" t="0" r="0" b="0"/>
                <wp:wrapNone/>
                <wp:docPr id="8230" name="Rectangle 8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30" o:spid="_x0000_s1026" style="position:absolute;margin-left:149.85pt;margin-top:60.35pt;width:33.6pt;height:22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" fillcolor="#d8d8d8" strokeweight=".25pt"/>
            </w:pict>
          </mc:Fallback>
        </mc:AlternateContent>
      </w:r>
      <w:r w:rsidRPr="00A268CE"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editId="147AF7D3">
                <wp:simplePos x="0" y="0"/>
                <wp:positionH relativeFrom="column">
                  <wp:posOffset>1159510</wp:posOffset>
                </wp:positionH>
                <wp:positionV relativeFrom="paragraph">
                  <wp:posOffset>766445</wp:posOffset>
                </wp:positionV>
                <wp:extent cx="426720" cy="290195"/>
                <wp:effectExtent l="0" t="0" r="0" b="0"/>
                <wp:wrapNone/>
                <wp:docPr id="8228" name="Rectangle 8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" cy="29019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D8D8D8" mc:Ignorable=""/>
                        </a:solidFill>
                        <a:ln w="31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28" o:spid="_x0000_s1026" style="position:absolute;margin-left:91.3pt;margin-top:60.35pt;width:33.6pt;height:22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" fillcolor="#d8d8d8" strokeweight=".25pt"/>
            </w:pict>
          </mc:Fallback>
        </mc:AlternateContent>
      </w:r>
      <w:r w:rsidRPr="00A268CE"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editId="4C708A6B">
                <wp:simplePos x="0" y="0"/>
                <wp:positionH relativeFrom="column">
                  <wp:posOffset>852170</wp:posOffset>
                </wp:positionH>
                <wp:positionV relativeFrom="paragraph">
                  <wp:posOffset>245110</wp:posOffset>
                </wp:positionV>
                <wp:extent cx="1785620" cy="418465"/>
                <wp:effectExtent l="19050" t="19050" r="5080" b="635"/>
                <wp:wrapNone/>
                <wp:docPr id="8226" name="Rectangle 8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5620" cy="418465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272727" mc:Ignorable=""/>
                        </a:solidFill>
                        <a:ln w="2857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26" o:spid="_x0000_s1026" style="position:absolute;margin-left:67.1pt;margin-top:19.3pt;width:140.6pt;height:32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" fillcolor="#272727" strokeweight="2.25pt"/>
            </w:pict>
          </mc:Fallback>
        </mc:AlternateContent>
      </w:r>
      <w:r w:rsidRPr="00A268CE"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editId="74A721A3">
                <wp:simplePos x="0" y="0"/>
                <wp:positionH relativeFrom="column">
                  <wp:posOffset>1031240</wp:posOffset>
                </wp:positionH>
                <wp:positionV relativeFrom="paragraph">
                  <wp:posOffset>544830</wp:posOffset>
                </wp:positionV>
                <wp:extent cx="1469390" cy="657860"/>
                <wp:effectExtent l="0" t="0" r="0" b="8890"/>
                <wp:wrapNone/>
                <wp:docPr id="8224" name="Rectangle 8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9390" cy="657860"/>
                        </a:xfrm>
                        <a:prstGeom prst="rect">
                          <a:avLst/>
                        </a:prstGeom>
                        <a:solidFill>
                          <a:srgbClr xmlns:a14="http://schemas.microsoft.com/office/drawing/2010/main" val="F94335" mc:Ignorable=""/>
                        </a:solidFill>
                        <a:ln w="9525">
                          <a:solidFill>
                            <a:srgbClr xmlns:a14="http://schemas.microsoft.com/office/drawing/2010/main" val="000000" mc:Ignorable="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24" o:spid="_x0000_s1026" style="position:absolute;margin-left:81.2pt;margin-top:42.9pt;width:115.7pt;height:51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" fillcolor="#f94335"/>
            </w:pict>
          </mc:Fallback>
        </mc:AlternateContent>
      </w:r>
    </w:p>
    <w:p w14:paraId="44918D20" w14:textId="51E6B9AA" w:rsidR="00DB19CA" w:rsidRDefault="00DB19CA">
      <w:pPr>
        <w:tabs>
          <w:tab w:val="right" w:pos="9638"/>
        </w:tabs>
        <w:jc w:val="center"/>
      </w:pPr>
    </w:p>
    <w:p w14:paraId="1EDFD4A7" w14:textId="42DA17FD" w:rsidR="00DB19CA" w:rsidRDefault="00DB19CA">
      <w:pPr>
        <w:tabs>
          <w:tab w:val="right" w:pos="9638"/>
        </w:tabs>
        <w:jc w:val="center"/>
      </w:pPr>
    </w:p>
    <w:p w14:paraId="0BEDD4DA" w14:textId="77777777" w:rsidR="00DB19CA" w:rsidRDefault="00DB19CA">
      <w:pPr>
        <w:tabs>
          <w:tab w:val="right" w:pos="9638"/>
        </w:tabs>
        <w:jc w:val="center"/>
      </w:pPr>
    </w:p>
    <w:p w14:paraId="3E0B5BEE" w14:textId="77777777" w:rsidR="00DB19CA" w:rsidRDefault="00DB19CA">
      <w:pPr>
        <w:tabs>
          <w:tab w:val="right" w:pos="9638"/>
        </w:tabs>
        <w:jc w:val="center"/>
      </w:pPr>
    </w:p>
    <w:p w14:paraId="630C90BC" w14:textId="4C181058" w:rsidR="00711D7A" w:rsidRDefault="00711D7A">
      <w:pPr>
        <w:tabs>
          <w:tab w:val="right" w:pos="9638"/>
        </w:tabs>
        <w:jc w:val="center"/>
      </w:pPr>
    </w:p>
    <w:p w14:paraId="716F59F5" w14:textId="77777777" w:rsidR="00DB19CA" w:rsidRDefault="00DB19CA">
      <w:pPr>
        <w:tabs>
          <w:tab w:val="right" w:pos="9638"/>
        </w:tabs>
        <w:jc w:val="center"/>
      </w:pPr>
    </w:p>
    <w:p w14:paraId="57DB040A" w14:textId="77777777" w:rsidR="00DB19CA" w:rsidRDefault="00DB19CA">
      <w:pPr>
        <w:tabs>
          <w:tab w:val="right" w:pos="9638"/>
        </w:tabs>
        <w:jc w:val="center"/>
      </w:pPr>
    </w:p>
    <w:p w14:paraId="0836CD07" w14:textId="77777777" w:rsidR="00DB19CA" w:rsidRDefault="00DB19CA">
      <w:pPr>
        <w:tabs>
          <w:tab w:val="right" w:pos="9638"/>
        </w:tabs>
        <w:jc w:val="center"/>
      </w:pPr>
    </w:p>
    <w:p w14:paraId="39642D68" w14:textId="77777777" w:rsidR="00DB19CA" w:rsidRDefault="00DB19CA">
      <w:pPr>
        <w:tabs>
          <w:tab w:val="right" w:pos="9638"/>
        </w:tabs>
        <w:jc w:val="center"/>
      </w:pPr>
    </w:p>
    <w:p w14:paraId="532EBA88" w14:textId="77777777" w:rsidR="00DB19CA" w:rsidRDefault="00DB19CA">
      <w:pPr>
        <w:tabs>
          <w:tab w:val="right" w:pos="9638"/>
        </w:tabs>
        <w:jc w:val="center"/>
      </w:pPr>
    </w:p>
    <w:p w14:paraId="42B6E5BF" w14:textId="77777777" w:rsidR="00DB19CA" w:rsidRDefault="00DB19CA">
      <w:pPr>
        <w:tabs>
          <w:tab w:val="right" w:pos="9638"/>
        </w:tabs>
        <w:jc w:val="center"/>
      </w:pPr>
    </w:p>
    <w:p w14:paraId="7D98B144" w14:textId="77777777" w:rsidR="00DB19CA" w:rsidRDefault="00DB19CA">
      <w:pPr>
        <w:tabs>
          <w:tab w:val="right" w:pos="9638"/>
        </w:tabs>
        <w:jc w:val="center"/>
      </w:pPr>
    </w:p>
    <w:p w14:paraId="65D57895" w14:textId="77777777" w:rsidR="00DB19CA" w:rsidRDefault="00DB19CA">
      <w:pPr>
        <w:tabs>
          <w:tab w:val="right" w:pos="9638"/>
        </w:tabs>
        <w:jc w:val="center"/>
      </w:pPr>
    </w:p>
    <w:p w14:paraId="497FE823" w14:textId="77777777" w:rsidR="00DB19CA" w:rsidRDefault="00DB19CA">
      <w:pPr>
        <w:tabs>
          <w:tab w:val="right" w:pos="9638"/>
        </w:tabs>
        <w:jc w:val="center"/>
      </w:pPr>
    </w:p>
    <w:p w14:paraId="4AF951CB" w14:textId="77777777" w:rsidR="00DB19CA" w:rsidRDefault="00DB19CA">
      <w:pPr>
        <w:tabs>
          <w:tab w:val="right" w:pos="9638"/>
        </w:tabs>
        <w:jc w:val="center"/>
      </w:pPr>
    </w:p>
    <w:p w14:paraId="3EC4349F" w14:textId="77777777" w:rsidR="005734C0" w:rsidRDefault="005734C0">
      <w:pPr>
        <w:tabs>
          <w:tab w:val="right" w:pos="9638"/>
        </w:tabs>
        <w:jc w:val="center"/>
      </w:pPr>
    </w:p>
    <w:p w14:paraId="0823805F" w14:textId="77777777" w:rsidR="005734C0" w:rsidRDefault="005734C0">
      <w:pPr>
        <w:tabs>
          <w:tab w:val="right" w:pos="9638"/>
        </w:tabs>
        <w:jc w:val="center"/>
      </w:pPr>
    </w:p>
    <w:p w14:paraId="5500705C" w14:textId="77777777" w:rsidR="005734C0" w:rsidRDefault="005734C0">
      <w:pPr>
        <w:tabs>
          <w:tab w:val="right" w:pos="9638"/>
        </w:tabs>
        <w:jc w:val="center"/>
      </w:pPr>
    </w:p>
    <w:p w14:paraId="4F0D3A8A" w14:textId="77777777" w:rsidR="005734C0" w:rsidRDefault="005734C0">
      <w:pPr>
        <w:tabs>
          <w:tab w:val="right" w:pos="9638"/>
        </w:tabs>
        <w:jc w:val="center"/>
      </w:pPr>
    </w:p>
    <w:p w14:paraId="498B9E18" w14:textId="7FE59BE3" w:rsidR="005734C0" w:rsidRDefault="005734C0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editId="436C3EE5">
                <wp:simplePos x="0" y="0"/>
                <wp:positionH relativeFrom="column">
                  <wp:posOffset>860425</wp:posOffset>
                </wp:positionH>
                <wp:positionV relativeFrom="paragraph">
                  <wp:posOffset>221615</wp:posOffset>
                </wp:positionV>
                <wp:extent cx="4827905" cy="6921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7905" cy="69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571DA3" w14:textId="3BF9D439" w:rsidR="005734C0" w:rsidRPr="005734C0" w:rsidRDefault="005734C0" w:rsidP="005734C0">
                            <w:pPr>
                              <w:rPr>
                                <w:rFonts w:cstheme="minorHAnsi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734C0">
                              <w:rPr>
                                <w:rFonts w:cstheme="minorHAnsi"/>
                              </w:rPr>
                              <w:t xml:space="preserve">Tuota tekstikehys </w:t>
                            </w:r>
                            <w:r w:rsidRPr="005734C0">
                              <w:rPr>
                                <w:b/>
                              </w:rPr>
                              <w:t>Text Box</w:t>
                            </w:r>
                            <w:r w:rsidRPr="005734C0">
                              <w:rPr>
                                <w:rFonts w:cstheme="minorHAnsi"/>
                              </w:rPr>
                              <w:t xml:space="preserve"> (Tekstikehys) </w:t>
                            </w:r>
                            <w:r w:rsidRPr="005734C0">
                              <w:rPr>
                                <w:rFonts w:cstheme="minorHAnsi"/>
                              </w:rPr>
                              <w:noBreakHyphen/>
                              <w:t xml:space="preserve">pudotusvalikon </w:t>
                            </w:r>
                            <w:r w:rsidRPr="005734C0">
                              <w:rPr>
                                <w:rFonts w:cstheme="minorHAnsi"/>
                                <w:b/>
                              </w:rPr>
                              <w:t>Draw Text Box</w:t>
                            </w:r>
                            <w:r w:rsidRPr="005734C0">
                              <w:rPr>
                                <w:rFonts w:cstheme="minorHAnsi"/>
                              </w:rPr>
                              <w:t xml:space="preserve"> (Piirrä tekstike</w:t>
                            </w:r>
                            <w:r w:rsidRPr="005734C0">
                              <w:rPr>
                                <w:rFonts w:cstheme="minorHAnsi"/>
                              </w:rPr>
                              <w:softHyphen/>
                              <w:t xml:space="preserve">hys) </w:t>
                            </w:r>
                            <w:r w:rsidRPr="005734C0">
                              <w:rPr>
                                <w:rFonts w:cstheme="minorHAnsi"/>
                              </w:rPr>
                              <w:noBreakHyphen/>
                              <w:t>komennolla. Piirrä osoittimella sopivan kokoinen kehys ja kirjoita kehykseen tarvittava sisältö.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left:0;text-align:left;margin-left:67.75pt;margin-top:17.45pt;width:380.15pt;height:54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" fillcolor="white [3201]" strokecolor="#e46c0a [2409]">
                <v:textbox>
                  <w:txbxContent>
                    <w:p w14:paraId="41571DA3" w14:textId="3BF9D439" w:rsidR="005734C0" w:rsidRPr="005734C0" w:rsidRDefault="005734C0" w:rsidP="005734C0">
                      <w:pPr>
                        <w:rPr>
                          <w:rFonts w:cstheme="minorHAnsi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734C0">
                        <w:rPr>
                          <w:rFonts w:cstheme="minorHAnsi"/>
                        </w:rPr>
                        <w:t xml:space="preserve">Tuota tekstikehys </w:t>
                      </w:r>
                      <w:r w:rsidRPr="005734C0">
                        <w:rPr>
                          <w:b/>
                        </w:rPr>
                        <w:t>Text Box</w:t>
                      </w:r>
                      <w:r w:rsidRPr="005734C0">
                        <w:rPr>
                          <w:rFonts w:cstheme="minorHAnsi"/>
                        </w:rPr>
                        <w:t xml:space="preserve"> (Tekstikehys) </w:t>
                      </w:r>
                      <w:r w:rsidRPr="005734C0">
                        <w:rPr>
                          <w:rFonts w:cstheme="minorHAnsi"/>
                        </w:rPr>
                        <w:noBreakHyphen/>
                        <w:t>pudotusvaliko</w:t>
                      </w:r>
                      <w:r w:rsidRPr="005734C0">
                        <w:rPr>
                          <w:rFonts w:cstheme="minorHAnsi"/>
                        </w:rPr>
                        <w:t xml:space="preserve">n </w:t>
                      </w:r>
                      <w:r w:rsidRPr="005734C0">
                        <w:rPr>
                          <w:rFonts w:cstheme="minorHAnsi"/>
                          <w:b/>
                        </w:rPr>
                        <w:t>Draw Text Box</w:t>
                      </w:r>
                      <w:r w:rsidRPr="005734C0">
                        <w:rPr>
                          <w:rFonts w:cstheme="minorHAnsi"/>
                        </w:rPr>
                        <w:t xml:space="preserve"> (Piirrä tekstike</w:t>
                      </w:r>
                      <w:r w:rsidRPr="005734C0">
                        <w:rPr>
                          <w:rFonts w:cstheme="minorHAnsi"/>
                        </w:rPr>
                        <w:softHyphen/>
                        <w:t xml:space="preserve">hys) </w:t>
                      </w:r>
                      <w:r w:rsidRPr="005734C0">
                        <w:rPr>
                          <w:rFonts w:cstheme="minorHAnsi"/>
                        </w:rPr>
                        <w:noBreakHyphen/>
                        <w:t>komennolla</w:t>
                      </w:r>
                      <w:r w:rsidRPr="005734C0">
                        <w:rPr>
                          <w:rFonts w:cstheme="minorHAnsi"/>
                        </w:rPr>
                        <w:t>.</w:t>
                      </w:r>
                      <w:r w:rsidRPr="005734C0">
                        <w:rPr>
                          <w:rFonts w:cstheme="minorHAnsi"/>
                        </w:rPr>
                        <w:t xml:space="preserve"> Piirrä osoittimella sopivan kokoinen kehys ja kirjoita kehykseen tarvittava sisältö.</w:t>
                      </w:r>
                    </w:p>
                  </w:txbxContent>
                </v:textbox>
              </v:shape>
            </w:pict>
          </mc:Fallback>
        </mc:AlternateContent>
      </w:r>
    </w:p>
    <w:p w14:paraId="0C3CD005" w14:textId="12DE9422" w:rsidR="005734C0" w:rsidRDefault="005734C0">
      <w:pPr>
        <w:tabs>
          <w:tab w:val="right" w:pos="9638"/>
        </w:tabs>
        <w:jc w:val="center"/>
      </w:pPr>
    </w:p>
    <w:p w14:paraId="1405065E" w14:textId="77777777" w:rsidR="005734C0" w:rsidRDefault="005734C0">
      <w:pPr>
        <w:tabs>
          <w:tab w:val="right" w:pos="9638"/>
        </w:tabs>
        <w:jc w:val="center"/>
      </w:pPr>
    </w:p>
    <w:p w14:paraId="1FD2009E" w14:textId="77777777" w:rsidR="005734C0" w:rsidRDefault="005734C0">
      <w:pPr>
        <w:tabs>
          <w:tab w:val="right" w:pos="9638"/>
        </w:tabs>
        <w:jc w:val="center"/>
      </w:pPr>
    </w:p>
    <w:p w14:paraId="566E7747" w14:textId="4FA59FAF" w:rsidR="005734C0" w:rsidRDefault="005734C0">
      <w:r>
        <w:br w:type="page"/>
      </w:r>
    </w:p>
    <w:p w14:paraId="1FEBDE48" w14:textId="77777777" w:rsidR="005734C0" w:rsidRDefault="005734C0">
      <w:pPr>
        <w:tabs>
          <w:tab w:val="right" w:pos="9638"/>
        </w:tabs>
        <w:jc w:val="center"/>
      </w:pPr>
    </w:p>
    <w:p w14:paraId="2AB5A113" w14:textId="08E8DBF1" w:rsidR="005734C0" w:rsidRDefault="005734C0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editId="1DA61AE6">
                <wp:simplePos x="0" y="0"/>
                <wp:positionH relativeFrom="column">
                  <wp:posOffset>852170</wp:posOffset>
                </wp:positionH>
                <wp:positionV relativeFrom="paragraph">
                  <wp:posOffset>186690</wp:posOffset>
                </wp:positionV>
                <wp:extent cx="4827905" cy="692150"/>
                <wp:effectExtent l="38100" t="38100" r="86995" b="698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7905" cy="69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C9D20" w14:textId="67F5DBFF" w:rsidR="005734C0" w:rsidRPr="005734C0" w:rsidRDefault="005734C0" w:rsidP="005734C0">
                            <w:pPr>
                              <w:rPr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734C0">
                              <w:t xml:space="preserve">Tuota tekstikehys </w:t>
                            </w:r>
                            <w:r w:rsidRPr="005734C0">
                              <w:rPr>
                                <w:b/>
                              </w:rPr>
                              <w:t>Text Box</w:t>
                            </w:r>
                            <w:r w:rsidRPr="005734C0">
                              <w:t xml:space="preserve"> (Tekstikehys) </w:t>
                            </w:r>
                            <w:r w:rsidRPr="005734C0">
                              <w:noBreakHyphen/>
                              <w:t xml:space="preserve">pudotusvalikon </w:t>
                            </w:r>
                            <w:r w:rsidRPr="005734C0">
                              <w:rPr>
                                <w:b/>
                              </w:rPr>
                              <w:t>Draw Text Box</w:t>
                            </w:r>
                            <w:r w:rsidRPr="005734C0">
                              <w:t xml:space="preserve"> (Piirrä tekstikehys) </w:t>
                            </w:r>
                            <w:r w:rsidRPr="005734C0">
                              <w:noBreakHyphen/>
                              <w:t>komennolla. Piirrä osoittimella sopivan kokoinen kehys ja kirjoita kehykseen tarvittava sisältö.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7.1pt;margin-top:14.7pt;width:380.15pt;height:54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" fillcolor="white [3201]" strokecolor="#e46c0a [2409]">
                <v:shadow on="t" color="black" opacity="26214f" origin="-.5,-.5" offset=".74836mm,.74836mm"/>
                <v:textbox>
                  <w:txbxContent>
                    <w:p w14:paraId="6F1C9D20" w14:textId="67F5DBFF" w:rsidR="005734C0" w:rsidRPr="005734C0" w:rsidRDefault="005734C0" w:rsidP="005734C0">
                      <w:pPr>
                        <w:rPr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734C0">
                        <w:t xml:space="preserve">Tuota tekstikehys </w:t>
                      </w:r>
                      <w:r w:rsidRPr="005734C0">
                        <w:rPr>
                          <w:b/>
                        </w:rPr>
                        <w:t>Text Box</w:t>
                      </w:r>
                      <w:r w:rsidRPr="005734C0">
                        <w:t xml:space="preserve"> (Tekstikehys) </w:t>
                      </w:r>
                      <w:r w:rsidRPr="005734C0">
                        <w:noBreakHyphen/>
                        <w:t>pudotusvaliko</w:t>
                      </w:r>
                      <w:r w:rsidRPr="005734C0">
                        <w:t xml:space="preserve">n </w:t>
                      </w:r>
                      <w:r w:rsidRPr="005734C0">
                        <w:rPr>
                          <w:b/>
                        </w:rPr>
                        <w:t>Draw Text Box</w:t>
                      </w:r>
                      <w:r w:rsidRPr="005734C0">
                        <w:t xml:space="preserve"> (Piirrä tekstikehys) </w:t>
                      </w:r>
                      <w:r w:rsidRPr="005734C0">
                        <w:noBreakHyphen/>
                        <w:t>komennolla</w:t>
                      </w:r>
                      <w:r w:rsidRPr="005734C0">
                        <w:t>.</w:t>
                      </w:r>
                      <w:r w:rsidRPr="005734C0">
                        <w:t xml:space="preserve"> Piirrä osoittimella sopivan kokoinen kehys ja kirjoita kehykseen tarvittava sisältö.</w:t>
                      </w:r>
                    </w:p>
                  </w:txbxContent>
                </v:textbox>
              </v:shape>
            </w:pict>
          </mc:Fallback>
        </mc:AlternateContent>
      </w:r>
    </w:p>
    <w:p w14:paraId="14F10D21" w14:textId="77777777" w:rsidR="005734C0" w:rsidRDefault="005734C0">
      <w:pPr>
        <w:tabs>
          <w:tab w:val="right" w:pos="9638"/>
        </w:tabs>
        <w:jc w:val="center"/>
      </w:pPr>
    </w:p>
    <w:p w14:paraId="7E915971" w14:textId="77777777" w:rsidR="005734C0" w:rsidRDefault="005734C0">
      <w:pPr>
        <w:tabs>
          <w:tab w:val="right" w:pos="9638"/>
        </w:tabs>
        <w:jc w:val="center"/>
      </w:pPr>
    </w:p>
    <w:p w14:paraId="29213592" w14:textId="77777777" w:rsidR="005734C0" w:rsidRDefault="005734C0">
      <w:pPr>
        <w:tabs>
          <w:tab w:val="right" w:pos="9638"/>
        </w:tabs>
        <w:jc w:val="center"/>
      </w:pPr>
    </w:p>
    <w:p w14:paraId="40F620F6" w14:textId="77777777" w:rsidR="005734C0" w:rsidRDefault="005734C0">
      <w:pPr>
        <w:tabs>
          <w:tab w:val="right" w:pos="9638"/>
        </w:tabs>
        <w:jc w:val="center"/>
      </w:pPr>
    </w:p>
    <w:p w14:paraId="3D5B56FB" w14:textId="77777777" w:rsidR="005734C0" w:rsidRDefault="005734C0">
      <w:pPr>
        <w:tabs>
          <w:tab w:val="right" w:pos="9638"/>
        </w:tabs>
        <w:jc w:val="center"/>
      </w:pPr>
    </w:p>
    <w:p w14:paraId="7424BE50" w14:textId="77777777" w:rsidR="005734C0" w:rsidRDefault="005734C0">
      <w:pPr>
        <w:tabs>
          <w:tab w:val="right" w:pos="9638"/>
        </w:tabs>
        <w:jc w:val="center"/>
      </w:pPr>
    </w:p>
    <w:p w14:paraId="40A5E8D1" w14:textId="77777777" w:rsidR="005734C0" w:rsidRDefault="005734C0">
      <w:pPr>
        <w:tabs>
          <w:tab w:val="right" w:pos="9638"/>
        </w:tabs>
        <w:jc w:val="center"/>
      </w:pPr>
    </w:p>
    <w:p w14:paraId="37E16707" w14:textId="77777777" w:rsidR="005734C0" w:rsidRDefault="005734C0">
      <w:pPr>
        <w:tabs>
          <w:tab w:val="right" w:pos="9638"/>
        </w:tabs>
        <w:jc w:val="center"/>
      </w:pPr>
    </w:p>
    <w:p w14:paraId="5D3A4DDC" w14:textId="77777777" w:rsidR="005734C0" w:rsidRDefault="005734C0">
      <w:pPr>
        <w:tabs>
          <w:tab w:val="right" w:pos="9638"/>
        </w:tabs>
        <w:jc w:val="center"/>
      </w:pPr>
    </w:p>
    <w:p w14:paraId="20C9D45B" w14:textId="77777777" w:rsidR="005734C0" w:rsidRDefault="005734C0">
      <w:pPr>
        <w:tabs>
          <w:tab w:val="right" w:pos="9638"/>
        </w:tabs>
        <w:jc w:val="center"/>
      </w:pPr>
    </w:p>
    <w:p w14:paraId="79E45BF4" w14:textId="77777777" w:rsidR="005734C0" w:rsidRDefault="005734C0">
      <w:pPr>
        <w:tabs>
          <w:tab w:val="right" w:pos="9638"/>
        </w:tabs>
        <w:jc w:val="center"/>
      </w:pPr>
    </w:p>
    <w:p w14:paraId="48A8A8FC" w14:textId="77777777" w:rsidR="005734C0" w:rsidRDefault="005734C0">
      <w:pPr>
        <w:tabs>
          <w:tab w:val="right" w:pos="9638"/>
        </w:tabs>
        <w:jc w:val="center"/>
      </w:pPr>
    </w:p>
    <w:p w14:paraId="0862BB88" w14:textId="77777777" w:rsidR="005734C0" w:rsidRDefault="005734C0">
      <w:pPr>
        <w:tabs>
          <w:tab w:val="right" w:pos="9638"/>
        </w:tabs>
        <w:jc w:val="center"/>
      </w:pPr>
    </w:p>
    <w:p w14:paraId="4EC0F8F1" w14:textId="77777777" w:rsidR="005734C0" w:rsidRDefault="005734C0">
      <w:pPr>
        <w:tabs>
          <w:tab w:val="right" w:pos="9638"/>
        </w:tabs>
        <w:jc w:val="center"/>
      </w:pPr>
    </w:p>
    <w:p w14:paraId="5C1B19A7" w14:textId="77777777" w:rsidR="005734C0" w:rsidRDefault="005734C0">
      <w:pPr>
        <w:tabs>
          <w:tab w:val="right" w:pos="9638"/>
        </w:tabs>
        <w:jc w:val="center"/>
      </w:pPr>
    </w:p>
    <w:p w14:paraId="16B40F49" w14:textId="77777777" w:rsidR="005734C0" w:rsidRDefault="005734C0">
      <w:pPr>
        <w:tabs>
          <w:tab w:val="right" w:pos="9638"/>
        </w:tabs>
        <w:jc w:val="center"/>
      </w:pPr>
    </w:p>
    <w:p w14:paraId="14BB216A" w14:textId="77777777" w:rsidR="005734C0" w:rsidRDefault="005734C0">
      <w:pPr>
        <w:tabs>
          <w:tab w:val="right" w:pos="9638"/>
        </w:tabs>
        <w:jc w:val="center"/>
      </w:pPr>
    </w:p>
    <w:p w14:paraId="69FD9454" w14:textId="77777777" w:rsidR="005734C0" w:rsidRDefault="005734C0">
      <w:pPr>
        <w:tabs>
          <w:tab w:val="right" w:pos="9638"/>
        </w:tabs>
        <w:jc w:val="center"/>
      </w:pPr>
    </w:p>
    <w:p w14:paraId="40305CE4" w14:textId="77777777" w:rsidR="005734C0" w:rsidRDefault="005734C0">
      <w:pPr>
        <w:tabs>
          <w:tab w:val="right" w:pos="9638"/>
        </w:tabs>
        <w:jc w:val="center"/>
      </w:pPr>
    </w:p>
    <w:p w14:paraId="4943969F" w14:textId="720266E5" w:rsidR="005734C0" w:rsidRDefault="005734C0">
      <w:pPr>
        <w:tabs>
          <w:tab w:val="right" w:pos="9638"/>
        </w:tabs>
        <w:jc w:val="center"/>
      </w:pP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editId="0B0B64AE">
                <wp:simplePos x="0" y="0"/>
                <wp:positionH relativeFrom="column">
                  <wp:posOffset>4356112</wp:posOffset>
                </wp:positionH>
                <wp:positionV relativeFrom="paragraph">
                  <wp:posOffset>535649</wp:posOffset>
                </wp:positionV>
                <wp:extent cx="1341120" cy="360000"/>
                <wp:effectExtent l="0" t="0" r="0" b="195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36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linkedTxbx id="5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0" type="#_x0000_t202" style="position:absolute;left:0;text-align:left;margin-left:343pt;margin-top:42.2pt;width:105.6pt;height:28.3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" fillcolor="white [3201]" strokecolor="#e46c0a [2409]">
                <v:textbox>
                  <w:txbxContent/>
                </v:textbox>
              </v:shape>
            </w:pict>
          </mc:Fallback>
        </mc:AlternateContent>
      </w:r>
      <w:r>
        <w:rPr>
          <w:noProof/>
          <w:lang w:eastAsia="fi-FI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editId="4CE8D59D">
                <wp:simplePos x="0" y="0"/>
                <wp:positionH relativeFrom="column">
                  <wp:posOffset>339589</wp:posOffset>
                </wp:positionH>
                <wp:positionV relativeFrom="paragraph">
                  <wp:posOffset>535649</wp:posOffset>
                </wp:positionV>
                <wp:extent cx="1341120" cy="360000"/>
                <wp:effectExtent l="0" t="0" r="0" b="19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36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 id="5">
                        <w:txbxContent>
                          <w:p w14:paraId="63A7E202" w14:textId="149CB2B7" w:rsidR="005734C0" w:rsidRDefault="005734C0">
                            <w:r>
                              <w:t>Pariisi on kaupunki Ranskassa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1" type="#_x0000_t202" style="position:absolute;left:0;text-align:left;margin-left:26.75pt;margin-top:42.2pt;width:105.6pt;height:28.3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" fillcolor="white [3201]" strokecolor="#e46c0a [2409]">
                <v:textbox style="mso-next-textbox:#Text Box 21">
                  <w:txbxContent>
                    <w:p w14:paraId="63A7E202" w14:textId="149CB2B7" w:rsidR="005734C0" w:rsidRDefault="005734C0">
                      <w:r>
                        <w:t>Pariisi on kaupunki Ranskassa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i-FI"/>
        </w:rPr>
        <w:drawing>
          <wp:inline distT="0" distB="0" distL="0" distR="0" wp14:editId="7ECB8E10">
            <wp:extent cx="1792605" cy="1816735"/>
            <wp:effectExtent l="0" t="0" r="0" b="0"/>
            <wp:docPr id="18" name="Picture 18" descr="C:\Program Files\Microsoft Office\MEDIA\CAGCAT10\j0157763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Program Files\Microsoft Office\MEDIA\CAGCAT10\j0157763.wm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181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sectPr w:rsidR="005734C0" w:rsidSect="003B15B7">
      <w:headerReference w:type="even" r:id="rId16"/>
      <w:headerReference w:type="default" r:id="rId17"/>
      <w:footerReference w:type="default" r:id="rId18"/>
      <w:headerReference w:type="first" r:id="rId19"/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171947" w14:textId="77777777" w:rsidR="00936C58" w:rsidRDefault="00936C58" w:rsidP="000C7B72">
      <w:pPr>
        <w:spacing w:after="0" w:line="240" w:lineRule="auto"/>
      </w:pPr>
      <w:r>
        <w:separator/>
      </w:r>
    </w:p>
  </w:endnote>
  <w:endnote w:type="continuationSeparator" w:id="0">
    <w:p w14:paraId="62F2C119" w14:textId="77777777" w:rsidR="00936C58" w:rsidRDefault="00936C58" w:rsidP="000C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20CB3" w14:textId="77777777" w:rsidR="003B15B7" w:rsidRDefault="003B15B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92BE86" w14:textId="77777777" w:rsidR="00936C58" w:rsidRDefault="00936C58" w:rsidP="000C7B72">
      <w:pPr>
        <w:spacing w:after="0" w:line="240" w:lineRule="auto"/>
      </w:pPr>
      <w:r>
        <w:separator/>
      </w:r>
    </w:p>
  </w:footnote>
  <w:footnote w:type="continuationSeparator" w:id="0">
    <w:p w14:paraId="70BD1A6A" w14:textId="77777777" w:rsidR="00936C58" w:rsidRDefault="00936C58" w:rsidP="000C7B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FEEA48" w14:textId="6369851D" w:rsidR="003B15B7" w:rsidRDefault="00936C58">
    <w:pPr>
      <w:pStyle w:val="Header"/>
    </w:pPr>
    <w:r>
      <w:rPr>
        <w:noProof/>
        <w:lang w:eastAsia="fi-FI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86610" o:spid="_x0000_s2052" type="#_x0000_t75" style="position:absolute;margin-left:0;margin-top:0;width:350.05pt;height:60.5pt;z-index:-251649024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9505C9" w14:textId="622492A8" w:rsidR="003B15B7" w:rsidRDefault="00936C58">
    <w:pPr>
      <w:pStyle w:val="Header"/>
    </w:pPr>
    <w:r>
      <w:rPr>
        <w:noProof/>
        <w:lang w:eastAsia="fi-FI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86611" o:spid="_x0000_s2053" type="#_x0000_t75" style="position:absolute;margin-left:0;margin-top:0;width:350.05pt;height:60.5pt;z-index:-251648000;mso-position-horizontal:center;mso-position-horizontal-relative:margin;mso-position-vertical:center;mso-position-vertical-relative:margin" o:allowincell="f">
          <v:imagedata r:id="rId1" o:title="logo" chromakey="white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FC7BB7" w14:textId="7547ED5A" w:rsidR="003B15B7" w:rsidRDefault="00936C58">
    <w:pPr>
      <w:pStyle w:val="Header"/>
    </w:pPr>
    <w:r>
      <w:rPr>
        <w:noProof/>
        <w:lang w:eastAsia="fi-FI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86609" o:spid="_x0000_s2051" type="#_x0000_t75" style="position:absolute;margin-left:0;margin-top:0;width:350.05pt;height:60.5pt;z-index:-251650048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6165CB" w14:textId="418AFC21" w:rsidR="003B15B7" w:rsidRDefault="00936C58">
    <w:pPr>
      <w:pStyle w:val="Header"/>
    </w:pPr>
    <w:r>
      <w:rPr>
        <w:noProof/>
        <w:lang w:eastAsia="fi-FI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86613" o:spid="_x0000_s2055" type="#_x0000_t75" style="position:absolute;margin-left:0;margin-top:0;width:350.05pt;height:60.5pt;z-index:-251645952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99D744" w14:textId="1AF04AFC" w:rsidR="003B15B7" w:rsidRDefault="003B15B7">
    <w:pPr>
      <w:pStyle w:val="Header"/>
    </w:pPr>
    <w:r>
      <w:rPr>
        <w:noProof/>
        <w:lang w:eastAsia="fi-FI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editId="75AFC980">
              <wp:simplePos x="0" y="0"/>
              <wp:positionH relativeFrom="column">
                <wp:posOffset>1036710</wp:posOffset>
              </wp:positionH>
              <wp:positionV relativeFrom="page">
                <wp:posOffset>3312000</wp:posOffset>
              </wp:positionV>
              <wp:extent cx="3967200" cy="4111200"/>
              <wp:effectExtent l="0" t="0" r="0" b="0"/>
              <wp:wrapNone/>
              <wp:docPr id="14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67200" cy="4111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65AC933F" w14:textId="79D15E1D" w:rsidR="003B15B7" w:rsidRPr="00E07A68" w:rsidRDefault="003B15B7" w:rsidP="003B15B7">
                          <w:pPr>
                            <w:tabs>
                              <w:tab w:val="right" w:pos="9638"/>
                            </w:tabs>
                            <w:jc w:val="center"/>
                            <w:rPr>
                              <w:b/>
                              <w:sz w:val="72"/>
                              <w:szCs w:val="72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190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alpha w14:val="80000"/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alpha w14:val="80000"/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alpha w14:val="80000"/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E07A68">
                            <w:rPr>
                              <w:b/>
                              <w:sz w:val="72"/>
                              <w:szCs w:val="72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190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alpha w14:val="80000"/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alpha w14:val="80000"/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alpha w14:val="80000"/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© Kari </w:t>
                          </w:r>
                          <w:r w:rsidR="00A268CE">
                            <w:rPr>
                              <w:b/>
                              <w:sz w:val="72"/>
                              <w:szCs w:val="72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190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alpha w14:val="80000"/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alpha w14:val="80000"/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alpha w14:val="80000"/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J </w:t>
                          </w:r>
                          <w:r w:rsidRPr="00E07A68">
                            <w:rPr>
                              <w:b/>
                              <w:sz w:val="72"/>
                              <w:szCs w:val="72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190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alpha w14:val="80000"/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alpha w14:val="80000"/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alpha w14:val="80000"/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 xml:space="preserve">Keinonen 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CirclePour">
                        <a:avLst>
                          <a:gd name="adj1" fmla="val 11277678"/>
                          <a:gd name="adj2" fmla="val 49498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32" type="#_x0000_t202" style="position:absolute;margin-left:81.65pt;margin-top:260.8pt;width:312.4pt;height:323.7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" filled="f" stroked="f">
              <v:textbox>
                <w:txbxContent>
                  <w:p w14:paraId="65AC933F" w14:textId="79D15E1D" w:rsidR="003B15B7" w:rsidRPr="00E07A68" w:rsidRDefault="003B15B7" w:rsidP="003B15B7">
                    <w:pPr>
                      <w:tabs>
                        <w:tab w:val="right" w:pos="9638"/>
                      </w:tabs>
                      <w:jc w:val="center"/>
                      <w:rPr>
                        <w:b/>
                        <w:sz w:val="72"/>
                        <w:szCs w:val="72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1905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accent6">
                                  <w14:alpha w14:val="80000"/>
                                  <w14:shade w14:val="20000"/>
                                  <w14:satMod w14:val="200000"/>
                                </w14:schemeClr>
                              </w14:gs>
                              <w14:gs w14:pos="78000">
                                <w14:schemeClr w14:val="accent6">
                                  <w14:alpha w14:val="80000"/>
                                  <w14:tint w14:val="90000"/>
                                  <w14:shade w14:val="89000"/>
                                  <w14:satMod w14:val="220000"/>
                                </w14:schemeClr>
                              </w14:gs>
                              <w14:gs w14:pos="100000">
                                <w14:schemeClr w14:val="accent6">
                                  <w14:alpha w14:val="80000"/>
                                  <w14:tint w14:val="12000"/>
                                  <w14:satMod w14:val="255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</w:pPr>
                    <w:r w:rsidRPr="00E07A68">
                      <w:rPr>
                        <w:b/>
                        <w:sz w:val="72"/>
                        <w:szCs w:val="72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1905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accent6">
                                  <w14:alpha w14:val="80000"/>
                                  <w14:shade w14:val="20000"/>
                                  <w14:satMod w14:val="200000"/>
                                </w14:schemeClr>
                              </w14:gs>
                              <w14:gs w14:pos="78000">
                                <w14:schemeClr w14:val="accent6">
                                  <w14:alpha w14:val="80000"/>
                                  <w14:tint w14:val="90000"/>
                                  <w14:shade w14:val="89000"/>
                                  <w14:satMod w14:val="220000"/>
                                </w14:schemeClr>
                              </w14:gs>
                              <w14:gs w14:pos="100000">
                                <w14:schemeClr w14:val="accent6">
                                  <w14:alpha w14:val="80000"/>
                                  <w14:tint w14:val="12000"/>
                                  <w14:satMod w14:val="255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  <w:t xml:space="preserve">© Kari </w:t>
                    </w:r>
                    <w:r w:rsidR="00A268CE">
                      <w:rPr>
                        <w:b/>
                        <w:sz w:val="72"/>
                        <w:szCs w:val="72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1905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accent6">
                                  <w14:alpha w14:val="80000"/>
                                  <w14:shade w14:val="20000"/>
                                  <w14:satMod w14:val="200000"/>
                                </w14:schemeClr>
                              </w14:gs>
                              <w14:gs w14:pos="78000">
                                <w14:schemeClr w14:val="accent6">
                                  <w14:alpha w14:val="80000"/>
                                  <w14:tint w14:val="90000"/>
                                  <w14:shade w14:val="89000"/>
                                  <w14:satMod w14:val="220000"/>
                                </w14:schemeClr>
                              </w14:gs>
                              <w14:gs w14:pos="100000">
                                <w14:schemeClr w14:val="accent6">
                                  <w14:alpha w14:val="80000"/>
                                  <w14:tint w14:val="12000"/>
                                  <w14:satMod w14:val="255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  <w:t xml:space="preserve">J </w:t>
                    </w:r>
                    <w:r w:rsidRPr="00E07A68">
                      <w:rPr>
                        <w:b/>
                        <w:sz w:val="72"/>
                        <w:szCs w:val="72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1905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accent6">
                                  <w14:alpha w14:val="80000"/>
                                  <w14:shade w14:val="20000"/>
                                  <w14:satMod w14:val="200000"/>
                                </w14:schemeClr>
                              </w14:gs>
                              <w14:gs w14:pos="78000">
                                <w14:schemeClr w14:val="accent6">
                                  <w14:alpha w14:val="80000"/>
                                  <w14:tint w14:val="90000"/>
                                  <w14:shade w14:val="89000"/>
                                  <w14:satMod w14:val="220000"/>
                                </w14:schemeClr>
                              </w14:gs>
                              <w14:gs w14:pos="100000">
                                <w14:schemeClr w14:val="accent6">
                                  <w14:alpha w14:val="80000"/>
                                  <w14:tint w14:val="12000"/>
                                  <w14:satMod w14:val="255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  <w:t xml:space="preserve">Keinonen  </w:t>
                    </w:r>
                  </w:p>
                </w:txbxContent>
              </v:textbox>
              <w10:wrap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39F4F2" w14:textId="3076B5D7" w:rsidR="003B15B7" w:rsidRDefault="00936C58">
    <w:pPr>
      <w:pStyle w:val="Header"/>
    </w:pPr>
    <w:r>
      <w:rPr>
        <w:noProof/>
        <w:lang w:eastAsia="fi-FI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86612" o:spid="_x0000_s2054" type="#_x0000_t75" style="position:absolute;margin-left:0;margin-top:0;width:350.05pt;height:60.5pt;z-index:-251646976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2"/>
  <w:displayBackgroundShape/>
  <w:proofState w:spelling="clean" w:grammar="clean"/>
  <w:attachedTemplate r:id="rId1"/>
  <w:defaultTabStop w:val="1304"/>
  <w:hyphenationZone w:val="425"/>
  <w:characterSpacingControl w:val="doNotCompress"/>
  <w:hdrShapeDefaults>
    <o:shapedefaults v:ext="edit" spidmax="2056">
      <o:colormru v:ext="edit" colors="#fffbf7,#ffead5,#fff2e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E97"/>
    <w:rsid w:val="00063DFE"/>
    <w:rsid w:val="000C7B72"/>
    <w:rsid w:val="001F2E6B"/>
    <w:rsid w:val="003B15B7"/>
    <w:rsid w:val="00566932"/>
    <w:rsid w:val="005734C0"/>
    <w:rsid w:val="00593463"/>
    <w:rsid w:val="00711D7A"/>
    <w:rsid w:val="00786E0E"/>
    <w:rsid w:val="007F7B47"/>
    <w:rsid w:val="008D3637"/>
    <w:rsid w:val="00936C58"/>
    <w:rsid w:val="009452A2"/>
    <w:rsid w:val="00A268CE"/>
    <w:rsid w:val="00A56E97"/>
    <w:rsid w:val="00C01DDF"/>
    <w:rsid w:val="00DB19CA"/>
    <w:rsid w:val="00E07A68"/>
    <w:rsid w:val="00F3034A"/>
    <w:rsid w:val="00F4376E"/>
    <w:rsid w:val="00F95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>
      <o:colormru v:ext="edit" colors="#fffbf7,#ffead5,#fff2e5"/>
    </o:shapedefaults>
    <o:shapelayout v:ext="edit">
      <o:idmap v:ext="edit" data="1"/>
    </o:shapelayout>
  </w:shapeDefaults>
  <w:decimalSymbol w:val=","/>
  <w:listSeparator w:val=";"/>
  <w14:docId w14:val="710160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56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6E9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C7B7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B72"/>
  </w:style>
  <w:style w:type="paragraph" w:styleId="Footer">
    <w:name w:val="footer"/>
    <w:basedOn w:val="Normal"/>
    <w:link w:val="FooterChar"/>
    <w:uiPriority w:val="99"/>
    <w:unhideWhenUsed/>
    <w:rsid w:val="000C7B7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B72"/>
  </w:style>
  <w:style w:type="character" w:customStyle="1" w:styleId="LeipLihava">
    <w:name w:val="LeipäLihava"/>
    <w:basedOn w:val="DefaultParagraphFont"/>
    <w:uiPriority w:val="1"/>
    <w:qFormat/>
    <w:rsid w:val="005734C0"/>
    <w:rPr>
      <w:b/>
      <w:bCs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56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6E9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C7B7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B72"/>
  </w:style>
  <w:style w:type="paragraph" w:styleId="Footer">
    <w:name w:val="footer"/>
    <w:basedOn w:val="Normal"/>
    <w:link w:val="FooterChar"/>
    <w:uiPriority w:val="99"/>
    <w:unhideWhenUsed/>
    <w:rsid w:val="000C7B7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B72"/>
  </w:style>
  <w:style w:type="character" w:customStyle="1" w:styleId="LeipLihava">
    <w:name w:val="LeipäLihava"/>
    <w:basedOn w:val="DefaultParagraphFont"/>
    <w:uiPriority w:val="1"/>
    <w:qFormat/>
    <w:rsid w:val="005734C0"/>
    <w:rPr>
      <w:b/>
      <w:bCs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w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microsoft.com/office/2007/relationships/stylesWithEffects" Target="stylesWithEffects.xml"/><Relationship Id="rId16" Type="http://schemas.openxmlformats.org/officeDocument/2006/relationships/header" Target="header4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>
          <a:solidFill>
            <a:schemeClr val="accent6">
              <a:lumMod val="75000"/>
            </a:schemeClr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302</TotalTime>
  <Pages>8</Pages>
  <Words>24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K-J-Keino</dc:creator>
  <cp:lastModifiedBy>K-J-Keino</cp:lastModifiedBy>
  <cp:revision>13</cp:revision>
  <dcterms:created xsi:type="dcterms:W3CDTF">2010-03-30T13:44:00Z</dcterms:created>
  <dcterms:modified xsi:type="dcterms:W3CDTF">2010-04-02T14:11:00Z</dcterms:modified>
</cp:coreProperties>
</file>