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95ABAC" w14:textId="6C7A8A42" w:rsidR="006C151A" w:rsidRPr="0089568F" w:rsidRDefault="00312EA0" w:rsidP="00312EA0">
      <w:pPr>
        <w:pStyle w:val="AsiakirjaNimi"/>
      </w:pPr>
      <w:r w:rsidRPr="00312EA0">
        <w:rPr>
          <w:lang w:val="fi-FI"/>
        </w:rPr>
        <w:drawing>
          <wp:anchor distT="0" distB="0" distL="114300" distR="114300" simplePos="0" relativeHeight="251673600" behindDoc="0" locked="0" layoutInCell="1" allowOverlap="1" wp14:editId="72D07ED2">
            <wp:simplePos x="0" y="0"/>
            <wp:positionH relativeFrom="column">
              <wp:posOffset>1752600</wp:posOffset>
            </wp:positionH>
            <wp:positionV relativeFrom="paragraph">
              <wp:posOffset>2747645</wp:posOffset>
            </wp:positionV>
            <wp:extent cx="2751455" cy="125095"/>
            <wp:effectExtent l="0" t="0" r="0" b="0"/>
            <wp:wrapNone/>
            <wp:docPr id="2222" name="Kuva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469"/>
                    <pic:cNvPicPr>
                      <a:picLocks noChangeAspect="1" noChangeArrowheads="1"/>
                    </pic:cNvPicPr>
                  </pic:nvPicPr>
                  <pic:blipFill>
                    <a:blip r:embed="rId10" cstate="screen"/>
                    <a:srcRect/>
                    <a:stretch>
                      <a:fillRect/>
                    </a:stretch>
                  </pic:blipFill>
                  <pic:spPr bwMode="auto">
                    <a:xfrm>
                      <a:off x="0" y="0"/>
                      <a:ext cx="2751455" cy="1250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B7897" w:rsidRPr="00312EA0">
        <w:br/>
        <w:t>Windows</w:t>
      </w:r>
      <w:r w:rsidR="00BB7897" w:rsidRPr="0089568F">
        <w:t xml:space="preserve"> Vista</w:t>
      </w:r>
      <w:r>
        <w:br/>
      </w:r>
      <w:r w:rsidR="007B33EE" w:rsidRPr="0089568F">
        <w:t>BASICS</w:t>
      </w:r>
    </w:p>
    <w:p w14:paraId="59E7AA1E" w14:textId="290C8C7F" w:rsidR="00BB7897" w:rsidRPr="0035160F" w:rsidRDefault="002629C5" w:rsidP="00203479">
      <w:pPr>
        <w:pStyle w:val="Kirjoittaja"/>
      </w:pPr>
      <w:r>
        <w:rPr>
          <w:noProof/>
          <w:lang w:val="fi-FI"/>
        </w:rPr>
        <w:drawing>
          <wp:inline distT="0" distB="0" distL="0" distR="0" wp14:editId="2041B915">
            <wp:extent cx="5386705" cy="3265170"/>
            <wp:effectExtent l="19050" t="0" r="4445" b="0"/>
            <wp:docPr id="107" name="Kuva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939"/>
                    <pic:cNvPicPr>
                      <a:picLocks noChangeAspect="1" noChangeArrowheads="1"/>
                    </pic:cNvPicPr>
                  </pic:nvPicPr>
                  <pic:blipFill>
                    <a:blip r:embed="rId11" cstate="screen"/>
                    <a:srcRect/>
                    <a:stretch>
                      <a:fillRect/>
                    </a:stretch>
                  </pic:blipFill>
                  <pic:spPr bwMode="auto">
                    <a:xfrm>
                      <a:off x="0" y="0"/>
                      <a:ext cx="5386705" cy="3265170"/>
                    </a:xfrm>
                    <a:prstGeom prst="rect">
                      <a:avLst/>
                    </a:prstGeom>
                    <a:noFill/>
                    <a:ln w="9525">
                      <a:noFill/>
                      <a:miter lim="800000"/>
                      <a:headEnd/>
                      <a:tailEnd/>
                    </a:ln>
                  </pic:spPr>
                </pic:pic>
              </a:graphicData>
            </a:graphic>
          </wp:inline>
        </w:drawing>
      </w:r>
    </w:p>
    <w:p w14:paraId="2776296D" w14:textId="77777777" w:rsidR="006C151A" w:rsidRPr="00203479" w:rsidRDefault="006C151A" w:rsidP="00203479">
      <w:pPr>
        <w:pStyle w:val="Kirjoittaja"/>
      </w:pPr>
      <w:r w:rsidRPr="00203479">
        <w:t xml:space="preserve">© Kari </w:t>
      </w:r>
      <w:r w:rsidR="00790F1E" w:rsidRPr="00203479">
        <w:t>J</w:t>
      </w:r>
      <w:r w:rsidR="00041334" w:rsidRPr="00203479">
        <w:t>.</w:t>
      </w:r>
      <w:r w:rsidR="00790F1E" w:rsidRPr="00203479">
        <w:t xml:space="preserve"> </w:t>
      </w:r>
      <w:proofErr w:type="spellStart"/>
      <w:r w:rsidR="0089568F" w:rsidRPr="00203479">
        <w:t>Keinonen</w:t>
      </w:r>
      <w:proofErr w:type="spellEnd"/>
      <w:r w:rsidR="0089568F" w:rsidRPr="00203479">
        <w:t xml:space="preserve"> 2010</w:t>
      </w:r>
    </w:p>
    <w:p w14:paraId="7B1FFCFB" w14:textId="6176B103" w:rsidR="006C151A" w:rsidRPr="00312EA0" w:rsidRDefault="00312EA0" w:rsidP="00203479">
      <w:pPr>
        <w:pStyle w:val="Kirjoittaja"/>
      </w:pPr>
      <w:r w:rsidRPr="00312EA0">
        <w:rPr>
          <w:noProof/>
          <w:lang w:val="fi-FI"/>
        </w:rPr>
        <w:drawing>
          <wp:inline distT="0" distB="0" distL="0" distR="0" wp14:editId="4AB60D37">
            <wp:extent cx="2535382" cy="43793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2" cstate="print">
                      <a:clrChange>
                        <a:clrFrom>
                          <a:srgbClr xmlns:a14="http://schemas.microsoft.com/office/drawing/2010/main" val="FFFFFF" mc:Ignorable=""/>
                        </a:clrFrom>
                        <a:clrTo>
                          <a:srgbClr xmlns:a14="http://schemas.microsoft.com/office/drawing/2010/main" val="FFFFFF" mc:Ignorable="">
                            <a:alpha val="0"/>
                          </a:srgbClr>
                        </a:clrTo>
                      </a:clrChange>
                      <a:extLst>
                        <a:ext uri="{28A0092B-C50C-407E-A947-70E740481C1C}">
                          <a14:useLocalDpi xmlns:a14="http://schemas.microsoft.com/office/drawing/2010/main" val="0"/>
                        </a:ext>
                      </a:extLst>
                    </a:blip>
                    <a:stretch>
                      <a:fillRect/>
                    </a:stretch>
                  </pic:blipFill>
                  <pic:spPr>
                    <a:xfrm>
                      <a:off x="0" y="0"/>
                      <a:ext cx="2534784" cy="437827"/>
                    </a:xfrm>
                    <a:prstGeom prst="rect">
                      <a:avLst/>
                    </a:prstGeom>
                  </pic:spPr>
                </pic:pic>
              </a:graphicData>
            </a:graphic>
          </wp:inline>
        </w:drawing>
      </w:r>
    </w:p>
    <w:p w14:paraId="153926D7" w14:textId="77777777" w:rsidR="005535B4" w:rsidRPr="0089568F" w:rsidRDefault="00E02EFB" w:rsidP="00203479">
      <w:pPr>
        <w:pStyle w:val="Heading1"/>
      </w:pPr>
      <w:bookmarkStart w:id="0" w:name="_Toc258003354"/>
      <w:r w:rsidRPr="0089568F">
        <w:lastRenderedPageBreak/>
        <w:t xml:space="preserve">User </w:t>
      </w:r>
      <w:r w:rsidR="0043078C" w:rsidRPr="0089568F">
        <w:t>rights information</w:t>
      </w:r>
      <w:bookmarkEnd w:id="0"/>
    </w:p>
    <w:p w14:paraId="4C93D11C" w14:textId="77777777" w:rsidR="00E33769" w:rsidRPr="00203479" w:rsidRDefault="00E33769" w:rsidP="00203479">
      <w:pPr>
        <w:pStyle w:val="BodyText"/>
      </w:pPr>
      <w:r w:rsidRPr="00203479">
        <w:t>The content of this material is protected by the copyright law and other applicable laws and international treaties. The owner of the user rights</w:t>
      </w:r>
      <w:r w:rsidR="0002571A" w:rsidRPr="00203479">
        <w:fldChar w:fldCharType="begin"/>
      </w:r>
      <w:r w:rsidRPr="00203479">
        <w:instrText xml:space="preserve"> XE "User rights" </w:instrText>
      </w:r>
      <w:r w:rsidR="0002571A" w:rsidRPr="00203479">
        <w:fldChar w:fldCharType="end"/>
      </w:r>
      <w:r w:rsidRPr="00203479">
        <w:t xml:space="preserve"> is Kari J. </w:t>
      </w:r>
      <w:proofErr w:type="spellStart"/>
      <w:r w:rsidRPr="00203479">
        <w:t>Keinonen</w:t>
      </w:r>
      <w:proofErr w:type="spellEnd"/>
      <w:r w:rsidRPr="00203479">
        <w:t>. The buyer of the material is granted full user rights.</w:t>
      </w:r>
    </w:p>
    <w:p w14:paraId="5DC9F231" w14:textId="77777777" w:rsidR="00E33769" w:rsidRPr="00203479" w:rsidRDefault="00E33769" w:rsidP="00203479">
      <w:pPr>
        <w:pStyle w:val="BodyText"/>
      </w:pPr>
      <w:r w:rsidRPr="00203479">
        <w:t>The study material may not be altered, nor may any parts of it be electronically sep</w:t>
      </w:r>
      <w:r w:rsidRPr="00203479">
        <w:t>a</w:t>
      </w:r>
      <w:r w:rsidRPr="00203479">
        <w:t>rated or copied.  The buyer of the material (the holder of user rights) is not entitled to create new materials based on this study material or its parts.  In case any errors are found in the material, the author should be contacted.  The author will perform any appropriate corrections, changes and additions.</w:t>
      </w:r>
    </w:p>
    <w:p w14:paraId="275D2588" w14:textId="77777777" w:rsidR="001E75A9" w:rsidRPr="00203479" w:rsidRDefault="00E33769" w:rsidP="00203479">
      <w:pPr>
        <w:pStyle w:val="BodyText"/>
      </w:pPr>
      <w:r w:rsidRPr="00203479">
        <w:t xml:space="preserve">The user rights granted to the buyer of the material gives the right to distribute the materials in a closed network restricted by user ID’s. The material may be distributed to employees included in the user rights and to employees and students in educational institutions. The material may not be made accessible in an open network, nor </w:t>
      </w:r>
      <w:proofErr w:type="gramStart"/>
      <w:r w:rsidRPr="00203479">
        <w:t>copies handed</w:t>
      </w:r>
      <w:proofErr w:type="gramEnd"/>
      <w:r w:rsidRPr="00203479">
        <w:t xml:space="preserve"> over in any format to parties not included in the user rights.  The community that holds the user rights may distribute the material to other employees or students on CD’s or other storage media. The material may also be printed or copied for them. Every student and employee may only copy and print copies of the material for their own private use</w:t>
      </w:r>
      <w:r w:rsidR="002C5505" w:rsidRPr="00203479">
        <w:t>.</w:t>
      </w:r>
    </w:p>
    <w:p w14:paraId="3B75A32E" w14:textId="77777777" w:rsidR="0045492D" w:rsidRPr="00203479" w:rsidRDefault="0045492D" w:rsidP="00203479">
      <w:pPr>
        <w:pStyle w:val="BodyText"/>
        <w:rPr>
          <w:lang w:val="fi-FI"/>
        </w:rPr>
      </w:pPr>
      <w:r w:rsidRPr="00203479">
        <w:rPr>
          <w:lang w:val="fi-FI"/>
        </w:rPr>
        <w:t>Copyright © Kari J</w:t>
      </w:r>
      <w:r w:rsidR="00041334" w:rsidRPr="00203479">
        <w:rPr>
          <w:lang w:val="fi-FI"/>
        </w:rPr>
        <w:t>.</w:t>
      </w:r>
      <w:r w:rsidRPr="00203479">
        <w:rPr>
          <w:lang w:val="fi-FI"/>
        </w:rPr>
        <w:t xml:space="preserve"> Keinonen - Ornanet Koulutus</w:t>
      </w:r>
      <w:r w:rsidR="00504456" w:rsidRPr="00203479">
        <w:rPr>
          <w:lang w:val="fi-FI"/>
        </w:rPr>
        <w:t>, Finland</w:t>
      </w:r>
    </w:p>
    <w:p w14:paraId="2B01EE35" w14:textId="77777777" w:rsidR="0045492D" w:rsidRPr="00203479" w:rsidRDefault="0045492D" w:rsidP="00203479">
      <w:pPr>
        <w:pStyle w:val="BodyText"/>
      </w:pPr>
      <w:r w:rsidRPr="00203479">
        <w:t>Inter</w:t>
      </w:r>
      <w:r w:rsidR="002F2670" w:rsidRPr="00203479">
        <w:t>national marketing: Net Gold</w:t>
      </w:r>
      <w:r w:rsidRPr="00203479">
        <w:t>, Finland</w:t>
      </w:r>
    </w:p>
    <w:p w14:paraId="041C4093" w14:textId="77777777" w:rsidR="000A2140" w:rsidRPr="00203479" w:rsidRDefault="000A2140" w:rsidP="00203479">
      <w:pPr>
        <w:pStyle w:val="BodyText"/>
      </w:pPr>
      <w:r w:rsidRPr="00203479">
        <w:t>Translation</w:t>
      </w:r>
      <w:r w:rsidR="00A830AD" w:rsidRPr="00203479">
        <w:t>:</w:t>
      </w:r>
      <w:r w:rsidRPr="00203479">
        <w:t xml:space="preserve"> Irina </w:t>
      </w:r>
      <w:proofErr w:type="spellStart"/>
      <w:r w:rsidRPr="00203479">
        <w:t>Brax</w:t>
      </w:r>
      <w:proofErr w:type="spellEnd"/>
    </w:p>
    <w:p w14:paraId="4AE5E84C" w14:textId="77777777" w:rsidR="00C636EC" w:rsidRPr="00203479" w:rsidRDefault="007B72FD" w:rsidP="00203479">
      <w:pPr>
        <w:pStyle w:val="BodyText"/>
      </w:pPr>
      <w:r w:rsidRPr="00203479">
        <w:t xml:space="preserve">Design of the cover </w:t>
      </w:r>
      <w:proofErr w:type="spellStart"/>
      <w:r w:rsidR="00C636EC" w:rsidRPr="00203479">
        <w:t>Urpo</w:t>
      </w:r>
      <w:proofErr w:type="spellEnd"/>
      <w:r w:rsidR="00C636EC" w:rsidRPr="00203479">
        <w:t xml:space="preserve"> </w:t>
      </w:r>
      <w:proofErr w:type="spellStart"/>
      <w:r w:rsidR="00C636EC" w:rsidRPr="00203479">
        <w:t>Jalava</w:t>
      </w:r>
      <w:proofErr w:type="spellEnd"/>
    </w:p>
    <w:p w14:paraId="2D470FA7" w14:textId="77777777" w:rsidR="00596A41" w:rsidRPr="0035160F" w:rsidRDefault="00596A41" w:rsidP="00A70206">
      <w:pPr>
        <w:pStyle w:val="BodyText"/>
      </w:pPr>
    </w:p>
    <w:p w14:paraId="1A3037C9" w14:textId="77777777" w:rsidR="00596A41" w:rsidRPr="0089568F" w:rsidRDefault="00EA6EB6" w:rsidP="0089568F">
      <w:pPr>
        <w:pStyle w:val="Heading2"/>
      </w:pPr>
      <w:bookmarkStart w:id="1" w:name="_Toc258003355"/>
      <w:r w:rsidRPr="0089568F">
        <w:t>E</w:t>
      </w:r>
      <w:r w:rsidR="000648AC" w:rsidRPr="0089568F">
        <w:t>ducational material</w:t>
      </w:r>
      <w:r w:rsidR="00BB7897" w:rsidRPr="0089568F">
        <w:t xml:space="preserve"> by </w:t>
      </w:r>
      <w:proofErr w:type="spellStart"/>
      <w:r w:rsidR="00BB7897" w:rsidRPr="0089568F">
        <w:t>Ornanet</w:t>
      </w:r>
      <w:bookmarkEnd w:id="1"/>
      <w:proofErr w:type="spellEnd"/>
    </w:p>
    <w:p w14:paraId="46D8E3C0" w14:textId="77777777" w:rsidR="00596A41" w:rsidRPr="0035160F" w:rsidRDefault="009F5C18" w:rsidP="00A70206">
      <w:pPr>
        <w:pStyle w:val="BodyText"/>
      </w:pPr>
      <w:r w:rsidRPr="0035160F">
        <w:t xml:space="preserve">We have also </w:t>
      </w:r>
      <w:r w:rsidR="005209FE" w:rsidRPr="0035160F">
        <w:t xml:space="preserve">provided </w:t>
      </w:r>
      <w:r w:rsidR="004D2010" w:rsidRPr="0035160F">
        <w:t>electronic</w:t>
      </w:r>
      <w:r w:rsidRPr="0035160F">
        <w:t xml:space="preserve"> </w:t>
      </w:r>
      <w:r w:rsidR="005209FE" w:rsidRPr="0035160F">
        <w:t>PDF</w:t>
      </w:r>
      <w:r w:rsidRPr="0035160F">
        <w:t>-</w:t>
      </w:r>
      <w:r w:rsidR="004740AF" w:rsidRPr="0035160F">
        <w:t>format educational materia</w:t>
      </w:r>
      <w:r w:rsidR="00235830" w:rsidRPr="0035160F">
        <w:t>l</w:t>
      </w:r>
      <w:r w:rsidR="004740AF" w:rsidRPr="0035160F">
        <w:t xml:space="preserve"> on the following topics and programs</w:t>
      </w:r>
      <w:r w:rsidR="00596A41" w:rsidRPr="0035160F">
        <w:t>:</w:t>
      </w:r>
    </w:p>
    <w:p w14:paraId="09A60C67" w14:textId="77777777" w:rsidR="00596A41" w:rsidRPr="0035160F" w:rsidRDefault="00596A41" w:rsidP="00596A41">
      <w:pPr>
        <w:pStyle w:val="List"/>
      </w:pPr>
      <w:r w:rsidRPr="0035160F">
        <w:t xml:space="preserve">Windows </w:t>
      </w:r>
      <w:smartTag w:uri="urn:schemas-microsoft-com:office:smarttags" w:element="place">
        <w:r w:rsidRPr="0035160F">
          <w:t>Vista</w:t>
        </w:r>
      </w:smartTag>
      <w:r w:rsidR="00C95FB6" w:rsidRPr="0035160F">
        <w:t xml:space="preserve"> - </w:t>
      </w:r>
      <w:r w:rsidR="000648AC" w:rsidRPr="0035160F">
        <w:t>Basics</w:t>
      </w:r>
    </w:p>
    <w:p w14:paraId="5D73B0D1" w14:textId="2684010F" w:rsidR="00CA2AD3" w:rsidRDefault="00CA2AD3" w:rsidP="00596A41">
      <w:pPr>
        <w:pStyle w:val="List"/>
      </w:pPr>
      <w:r>
        <w:t>Windows 7 - Basics</w:t>
      </w:r>
    </w:p>
    <w:p w14:paraId="402A834D" w14:textId="77777777" w:rsidR="009F5C18" w:rsidRPr="0035160F" w:rsidRDefault="009F5C18" w:rsidP="00596A41">
      <w:pPr>
        <w:pStyle w:val="List"/>
      </w:pPr>
      <w:r w:rsidRPr="0035160F">
        <w:t>Microsoft Access</w:t>
      </w:r>
      <w:r w:rsidR="00C95FB6" w:rsidRPr="0035160F">
        <w:t xml:space="preserve"> - </w:t>
      </w:r>
      <w:r w:rsidR="0043078C" w:rsidRPr="0035160F">
        <w:t>Basics</w:t>
      </w:r>
    </w:p>
    <w:p w14:paraId="39FC08F9" w14:textId="77777777" w:rsidR="009F5C18" w:rsidRPr="0035160F" w:rsidRDefault="009F5C18" w:rsidP="00596A41">
      <w:pPr>
        <w:pStyle w:val="List"/>
      </w:pPr>
      <w:r w:rsidRPr="0035160F">
        <w:t>Microsoft Excel</w:t>
      </w:r>
      <w:r w:rsidR="00C95FB6" w:rsidRPr="0035160F">
        <w:t xml:space="preserve"> - </w:t>
      </w:r>
      <w:r w:rsidR="0043078C" w:rsidRPr="0035160F">
        <w:t>Basics</w:t>
      </w:r>
    </w:p>
    <w:p w14:paraId="14F116CB" w14:textId="77777777" w:rsidR="009F5C18" w:rsidRPr="0035160F" w:rsidRDefault="009F5C18" w:rsidP="00596A41">
      <w:pPr>
        <w:pStyle w:val="List"/>
      </w:pPr>
      <w:r w:rsidRPr="0035160F">
        <w:t>Microsoft PowerPoint</w:t>
      </w:r>
      <w:r w:rsidR="00C95FB6" w:rsidRPr="0035160F">
        <w:t xml:space="preserve"> - </w:t>
      </w:r>
      <w:r w:rsidR="0043078C" w:rsidRPr="0035160F">
        <w:t>Basics</w:t>
      </w:r>
    </w:p>
    <w:p w14:paraId="00043787" w14:textId="77777777" w:rsidR="009F5C18" w:rsidRDefault="00596A41" w:rsidP="00312EA0">
      <w:pPr>
        <w:pStyle w:val="List"/>
      </w:pPr>
      <w:r w:rsidRPr="00312EA0">
        <w:t>Microsoft Word</w:t>
      </w:r>
      <w:r w:rsidR="00C95FB6" w:rsidRPr="00312EA0">
        <w:t xml:space="preserve"> - </w:t>
      </w:r>
      <w:r w:rsidR="0043078C" w:rsidRPr="00312EA0">
        <w:t>Basics</w:t>
      </w:r>
    </w:p>
    <w:p w14:paraId="31296282" w14:textId="602799BF" w:rsidR="00CA2AD3" w:rsidRPr="00312EA0" w:rsidRDefault="00CA2AD3" w:rsidP="00312EA0">
      <w:pPr>
        <w:pStyle w:val="List"/>
      </w:pPr>
      <w:r w:rsidRPr="0035160F">
        <w:t xml:space="preserve">Microsoft </w:t>
      </w:r>
      <w:r>
        <w:t>Project</w:t>
      </w:r>
      <w:r w:rsidRPr="0035160F">
        <w:t xml:space="preserve"> - Basics</w:t>
      </w:r>
    </w:p>
    <w:p w14:paraId="3CD2D7FC" w14:textId="0B67BEEA" w:rsidR="00DF3393" w:rsidRPr="0035160F" w:rsidRDefault="00312EA0" w:rsidP="00312EA0">
      <w:pPr>
        <w:pStyle w:val="BodyText"/>
        <w:tabs>
          <w:tab w:val="clear" w:pos="8190"/>
          <w:tab w:val="left" w:pos="2367"/>
        </w:tabs>
      </w:pPr>
      <w:r>
        <w:tab/>
      </w:r>
    </w:p>
    <w:p w14:paraId="54B35ABF" w14:textId="77777777" w:rsidR="00596A41" w:rsidRPr="0035160F" w:rsidRDefault="0005611D" w:rsidP="00A70206">
      <w:pPr>
        <w:pStyle w:val="BodyText"/>
      </w:pPr>
      <w:r w:rsidRPr="0035160F">
        <w:t>For more information please visit our website</w:t>
      </w:r>
      <w:r w:rsidR="00596A41" w:rsidRPr="0035160F">
        <w:t xml:space="preserve"> </w:t>
      </w:r>
      <w:hyperlink r:id="rId13" w:history="1">
        <w:r w:rsidR="002F2670" w:rsidRPr="0089568F">
          <w:rPr>
            <w:rStyle w:val="Hyperlink"/>
            <w:color w:val="0000FF"/>
          </w:rPr>
          <w:t>studymaterials.eu</w:t>
        </w:r>
      </w:hyperlink>
      <w:r w:rsidR="00596A41" w:rsidRPr="0035160F">
        <w:t>.</w:t>
      </w:r>
      <w:r w:rsidR="00596A41" w:rsidRPr="0035160F">
        <w:br/>
      </w:r>
      <w:r w:rsidRPr="0035160F">
        <w:t xml:space="preserve">To order the </w:t>
      </w:r>
      <w:r w:rsidR="0045492D" w:rsidRPr="0035160F">
        <w:t>materials please send</w:t>
      </w:r>
      <w:r w:rsidRPr="0035160F">
        <w:t xml:space="preserve"> an e-mail to</w:t>
      </w:r>
      <w:r w:rsidR="002F2670">
        <w:t xml:space="preserve"> </w:t>
      </w:r>
      <w:hyperlink r:id="rId14" w:history="1">
        <w:r w:rsidR="002F2670" w:rsidRPr="0089568F">
          <w:rPr>
            <w:rStyle w:val="Hyperlink"/>
            <w:color w:val="0000FF"/>
          </w:rPr>
          <w:t>sales@studymaterials.eu</w:t>
        </w:r>
      </w:hyperlink>
      <w:r w:rsidR="00596A41" w:rsidRPr="0035160F">
        <w:t>.</w:t>
      </w:r>
    </w:p>
    <w:p w14:paraId="7FAD2BD2" w14:textId="77777777" w:rsidR="006566E4" w:rsidRPr="0014390E" w:rsidRDefault="0082443E" w:rsidP="00203479">
      <w:pPr>
        <w:pStyle w:val="Heading1"/>
        <w:rPr>
          <w:lang w:val="fi-FI"/>
        </w:rPr>
      </w:pPr>
      <w:bookmarkStart w:id="2" w:name="_Toc258003356"/>
      <w:r w:rsidRPr="0035160F">
        <w:lastRenderedPageBreak/>
        <w:t>Table of Contents</w:t>
      </w:r>
      <w:bookmarkEnd w:id="2"/>
    </w:p>
    <w:p w14:paraId="414048A0" w14:textId="77777777" w:rsidR="00CA2AD3" w:rsidRDefault="0014390E">
      <w:pPr>
        <w:pStyle w:val="TOC1"/>
        <w:rPr>
          <w:rFonts w:asciiTheme="minorHAnsi" w:eastAsiaTheme="minorEastAsia" w:hAnsiTheme="minorHAnsi" w:cstheme="minorBidi"/>
          <w:bCs w:val="0"/>
          <w:color w:val="auto"/>
          <w:spacing w:val="0"/>
          <w:w w:val="100"/>
          <w:kern w:val="0"/>
          <w:sz w:val="22"/>
          <w:szCs w:val="22"/>
          <w:lang w:val="fi-FI"/>
        </w:rPr>
      </w:pPr>
      <w:r>
        <w:rPr>
          <w:rFonts w:ascii="Garamond" w:hAnsi="Garamond"/>
          <w:b/>
          <w:color w:val="auto"/>
          <w:spacing w:val="38"/>
          <w:sz w:val="20"/>
        </w:rPr>
        <w:fldChar w:fldCharType="begin"/>
      </w:r>
      <w:r>
        <w:rPr>
          <w:rFonts w:ascii="Garamond" w:hAnsi="Garamond"/>
          <w:b/>
          <w:color w:val="auto"/>
          <w:spacing w:val="38"/>
          <w:sz w:val="20"/>
        </w:rPr>
        <w:instrText xml:space="preserve"> TOC \o "3-3" \h \z \t "Heading 1;1;Heading 2;2" </w:instrText>
      </w:r>
      <w:r>
        <w:rPr>
          <w:rFonts w:ascii="Garamond" w:hAnsi="Garamond"/>
          <w:b/>
          <w:color w:val="auto"/>
          <w:spacing w:val="38"/>
          <w:sz w:val="20"/>
        </w:rPr>
        <w:fldChar w:fldCharType="separate"/>
      </w:r>
      <w:hyperlink w:anchor="_Toc258003354" w:history="1">
        <w:r w:rsidR="00CA2AD3" w:rsidRPr="000E605A">
          <w:rPr>
            <w:rStyle w:val="Hyperlink"/>
          </w:rPr>
          <w:t>User rights information</w:t>
        </w:r>
        <w:r w:rsidR="00CA2AD3">
          <w:rPr>
            <w:webHidden/>
          </w:rPr>
          <w:tab/>
        </w:r>
        <w:r w:rsidR="00CA2AD3">
          <w:rPr>
            <w:webHidden/>
          </w:rPr>
          <w:fldChar w:fldCharType="begin"/>
        </w:r>
        <w:r w:rsidR="00CA2AD3">
          <w:rPr>
            <w:webHidden/>
          </w:rPr>
          <w:instrText xml:space="preserve"> PAGEREF _Toc258003354 \h </w:instrText>
        </w:r>
        <w:r w:rsidR="00CA2AD3">
          <w:rPr>
            <w:webHidden/>
          </w:rPr>
        </w:r>
        <w:r w:rsidR="00CA2AD3">
          <w:rPr>
            <w:webHidden/>
          </w:rPr>
          <w:fldChar w:fldCharType="separate"/>
        </w:r>
        <w:r w:rsidR="00CA2AD3">
          <w:rPr>
            <w:webHidden/>
          </w:rPr>
          <w:t>2</w:t>
        </w:r>
        <w:r w:rsidR="00CA2AD3">
          <w:rPr>
            <w:webHidden/>
          </w:rPr>
          <w:fldChar w:fldCharType="end"/>
        </w:r>
      </w:hyperlink>
    </w:p>
    <w:p w14:paraId="5A2EFCDD" w14:textId="77777777" w:rsidR="00CA2AD3" w:rsidRDefault="00FA1248">
      <w:pPr>
        <w:pStyle w:val="TOC2"/>
        <w:rPr>
          <w:rFonts w:asciiTheme="minorHAnsi" w:eastAsiaTheme="minorEastAsia" w:hAnsiTheme="minorHAnsi" w:cstheme="minorBidi"/>
          <w:bCs w:val="0"/>
          <w:szCs w:val="22"/>
          <w:lang w:val="fi-FI"/>
        </w:rPr>
      </w:pPr>
      <w:hyperlink w:anchor="_Toc258003355" w:history="1">
        <w:r w:rsidR="00CA2AD3" w:rsidRPr="000E605A">
          <w:rPr>
            <w:rStyle w:val="Hyperlink"/>
          </w:rPr>
          <w:t>Educational material by Ornanet</w:t>
        </w:r>
        <w:r w:rsidR="00CA2AD3">
          <w:rPr>
            <w:webHidden/>
          </w:rPr>
          <w:tab/>
        </w:r>
        <w:r w:rsidR="00CA2AD3">
          <w:rPr>
            <w:webHidden/>
          </w:rPr>
          <w:fldChar w:fldCharType="begin"/>
        </w:r>
        <w:r w:rsidR="00CA2AD3">
          <w:rPr>
            <w:webHidden/>
          </w:rPr>
          <w:instrText xml:space="preserve"> PAGEREF _Toc258003355 \h </w:instrText>
        </w:r>
        <w:r w:rsidR="00CA2AD3">
          <w:rPr>
            <w:webHidden/>
          </w:rPr>
        </w:r>
        <w:r w:rsidR="00CA2AD3">
          <w:rPr>
            <w:webHidden/>
          </w:rPr>
          <w:fldChar w:fldCharType="separate"/>
        </w:r>
        <w:r w:rsidR="00CA2AD3">
          <w:rPr>
            <w:webHidden/>
          </w:rPr>
          <w:t>2</w:t>
        </w:r>
        <w:r w:rsidR="00CA2AD3">
          <w:rPr>
            <w:webHidden/>
          </w:rPr>
          <w:fldChar w:fldCharType="end"/>
        </w:r>
      </w:hyperlink>
    </w:p>
    <w:p w14:paraId="57A782D9"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356" w:history="1">
        <w:r w:rsidR="00CA2AD3" w:rsidRPr="000E605A">
          <w:rPr>
            <w:rStyle w:val="Hyperlink"/>
          </w:rPr>
          <w:t>Table of Contents</w:t>
        </w:r>
        <w:r w:rsidR="00CA2AD3">
          <w:rPr>
            <w:webHidden/>
          </w:rPr>
          <w:tab/>
        </w:r>
        <w:r w:rsidR="00CA2AD3">
          <w:rPr>
            <w:webHidden/>
          </w:rPr>
          <w:fldChar w:fldCharType="begin"/>
        </w:r>
        <w:r w:rsidR="00CA2AD3">
          <w:rPr>
            <w:webHidden/>
          </w:rPr>
          <w:instrText xml:space="preserve"> PAGEREF _Toc258003356 \h </w:instrText>
        </w:r>
        <w:r w:rsidR="00CA2AD3">
          <w:rPr>
            <w:webHidden/>
          </w:rPr>
        </w:r>
        <w:r w:rsidR="00CA2AD3">
          <w:rPr>
            <w:webHidden/>
          </w:rPr>
          <w:fldChar w:fldCharType="separate"/>
        </w:r>
        <w:r w:rsidR="00CA2AD3">
          <w:rPr>
            <w:webHidden/>
          </w:rPr>
          <w:t>3</w:t>
        </w:r>
        <w:r w:rsidR="00CA2AD3">
          <w:rPr>
            <w:webHidden/>
          </w:rPr>
          <w:fldChar w:fldCharType="end"/>
        </w:r>
      </w:hyperlink>
    </w:p>
    <w:p w14:paraId="5053B37F"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357" w:history="1">
        <w:r w:rsidR="00CA2AD3" w:rsidRPr="000E605A">
          <w:rPr>
            <w:rStyle w:val="Hyperlink"/>
          </w:rPr>
          <w:t>Introduction</w:t>
        </w:r>
        <w:r w:rsidR="00CA2AD3">
          <w:rPr>
            <w:webHidden/>
          </w:rPr>
          <w:tab/>
        </w:r>
        <w:r w:rsidR="00CA2AD3">
          <w:rPr>
            <w:webHidden/>
          </w:rPr>
          <w:fldChar w:fldCharType="begin"/>
        </w:r>
        <w:r w:rsidR="00CA2AD3">
          <w:rPr>
            <w:webHidden/>
          </w:rPr>
          <w:instrText xml:space="preserve"> PAGEREF _Toc258003357 \h </w:instrText>
        </w:r>
        <w:r w:rsidR="00CA2AD3">
          <w:rPr>
            <w:webHidden/>
          </w:rPr>
        </w:r>
        <w:r w:rsidR="00CA2AD3">
          <w:rPr>
            <w:webHidden/>
          </w:rPr>
          <w:fldChar w:fldCharType="separate"/>
        </w:r>
        <w:r w:rsidR="00CA2AD3">
          <w:rPr>
            <w:webHidden/>
          </w:rPr>
          <w:t>5</w:t>
        </w:r>
        <w:r w:rsidR="00CA2AD3">
          <w:rPr>
            <w:webHidden/>
          </w:rPr>
          <w:fldChar w:fldCharType="end"/>
        </w:r>
      </w:hyperlink>
    </w:p>
    <w:p w14:paraId="3619E1DC" w14:textId="77777777" w:rsidR="00CA2AD3" w:rsidRDefault="00FA1248">
      <w:pPr>
        <w:pStyle w:val="TOC2"/>
        <w:rPr>
          <w:rFonts w:asciiTheme="minorHAnsi" w:eastAsiaTheme="minorEastAsia" w:hAnsiTheme="minorHAnsi" w:cstheme="minorBidi"/>
          <w:bCs w:val="0"/>
          <w:szCs w:val="22"/>
          <w:lang w:val="fi-FI"/>
        </w:rPr>
      </w:pPr>
      <w:hyperlink w:anchor="_Toc258003358" w:history="1">
        <w:r w:rsidR="00CA2AD3" w:rsidRPr="000E605A">
          <w:rPr>
            <w:rStyle w:val="Hyperlink"/>
          </w:rPr>
          <w:t>Studying goals</w:t>
        </w:r>
        <w:r w:rsidR="00CA2AD3">
          <w:rPr>
            <w:webHidden/>
          </w:rPr>
          <w:tab/>
        </w:r>
        <w:r w:rsidR="00CA2AD3">
          <w:rPr>
            <w:webHidden/>
          </w:rPr>
          <w:fldChar w:fldCharType="begin"/>
        </w:r>
        <w:r w:rsidR="00CA2AD3">
          <w:rPr>
            <w:webHidden/>
          </w:rPr>
          <w:instrText xml:space="preserve"> PAGEREF _Toc258003358 \h </w:instrText>
        </w:r>
        <w:r w:rsidR="00CA2AD3">
          <w:rPr>
            <w:webHidden/>
          </w:rPr>
        </w:r>
        <w:r w:rsidR="00CA2AD3">
          <w:rPr>
            <w:webHidden/>
          </w:rPr>
          <w:fldChar w:fldCharType="separate"/>
        </w:r>
        <w:r w:rsidR="00CA2AD3">
          <w:rPr>
            <w:webHidden/>
          </w:rPr>
          <w:t>5</w:t>
        </w:r>
        <w:r w:rsidR="00CA2AD3">
          <w:rPr>
            <w:webHidden/>
          </w:rPr>
          <w:fldChar w:fldCharType="end"/>
        </w:r>
      </w:hyperlink>
    </w:p>
    <w:p w14:paraId="19FA7CC8"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359" w:history="1">
        <w:r w:rsidR="00CA2AD3" w:rsidRPr="000E605A">
          <w:rPr>
            <w:rStyle w:val="Hyperlink"/>
          </w:rPr>
          <w:t>Why do you need the operating system?</w:t>
        </w:r>
        <w:r w:rsidR="00CA2AD3">
          <w:rPr>
            <w:webHidden/>
          </w:rPr>
          <w:tab/>
        </w:r>
        <w:r w:rsidR="00CA2AD3">
          <w:rPr>
            <w:webHidden/>
          </w:rPr>
          <w:fldChar w:fldCharType="begin"/>
        </w:r>
        <w:r w:rsidR="00CA2AD3">
          <w:rPr>
            <w:webHidden/>
          </w:rPr>
          <w:instrText xml:space="preserve"> PAGEREF _Toc258003359 \h </w:instrText>
        </w:r>
        <w:r w:rsidR="00CA2AD3">
          <w:rPr>
            <w:webHidden/>
          </w:rPr>
        </w:r>
        <w:r w:rsidR="00CA2AD3">
          <w:rPr>
            <w:webHidden/>
          </w:rPr>
          <w:fldChar w:fldCharType="separate"/>
        </w:r>
        <w:r w:rsidR="00CA2AD3">
          <w:rPr>
            <w:webHidden/>
          </w:rPr>
          <w:t>5</w:t>
        </w:r>
        <w:r w:rsidR="00CA2AD3">
          <w:rPr>
            <w:webHidden/>
          </w:rPr>
          <w:fldChar w:fldCharType="end"/>
        </w:r>
      </w:hyperlink>
    </w:p>
    <w:p w14:paraId="3991BF8D"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360" w:history="1">
        <w:r w:rsidR="00CA2AD3" w:rsidRPr="000E605A">
          <w:rPr>
            <w:rStyle w:val="Hyperlink"/>
          </w:rPr>
          <w:t>Start Up and Shut Down of the computer</w:t>
        </w:r>
        <w:r w:rsidR="00CA2AD3">
          <w:rPr>
            <w:webHidden/>
          </w:rPr>
          <w:tab/>
        </w:r>
        <w:r w:rsidR="00CA2AD3">
          <w:rPr>
            <w:webHidden/>
          </w:rPr>
          <w:fldChar w:fldCharType="begin"/>
        </w:r>
        <w:r w:rsidR="00CA2AD3">
          <w:rPr>
            <w:webHidden/>
          </w:rPr>
          <w:instrText xml:space="preserve"> PAGEREF _Toc258003360 \h </w:instrText>
        </w:r>
        <w:r w:rsidR="00CA2AD3">
          <w:rPr>
            <w:webHidden/>
          </w:rPr>
        </w:r>
        <w:r w:rsidR="00CA2AD3">
          <w:rPr>
            <w:webHidden/>
          </w:rPr>
          <w:fldChar w:fldCharType="separate"/>
        </w:r>
        <w:r w:rsidR="00CA2AD3">
          <w:rPr>
            <w:webHidden/>
          </w:rPr>
          <w:t>6</w:t>
        </w:r>
        <w:r w:rsidR="00CA2AD3">
          <w:rPr>
            <w:webHidden/>
          </w:rPr>
          <w:fldChar w:fldCharType="end"/>
        </w:r>
      </w:hyperlink>
    </w:p>
    <w:p w14:paraId="276E5539" w14:textId="77777777" w:rsidR="00CA2AD3" w:rsidRDefault="00FA1248">
      <w:pPr>
        <w:pStyle w:val="TOC2"/>
        <w:rPr>
          <w:rFonts w:asciiTheme="minorHAnsi" w:eastAsiaTheme="minorEastAsia" w:hAnsiTheme="minorHAnsi" w:cstheme="minorBidi"/>
          <w:bCs w:val="0"/>
          <w:szCs w:val="22"/>
          <w:lang w:val="fi-FI"/>
        </w:rPr>
      </w:pPr>
      <w:hyperlink w:anchor="_Toc258003361" w:history="1">
        <w:r w:rsidR="00CA2AD3" w:rsidRPr="000E605A">
          <w:rPr>
            <w:rStyle w:val="Hyperlink"/>
          </w:rPr>
          <w:t>Data processing orientation</w:t>
        </w:r>
        <w:r w:rsidR="00CA2AD3">
          <w:rPr>
            <w:webHidden/>
          </w:rPr>
          <w:tab/>
        </w:r>
        <w:r w:rsidR="00CA2AD3">
          <w:rPr>
            <w:webHidden/>
          </w:rPr>
          <w:fldChar w:fldCharType="begin"/>
        </w:r>
        <w:r w:rsidR="00CA2AD3">
          <w:rPr>
            <w:webHidden/>
          </w:rPr>
          <w:instrText xml:space="preserve"> PAGEREF _Toc258003361 \h </w:instrText>
        </w:r>
        <w:r w:rsidR="00CA2AD3">
          <w:rPr>
            <w:webHidden/>
          </w:rPr>
        </w:r>
        <w:r w:rsidR="00CA2AD3">
          <w:rPr>
            <w:webHidden/>
          </w:rPr>
          <w:fldChar w:fldCharType="separate"/>
        </w:r>
        <w:r w:rsidR="00CA2AD3">
          <w:rPr>
            <w:webHidden/>
          </w:rPr>
          <w:t>7</w:t>
        </w:r>
        <w:r w:rsidR="00CA2AD3">
          <w:rPr>
            <w:webHidden/>
          </w:rPr>
          <w:fldChar w:fldCharType="end"/>
        </w:r>
      </w:hyperlink>
    </w:p>
    <w:p w14:paraId="4EC82CBF"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362" w:history="1">
        <w:r w:rsidR="00CA2AD3" w:rsidRPr="000E605A">
          <w:rPr>
            <w:rStyle w:val="Hyperlink"/>
          </w:rPr>
          <w:t>Input device</w:t>
        </w:r>
        <w:r w:rsidR="00CA2AD3">
          <w:rPr>
            <w:webHidden/>
          </w:rPr>
          <w:tab/>
        </w:r>
        <w:r w:rsidR="00CA2AD3">
          <w:rPr>
            <w:webHidden/>
          </w:rPr>
          <w:fldChar w:fldCharType="begin"/>
        </w:r>
        <w:r w:rsidR="00CA2AD3">
          <w:rPr>
            <w:webHidden/>
          </w:rPr>
          <w:instrText xml:space="preserve"> PAGEREF _Toc258003362 \h </w:instrText>
        </w:r>
        <w:r w:rsidR="00CA2AD3">
          <w:rPr>
            <w:webHidden/>
          </w:rPr>
        </w:r>
        <w:r w:rsidR="00CA2AD3">
          <w:rPr>
            <w:webHidden/>
          </w:rPr>
          <w:fldChar w:fldCharType="separate"/>
        </w:r>
        <w:r w:rsidR="00CA2AD3">
          <w:rPr>
            <w:webHidden/>
          </w:rPr>
          <w:t>8</w:t>
        </w:r>
        <w:r w:rsidR="00CA2AD3">
          <w:rPr>
            <w:webHidden/>
          </w:rPr>
          <w:fldChar w:fldCharType="end"/>
        </w:r>
      </w:hyperlink>
    </w:p>
    <w:p w14:paraId="70696856" w14:textId="77777777" w:rsidR="00CA2AD3" w:rsidRDefault="00FA1248">
      <w:pPr>
        <w:pStyle w:val="TOC2"/>
        <w:rPr>
          <w:rFonts w:asciiTheme="minorHAnsi" w:eastAsiaTheme="minorEastAsia" w:hAnsiTheme="minorHAnsi" w:cstheme="minorBidi"/>
          <w:bCs w:val="0"/>
          <w:szCs w:val="22"/>
          <w:lang w:val="fi-FI"/>
        </w:rPr>
      </w:pPr>
      <w:hyperlink w:anchor="_Toc258003363" w:history="1">
        <w:r w:rsidR="00CA2AD3" w:rsidRPr="000E605A">
          <w:rPr>
            <w:rStyle w:val="Hyperlink"/>
          </w:rPr>
          <w:t>Keyboard</w:t>
        </w:r>
        <w:r w:rsidR="00CA2AD3">
          <w:rPr>
            <w:webHidden/>
          </w:rPr>
          <w:tab/>
        </w:r>
        <w:r w:rsidR="00CA2AD3">
          <w:rPr>
            <w:webHidden/>
          </w:rPr>
          <w:fldChar w:fldCharType="begin"/>
        </w:r>
        <w:r w:rsidR="00CA2AD3">
          <w:rPr>
            <w:webHidden/>
          </w:rPr>
          <w:instrText xml:space="preserve"> PAGEREF _Toc258003363 \h </w:instrText>
        </w:r>
        <w:r w:rsidR="00CA2AD3">
          <w:rPr>
            <w:webHidden/>
          </w:rPr>
        </w:r>
        <w:r w:rsidR="00CA2AD3">
          <w:rPr>
            <w:webHidden/>
          </w:rPr>
          <w:fldChar w:fldCharType="separate"/>
        </w:r>
        <w:r w:rsidR="00CA2AD3">
          <w:rPr>
            <w:webHidden/>
          </w:rPr>
          <w:t>8</w:t>
        </w:r>
        <w:r w:rsidR="00CA2AD3">
          <w:rPr>
            <w:webHidden/>
          </w:rPr>
          <w:fldChar w:fldCharType="end"/>
        </w:r>
      </w:hyperlink>
    </w:p>
    <w:p w14:paraId="16D499FD" w14:textId="77777777" w:rsidR="00CA2AD3" w:rsidRDefault="00FA1248">
      <w:pPr>
        <w:pStyle w:val="TOC2"/>
        <w:rPr>
          <w:rFonts w:asciiTheme="minorHAnsi" w:eastAsiaTheme="minorEastAsia" w:hAnsiTheme="minorHAnsi" w:cstheme="minorBidi"/>
          <w:bCs w:val="0"/>
          <w:szCs w:val="22"/>
          <w:lang w:val="fi-FI"/>
        </w:rPr>
      </w:pPr>
      <w:hyperlink w:anchor="_Toc258003364" w:history="1">
        <w:r w:rsidR="00CA2AD3" w:rsidRPr="000E605A">
          <w:rPr>
            <w:rStyle w:val="Hyperlink"/>
          </w:rPr>
          <w:t>Mouse</w:t>
        </w:r>
        <w:r w:rsidR="00CA2AD3">
          <w:rPr>
            <w:webHidden/>
          </w:rPr>
          <w:tab/>
        </w:r>
        <w:r w:rsidR="00CA2AD3">
          <w:rPr>
            <w:webHidden/>
          </w:rPr>
          <w:fldChar w:fldCharType="begin"/>
        </w:r>
        <w:r w:rsidR="00CA2AD3">
          <w:rPr>
            <w:webHidden/>
          </w:rPr>
          <w:instrText xml:space="preserve"> PAGEREF _Toc258003364 \h </w:instrText>
        </w:r>
        <w:r w:rsidR="00CA2AD3">
          <w:rPr>
            <w:webHidden/>
          </w:rPr>
        </w:r>
        <w:r w:rsidR="00CA2AD3">
          <w:rPr>
            <w:webHidden/>
          </w:rPr>
          <w:fldChar w:fldCharType="separate"/>
        </w:r>
        <w:r w:rsidR="00CA2AD3">
          <w:rPr>
            <w:webHidden/>
          </w:rPr>
          <w:t>9</w:t>
        </w:r>
        <w:r w:rsidR="00CA2AD3">
          <w:rPr>
            <w:webHidden/>
          </w:rPr>
          <w:fldChar w:fldCharType="end"/>
        </w:r>
      </w:hyperlink>
    </w:p>
    <w:p w14:paraId="75244437"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365" w:history="1">
        <w:r w:rsidR="00CA2AD3" w:rsidRPr="000E605A">
          <w:rPr>
            <w:rStyle w:val="Hyperlink"/>
          </w:rPr>
          <w:t>Windows Desktop</w:t>
        </w:r>
        <w:r w:rsidR="00CA2AD3">
          <w:rPr>
            <w:webHidden/>
          </w:rPr>
          <w:tab/>
        </w:r>
        <w:r w:rsidR="00CA2AD3">
          <w:rPr>
            <w:webHidden/>
          </w:rPr>
          <w:fldChar w:fldCharType="begin"/>
        </w:r>
        <w:r w:rsidR="00CA2AD3">
          <w:rPr>
            <w:webHidden/>
          </w:rPr>
          <w:instrText xml:space="preserve"> PAGEREF _Toc258003365 \h </w:instrText>
        </w:r>
        <w:r w:rsidR="00CA2AD3">
          <w:rPr>
            <w:webHidden/>
          </w:rPr>
        </w:r>
        <w:r w:rsidR="00CA2AD3">
          <w:rPr>
            <w:webHidden/>
          </w:rPr>
          <w:fldChar w:fldCharType="separate"/>
        </w:r>
        <w:r w:rsidR="00CA2AD3">
          <w:rPr>
            <w:webHidden/>
          </w:rPr>
          <w:t>10</w:t>
        </w:r>
        <w:r w:rsidR="00CA2AD3">
          <w:rPr>
            <w:webHidden/>
          </w:rPr>
          <w:fldChar w:fldCharType="end"/>
        </w:r>
      </w:hyperlink>
    </w:p>
    <w:p w14:paraId="0B59F2DC" w14:textId="77777777" w:rsidR="00CA2AD3" w:rsidRDefault="00FA1248">
      <w:pPr>
        <w:pStyle w:val="TOC2"/>
        <w:rPr>
          <w:rFonts w:asciiTheme="minorHAnsi" w:eastAsiaTheme="minorEastAsia" w:hAnsiTheme="minorHAnsi" w:cstheme="minorBidi"/>
          <w:bCs w:val="0"/>
          <w:szCs w:val="22"/>
          <w:lang w:val="fi-FI"/>
        </w:rPr>
      </w:pPr>
      <w:hyperlink w:anchor="_Toc258003366" w:history="1">
        <w:r w:rsidR="00CA2AD3" w:rsidRPr="000E605A">
          <w:rPr>
            <w:rStyle w:val="Hyperlink"/>
          </w:rPr>
          <w:t>Start menu</w:t>
        </w:r>
        <w:r w:rsidR="00CA2AD3">
          <w:rPr>
            <w:webHidden/>
          </w:rPr>
          <w:tab/>
        </w:r>
        <w:r w:rsidR="00CA2AD3">
          <w:rPr>
            <w:webHidden/>
          </w:rPr>
          <w:fldChar w:fldCharType="begin"/>
        </w:r>
        <w:r w:rsidR="00CA2AD3">
          <w:rPr>
            <w:webHidden/>
          </w:rPr>
          <w:instrText xml:space="preserve"> PAGEREF _Toc258003366 \h </w:instrText>
        </w:r>
        <w:r w:rsidR="00CA2AD3">
          <w:rPr>
            <w:webHidden/>
          </w:rPr>
        </w:r>
        <w:r w:rsidR="00CA2AD3">
          <w:rPr>
            <w:webHidden/>
          </w:rPr>
          <w:fldChar w:fldCharType="separate"/>
        </w:r>
        <w:r w:rsidR="00CA2AD3">
          <w:rPr>
            <w:webHidden/>
          </w:rPr>
          <w:t>11</w:t>
        </w:r>
        <w:r w:rsidR="00CA2AD3">
          <w:rPr>
            <w:webHidden/>
          </w:rPr>
          <w:fldChar w:fldCharType="end"/>
        </w:r>
      </w:hyperlink>
    </w:p>
    <w:p w14:paraId="14C6A596" w14:textId="77777777" w:rsidR="00CA2AD3" w:rsidRDefault="00FA1248">
      <w:pPr>
        <w:pStyle w:val="TOC2"/>
        <w:rPr>
          <w:rFonts w:asciiTheme="minorHAnsi" w:eastAsiaTheme="minorEastAsia" w:hAnsiTheme="minorHAnsi" w:cstheme="minorBidi"/>
          <w:bCs w:val="0"/>
          <w:szCs w:val="22"/>
          <w:lang w:val="fi-FI"/>
        </w:rPr>
      </w:pPr>
      <w:hyperlink w:anchor="_Toc258003367" w:history="1">
        <w:r w:rsidR="00CA2AD3" w:rsidRPr="000E605A">
          <w:rPr>
            <w:rStyle w:val="Hyperlink"/>
          </w:rPr>
          <w:t>Using Taskbar</w:t>
        </w:r>
        <w:r w:rsidR="00CA2AD3">
          <w:rPr>
            <w:webHidden/>
          </w:rPr>
          <w:tab/>
        </w:r>
        <w:r w:rsidR="00CA2AD3">
          <w:rPr>
            <w:webHidden/>
          </w:rPr>
          <w:fldChar w:fldCharType="begin"/>
        </w:r>
        <w:r w:rsidR="00CA2AD3">
          <w:rPr>
            <w:webHidden/>
          </w:rPr>
          <w:instrText xml:space="preserve"> PAGEREF _Toc258003367 \h </w:instrText>
        </w:r>
        <w:r w:rsidR="00CA2AD3">
          <w:rPr>
            <w:webHidden/>
          </w:rPr>
        </w:r>
        <w:r w:rsidR="00CA2AD3">
          <w:rPr>
            <w:webHidden/>
          </w:rPr>
          <w:fldChar w:fldCharType="separate"/>
        </w:r>
        <w:r w:rsidR="00CA2AD3">
          <w:rPr>
            <w:webHidden/>
          </w:rPr>
          <w:t>12</w:t>
        </w:r>
        <w:r w:rsidR="00CA2AD3">
          <w:rPr>
            <w:webHidden/>
          </w:rPr>
          <w:fldChar w:fldCharType="end"/>
        </w:r>
      </w:hyperlink>
    </w:p>
    <w:p w14:paraId="23CB1FCB" w14:textId="77777777" w:rsidR="00CA2AD3" w:rsidRDefault="00FA1248">
      <w:pPr>
        <w:pStyle w:val="TOC2"/>
        <w:rPr>
          <w:rFonts w:asciiTheme="minorHAnsi" w:eastAsiaTheme="minorEastAsia" w:hAnsiTheme="minorHAnsi" w:cstheme="minorBidi"/>
          <w:bCs w:val="0"/>
          <w:szCs w:val="22"/>
          <w:lang w:val="fi-FI"/>
        </w:rPr>
      </w:pPr>
      <w:hyperlink w:anchor="_Toc258003368" w:history="1">
        <w:r w:rsidR="00CA2AD3" w:rsidRPr="000E605A">
          <w:rPr>
            <w:rStyle w:val="Hyperlink"/>
          </w:rPr>
          <w:t>Windows</w:t>
        </w:r>
        <w:r w:rsidR="00CA2AD3">
          <w:rPr>
            <w:webHidden/>
          </w:rPr>
          <w:tab/>
        </w:r>
        <w:r w:rsidR="00CA2AD3">
          <w:rPr>
            <w:webHidden/>
          </w:rPr>
          <w:fldChar w:fldCharType="begin"/>
        </w:r>
        <w:r w:rsidR="00CA2AD3">
          <w:rPr>
            <w:webHidden/>
          </w:rPr>
          <w:instrText xml:space="preserve"> PAGEREF _Toc258003368 \h </w:instrText>
        </w:r>
        <w:r w:rsidR="00CA2AD3">
          <w:rPr>
            <w:webHidden/>
          </w:rPr>
        </w:r>
        <w:r w:rsidR="00CA2AD3">
          <w:rPr>
            <w:webHidden/>
          </w:rPr>
          <w:fldChar w:fldCharType="separate"/>
        </w:r>
        <w:r w:rsidR="00CA2AD3">
          <w:rPr>
            <w:webHidden/>
          </w:rPr>
          <w:t>13</w:t>
        </w:r>
        <w:r w:rsidR="00CA2AD3">
          <w:rPr>
            <w:webHidden/>
          </w:rPr>
          <w:fldChar w:fldCharType="end"/>
        </w:r>
      </w:hyperlink>
    </w:p>
    <w:p w14:paraId="428F8058" w14:textId="77777777" w:rsidR="00CA2AD3" w:rsidRDefault="00FA1248">
      <w:pPr>
        <w:pStyle w:val="TOC2"/>
        <w:rPr>
          <w:rFonts w:asciiTheme="minorHAnsi" w:eastAsiaTheme="minorEastAsia" w:hAnsiTheme="minorHAnsi" w:cstheme="minorBidi"/>
          <w:bCs w:val="0"/>
          <w:szCs w:val="22"/>
          <w:lang w:val="fi-FI"/>
        </w:rPr>
      </w:pPr>
      <w:hyperlink w:anchor="_Toc258003369" w:history="1">
        <w:r w:rsidR="00CA2AD3" w:rsidRPr="000E605A">
          <w:rPr>
            <w:rStyle w:val="Hyperlink"/>
          </w:rPr>
          <w:t>Context menu</w:t>
        </w:r>
        <w:r w:rsidR="00CA2AD3">
          <w:rPr>
            <w:webHidden/>
          </w:rPr>
          <w:tab/>
        </w:r>
        <w:r w:rsidR="00CA2AD3">
          <w:rPr>
            <w:webHidden/>
          </w:rPr>
          <w:fldChar w:fldCharType="begin"/>
        </w:r>
        <w:r w:rsidR="00CA2AD3">
          <w:rPr>
            <w:webHidden/>
          </w:rPr>
          <w:instrText xml:space="preserve"> PAGEREF _Toc258003369 \h </w:instrText>
        </w:r>
        <w:r w:rsidR="00CA2AD3">
          <w:rPr>
            <w:webHidden/>
          </w:rPr>
        </w:r>
        <w:r w:rsidR="00CA2AD3">
          <w:rPr>
            <w:webHidden/>
          </w:rPr>
          <w:fldChar w:fldCharType="separate"/>
        </w:r>
        <w:r w:rsidR="00CA2AD3">
          <w:rPr>
            <w:webHidden/>
          </w:rPr>
          <w:t>14</w:t>
        </w:r>
        <w:r w:rsidR="00CA2AD3">
          <w:rPr>
            <w:webHidden/>
          </w:rPr>
          <w:fldChar w:fldCharType="end"/>
        </w:r>
      </w:hyperlink>
    </w:p>
    <w:p w14:paraId="163B8265"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370" w:history="1">
        <w:r w:rsidR="00CA2AD3" w:rsidRPr="000E605A">
          <w:rPr>
            <w:rStyle w:val="Hyperlink"/>
          </w:rPr>
          <w:t>Windows Explorer</w:t>
        </w:r>
        <w:r w:rsidR="00CA2AD3">
          <w:rPr>
            <w:webHidden/>
          </w:rPr>
          <w:tab/>
        </w:r>
        <w:r w:rsidR="00CA2AD3">
          <w:rPr>
            <w:webHidden/>
          </w:rPr>
          <w:fldChar w:fldCharType="begin"/>
        </w:r>
        <w:r w:rsidR="00CA2AD3">
          <w:rPr>
            <w:webHidden/>
          </w:rPr>
          <w:instrText xml:space="preserve"> PAGEREF _Toc258003370 \h </w:instrText>
        </w:r>
        <w:r w:rsidR="00CA2AD3">
          <w:rPr>
            <w:webHidden/>
          </w:rPr>
        </w:r>
        <w:r w:rsidR="00CA2AD3">
          <w:rPr>
            <w:webHidden/>
          </w:rPr>
          <w:fldChar w:fldCharType="separate"/>
        </w:r>
        <w:r w:rsidR="00CA2AD3">
          <w:rPr>
            <w:webHidden/>
          </w:rPr>
          <w:t>15</w:t>
        </w:r>
        <w:r w:rsidR="00CA2AD3">
          <w:rPr>
            <w:webHidden/>
          </w:rPr>
          <w:fldChar w:fldCharType="end"/>
        </w:r>
      </w:hyperlink>
    </w:p>
    <w:p w14:paraId="040608AE" w14:textId="77777777" w:rsidR="00CA2AD3" w:rsidRDefault="00FA1248">
      <w:pPr>
        <w:pStyle w:val="TOC2"/>
        <w:rPr>
          <w:rFonts w:asciiTheme="minorHAnsi" w:eastAsiaTheme="minorEastAsia" w:hAnsiTheme="minorHAnsi" w:cstheme="minorBidi"/>
          <w:bCs w:val="0"/>
          <w:szCs w:val="22"/>
          <w:lang w:val="fi-FI"/>
        </w:rPr>
      </w:pPr>
      <w:hyperlink w:anchor="_Toc258003371" w:history="1">
        <w:r w:rsidR="00CA2AD3" w:rsidRPr="000E605A">
          <w:rPr>
            <w:rStyle w:val="Hyperlink"/>
          </w:rPr>
          <w:t>Windows Explorer window</w:t>
        </w:r>
        <w:r w:rsidR="00CA2AD3">
          <w:rPr>
            <w:webHidden/>
          </w:rPr>
          <w:tab/>
        </w:r>
        <w:r w:rsidR="00CA2AD3">
          <w:rPr>
            <w:webHidden/>
          </w:rPr>
          <w:fldChar w:fldCharType="begin"/>
        </w:r>
        <w:r w:rsidR="00CA2AD3">
          <w:rPr>
            <w:webHidden/>
          </w:rPr>
          <w:instrText xml:space="preserve"> PAGEREF _Toc258003371 \h </w:instrText>
        </w:r>
        <w:r w:rsidR="00CA2AD3">
          <w:rPr>
            <w:webHidden/>
          </w:rPr>
        </w:r>
        <w:r w:rsidR="00CA2AD3">
          <w:rPr>
            <w:webHidden/>
          </w:rPr>
          <w:fldChar w:fldCharType="separate"/>
        </w:r>
        <w:r w:rsidR="00CA2AD3">
          <w:rPr>
            <w:webHidden/>
          </w:rPr>
          <w:t>15</w:t>
        </w:r>
        <w:r w:rsidR="00CA2AD3">
          <w:rPr>
            <w:webHidden/>
          </w:rPr>
          <w:fldChar w:fldCharType="end"/>
        </w:r>
      </w:hyperlink>
    </w:p>
    <w:p w14:paraId="7687A039" w14:textId="77777777" w:rsidR="00CA2AD3" w:rsidRDefault="00FA1248">
      <w:pPr>
        <w:pStyle w:val="TOC3"/>
        <w:rPr>
          <w:rFonts w:asciiTheme="minorHAnsi" w:eastAsiaTheme="minorEastAsia" w:hAnsiTheme="minorHAnsi" w:cstheme="minorBidi"/>
          <w:sz w:val="22"/>
          <w:szCs w:val="22"/>
          <w:lang w:val="fi-FI"/>
        </w:rPr>
      </w:pPr>
      <w:hyperlink w:anchor="_Toc258003372" w:history="1">
        <w:r w:rsidR="00CA2AD3" w:rsidRPr="000E605A">
          <w:rPr>
            <w:rStyle w:val="Hyperlink"/>
          </w:rPr>
          <w:t>Disk Drive</w:t>
        </w:r>
        <w:r w:rsidR="00CA2AD3">
          <w:rPr>
            <w:webHidden/>
          </w:rPr>
          <w:tab/>
        </w:r>
        <w:r w:rsidR="00CA2AD3">
          <w:rPr>
            <w:webHidden/>
          </w:rPr>
          <w:fldChar w:fldCharType="begin"/>
        </w:r>
        <w:r w:rsidR="00CA2AD3">
          <w:rPr>
            <w:webHidden/>
          </w:rPr>
          <w:instrText xml:space="preserve"> PAGEREF _Toc258003372 \h </w:instrText>
        </w:r>
        <w:r w:rsidR="00CA2AD3">
          <w:rPr>
            <w:webHidden/>
          </w:rPr>
        </w:r>
        <w:r w:rsidR="00CA2AD3">
          <w:rPr>
            <w:webHidden/>
          </w:rPr>
          <w:fldChar w:fldCharType="separate"/>
        </w:r>
        <w:r w:rsidR="00CA2AD3">
          <w:rPr>
            <w:webHidden/>
          </w:rPr>
          <w:t>16</w:t>
        </w:r>
        <w:r w:rsidR="00CA2AD3">
          <w:rPr>
            <w:webHidden/>
          </w:rPr>
          <w:fldChar w:fldCharType="end"/>
        </w:r>
      </w:hyperlink>
    </w:p>
    <w:p w14:paraId="4C1AA092" w14:textId="77777777" w:rsidR="00CA2AD3" w:rsidRDefault="00FA1248">
      <w:pPr>
        <w:pStyle w:val="TOC3"/>
        <w:rPr>
          <w:rFonts w:asciiTheme="minorHAnsi" w:eastAsiaTheme="minorEastAsia" w:hAnsiTheme="minorHAnsi" w:cstheme="minorBidi"/>
          <w:sz w:val="22"/>
          <w:szCs w:val="22"/>
          <w:lang w:val="fi-FI"/>
        </w:rPr>
      </w:pPr>
      <w:hyperlink w:anchor="_Toc258003373" w:history="1">
        <w:r w:rsidR="00CA2AD3" w:rsidRPr="000E605A">
          <w:rPr>
            <w:rStyle w:val="Hyperlink"/>
          </w:rPr>
          <w:t>Folders</w:t>
        </w:r>
        <w:r w:rsidR="00CA2AD3">
          <w:rPr>
            <w:webHidden/>
          </w:rPr>
          <w:tab/>
        </w:r>
        <w:r w:rsidR="00CA2AD3">
          <w:rPr>
            <w:webHidden/>
          </w:rPr>
          <w:fldChar w:fldCharType="begin"/>
        </w:r>
        <w:r w:rsidR="00CA2AD3">
          <w:rPr>
            <w:webHidden/>
          </w:rPr>
          <w:instrText xml:space="preserve"> PAGEREF _Toc258003373 \h </w:instrText>
        </w:r>
        <w:r w:rsidR="00CA2AD3">
          <w:rPr>
            <w:webHidden/>
          </w:rPr>
        </w:r>
        <w:r w:rsidR="00CA2AD3">
          <w:rPr>
            <w:webHidden/>
          </w:rPr>
          <w:fldChar w:fldCharType="separate"/>
        </w:r>
        <w:r w:rsidR="00CA2AD3">
          <w:rPr>
            <w:webHidden/>
          </w:rPr>
          <w:t>17</w:t>
        </w:r>
        <w:r w:rsidR="00CA2AD3">
          <w:rPr>
            <w:webHidden/>
          </w:rPr>
          <w:fldChar w:fldCharType="end"/>
        </w:r>
      </w:hyperlink>
    </w:p>
    <w:p w14:paraId="348ED03D" w14:textId="77777777" w:rsidR="00CA2AD3" w:rsidRDefault="00FA1248">
      <w:pPr>
        <w:pStyle w:val="TOC3"/>
        <w:rPr>
          <w:rFonts w:asciiTheme="minorHAnsi" w:eastAsiaTheme="minorEastAsia" w:hAnsiTheme="minorHAnsi" w:cstheme="minorBidi"/>
          <w:sz w:val="22"/>
          <w:szCs w:val="22"/>
          <w:lang w:val="fi-FI"/>
        </w:rPr>
      </w:pPr>
      <w:hyperlink w:anchor="_Toc258003374" w:history="1">
        <w:r w:rsidR="00CA2AD3" w:rsidRPr="000E605A">
          <w:rPr>
            <w:rStyle w:val="Hyperlink"/>
          </w:rPr>
          <w:t>Files</w:t>
        </w:r>
        <w:r w:rsidR="00CA2AD3">
          <w:rPr>
            <w:webHidden/>
          </w:rPr>
          <w:tab/>
        </w:r>
        <w:r w:rsidR="00CA2AD3">
          <w:rPr>
            <w:webHidden/>
          </w:rPr>
          <w:fldChar w:fldCharType="begin"/>
        </w:r>
        <w:r w:rsidR="00CA2AD3">
          <w:rPr>
            <w:webHidden/>
          </w:rPr>
          <w:instrText xml:space="preserve"> PAGEREF _Toc258003374 \h </w:instrText>
        </w:r>
        <w:r w:rsidR="00CA2AD3">
          <w:rPr>
            <w:webHidden/>
          </w:rPr>
        </w:r>
        <w:r w:rsidR="00CA2AD3">
          <w:rPr>
            <w:webHidden/>
          </w:rPr>
          <w:fldChar w:fldCharType="separate"/>
        </w:r>
        <w:r w:rsidR="00CA2AD3">
          <w:rPr>
            <w:webHidden/>
          </w:rPr>
          <w:t>18</w:t>
        </w:r>
        <w:r w:rsidR="00CA2AD3">
          <w:rPr>
            <w:webHidden/>
          </w:rPr>
          <w:fldChar w:fldCharType="end"/>
        </w:r>
      </w:hyperlink>
    </w:p>
    <w:p w14:paraId="65D78DC6" w14:textId="77777777" w:rsidR="00CA2AD3" w:rsidRDefault="00FA1248">
      <w:pPr>
        <w:pStyle w:val="TOC2"/>
        <w:rPr>
          <w:rFonts w:asciiTheme="minorHAnsi" w:eastAsiaTheme="minorEastAsia" w:hAnsiTheme="minorHAnsi" w:cstheme="minorBidi"/>
          <w:bCs w:val="0"/>
          <w:szCs w:val="22"/>
          <w:lang w:val="fi-FI"/>
        </w:rPr>
      </w:pPr>
      <w:hyperlink w:anchor="_Toc258003375" w:history="1">
        <w:r w:rsidR="00CA2AD3" w:rsidRPr="000E605A">
          <w:rPr>
            <w:rStyle w:val="Hyperlink"/>
          </w:rPr>
          <w:t>File management</w:t>
        </w:r>
        <w:r w:rsidR="00CA2AD3">
          <w:rPr>
            <w:webHidden/>
          </w:rPr>
          <w:tab/>
        </w:r>
        <w:r w:rsidR="00CA2AD3">
          <w:rPr>
            <w:webHidden/>
          </w:rPr>
          <w:fldChar w:fldCharType="begin"/>
        </w:r>
        <w:r w:rsidR="00CA2AD3">
          <w:rPr>
            <w:webHidden/>
          </w:rPr>
          <w:instrText xml:space="preserve"> PAGEREF _Toc258003375 \h </w:instrText>
        </w:r>
        <w:r w:rsidR="00CA2AD3">
          <w:rPr>
            <w:webHidden/>
          </w:rPr>
        </w:r>
        <w:r w:rsidR="00CA2AD3">
          <w:rPr>
            <w:webHidden/>
          </w:rPr>
          <w:fldChar w:fldCharType="separate"/>
        </w:r>
        <w:r w:rsidR="00CA2AD3">
          <w:rPr>
            <w:webHidden/>
          </w:rPr>
          <w:t>19</w:t>
        </w:r>
        <w:r w:rsidR="00CA2AD3">
          <w:rPr>
            <w:webHidden/>
          </w:rPr>
          <w:fldChar w:fldCharType="end"/>
        </w:r>
      </w:hyperlink>
    </w:p>
    <w:p w14:paraId="1966C810" w14:textId="77777777" w:rsidR="00CA2AD3" w:rsidRDefault="00FA1248">
      <w:pPr>
        <w:pStyle w:val="TOC3"/>
        <w:rPr>
          <w:rFonts w:asciiTheme="minorHAnsi" w:eastAsiaTheme="minorEastAsia" w:hAnsiTheme="minorHAnsi" w:cstheme="minorBidi"/>
          <w:sz w:val="22"/>
          <w:szCs w:val="22"/>
          <w:lang w:val="fi-FI"/>
        </w:rPr>
      </w:pPr>
      <w:hyperlink w:anchor="_Toc258003376" w:history="1">
        <w:r w:rsidR="00CA2AD3" w:rsidRPr="000E605A">
          <w:rPr>
            <w:rStyle w:val="Hyperlink"/>
          </w:rPr>
          <w:t>File and folder names</w:t>
        </w:r>
        <w:r w:rsidR="00CA2AD3">
          <w:rPr>
            <w:webHidden/>
          </w:rPr>
          <w:tab/>
        </w:r>
        <w:r w:rsidR="00CA2AD3">
          <w:rPr>
            <w:webHidden/>
          </w:rPr>
          <w:fldChar w:fldCharType="begin"/>
        </w:r>
        <w:r w:rsidR="00CA2AD3">
          <w:rPr>
            <w:webHidden/>
          </w:rPr>
          <w:instrText xml:space="preserve"> PAGEREF _Toc258003376 \h </w:instrText>
        </w:r>
        <w:r w:rsidR="00CA2AD3">
          <w:rPr>
            <w:webHidden/>
          </w:rPr>
        </w:r>
        <w:r w:rsidR="00CA2AD3">
          <w:rPr>
            <w:webHidden/>
          </w:rPr>
          <w:fldChar w:fldCharType="separate"/>
        </w:r>
        <w:r w:rsidR="00CA2AD3">
          <w:rPr>
            <w:webHidden/>
          </w:rPr>
          <w:t>19</w:t>
        </w:r>
        <w:r w:rsidR="00CA2AD3">
          <w:rPr>
            <w:webHidden/>
          </w:rPr>
          <w:fldChar w:fldCharType="end"/>
        </w:r>
      </w:hyperlink>
    </w:p>
    <w:p w14:paraId="1715CD34" w14:textId="77777777" w:rsidR="00CA2AD3" w:rsidRDefault="00FA1248">
      <w:pPr>
        <w:pStyle w:val="TOC3"/>
        <w:rPr>
          <w:rFonts w:asciiTheme="minorHAnsi" w:eastAsiaTheme="minorEastAsia" w:hAnsiTheme="minorHAnsi" w:cstheme="minorBidi"/>
          <w:sz w:val="22"/>
          <w:szCs w:val="22"/>
          <w:lang w:val="fi-FI"/>
        </w:rPr>
      </w:pPr>
      <w:hyperlink w:anchor="_Toc258003377" w:history="1">
        <w:r w:rsidR="00CA2AD3" w:rsidRPr="000E605A">
          <w:rPr>
            <w:rStyle w:val="Hyperlink"/>
          </w:rPr>
          <w:t>Diskette handling</w:t>
        </w:r>
        <w:r w:rsidR="00CA2AD3">
          <w:rPr>
            <w:webHidden/>
          </w:rPr>
          <w:tab/>
        </w:r>
        <w:r w:rsidR="00CA2AD3">
          <w:rPr>
            <w:webHidden/>
          </w:rPr>
          <w:fldChar w:fldCharType="begin"/>
        </w:r>
        <w:r w:rsidR="00CA2AD3">
          <w:rPr>
            <w:webHidden/>
          </w:rPr>
          <w:instrText xml:space="preserve"> PAGEREF _Toc258003377 \h </w:instrText>
        </w:r>
        <w:r w:rsidR="00CA2AD3">
          <w:rPr>
            <w:webHidden/>
          </w:rPr>
        </w:r>
        <w:r w:rsidR="00CA2AD3">
          <w:rPr>
            <w:webHidden/>
          </w:rPr>
          <w:fldChar w:fldCharType="separate"/>
        </w:r>
        <w:r w:rsidR="00CA2AD3">
          <w:rPr>
            <w:webHidden/>
          </w:rPr>
          <w:t>20</w:t>
        </w:r>
        <w:r w:rsidR="00CA2AD3">
          <w:rPr>
            <w:webHidden/>
          </w:rPr>
          <w:fldChar w:fldCharType="end"/>
        </w:r>
      </w:hyperlink>
    </w:p>
    <w:p w14:paraId="3A6E10FE" w14:textId="77777777" w:rsidR="00CA2AD3" w:rsidRDefault="00FA1248">
      <w:pPr>
        <w:pStyle w:val="TOC3"/>
        <w:rPr>
          <w:rFonts w:asciiTheme="minorHAnsi" w:eastAsiaTheme="minorEastAsia" w:hAnsiTheme="minorHAnsi" w:cstheme="minorBidi"/>
          <w:sz w:val="22"/>
          <w:szCs w:val="22"/>
          <w:lang w:val="fi-FI"/>
        </w:rPr>
      </w:pPr>
      <w:hyperlink w:anchor="_Toc258003378" w:history="1">
        <w:r w:rsidR="00CA2AD3" w:rsidRPr="000E605A">
          <w:rPr>
            <w:rStyle w:val="Hyperlink"/>
          </w:rPr>
          <w:t>Creating a new folder</w:t>
        </w:r>
        <w:r w:rsidR="00CA2AD3">
          <w:rPr>
            <w:webHidden/>
          </w:rPr>
          <w:tab/>
        </w:r>
        <w:r w:rsidR="00CA2AD3">
          <w:rPr>
            <w:webHidden/>
          </w:rPr>
          <w:fldChar w:fldCharType="begin"/>
        </w:r>
        <w:r w:rsidR="00CA2AD3">
          <w:rPr>
            <w:webHidden/>
          </w:rPr>
          <w:instrText xml:space="preserve"> PAGEREF _Toc258003378 \h </w:instrText>
        </w:r>
        <w:r w:rsidR="00CA2AD3">
          <w:rPr>
            <w:webHidden/>
          </w:rPr>
        </w:r>
        <w:r w:rsidR="00CA2AD3">
          <w:rPr>
            <w:webHidden/>
          </w:rPr>
          <w:fldChar w:fldCharType="separate"/>
        </w:r>
        <w:r w:rsidR="00CA2AD3">
          <w:rPr>
            <w:webHidden/>
          </w:rPr>
          <w:t>21</w:t>
        </w:r>
        <w:r w:rsidR="00CA2AD3">
          <w:rPr>
            <w:webHidden/>
          </w:rPr>
          <w:fldChar w:fldCharType="end"/>
        </w:r>
      </w:hyperlink>
    </w:p>
    <w:p w14:paraId="2B8EB698" w14:textId="77777777" w:rsidR="00CA2AD3" w:rsidRDefault="00FA1248">
      <w:pPr>
        <w:pStyle w:val="TOC3"/>
        <w:rPr>
          <w:rFonts w:asciiTheme="minorHAnsi" w:eastAsiaTheme="minorEastAsia" w:hAnsiTheme="minorHAnsi" w:cstheme="minorBidi"/>
          <w:sz w:val="22"/>
          <w:szCs w:val="22"/>
          <w:lang w:val="fi-FI"/>
        </w:rPr>
      </w:pPr>
      <w:hyperlink w:anchor="_Toc258003379" w:history="1">
        <w:r w:rsidR="00CA2AD3" w:rsidRPr="000E605A">
          <w:rPr>
            <w:rStyle w:val="Hyperlink"/>
          </w:rPr>
          <w:t>Copying files (Ctrl + c)</w:t>
        </w:r>
        <w:r w:rsidR="00CA2AD3">
          <w:rPr>
            <w:webHidden/>
          </w:rPr>
          <w:tab/>
        </w:r>
        <w:r w:rsidR="00CA2AD3">
          <w:rPr>
            <w:webHidden/>
          </w:rPr>
          <w:fldChar w:fldCharType="begin"/>
        </w:r>
        <w:r w:rsidR="00CA2AD3">
          <w:rPr>
            <w:webHidden/>
          </w:rPr>
          <w:instrText xml:space="preserve"> PAGEREF _Toc258003379 \h </w:instrText>
        </w:r>
        <w:r w:rsidR="00CA2AD3">
          <w:rPr>
            <w:webHidden/>
          </w:rPr>
        </w:r>
        <w:r w:rsidR="00CA2AD3">
          <w:rPr>
            <w:webHidden/>
          </w:rPr>
          <w:fldChar w:fldCharType="separate"/>
        </w:r>
        <w:r w:rsidR="00CA2AD3">
          <w:rPr>
            <w:webHidden/>
          </w:rPr>
          <w:t>21</w:t>
        </w:r>
        <w:r w:rsidR="00CA2AD3">
          <w:rPr>
            <w:webHidden/>
          </w:rPr>
          <w:fldChar w:fldCharType="end"/>
        </w:r>
      </w:hyperlink>
    </w:p>
    <w:p w14:paraId="1CFFA24A" w14:textId="77777777" w:rsidR="00CA2AD3" w:rsidRDefault="00FA1248">
      <w:pPr>
        <w:pStyle w:val="TOC3"/>
        <w:rPr>
          <w:rFonts w:asciiTheme="minorHAnsi" w:eastAsiaTheme="minorEastAsia" w:hAnsiTheme="minorHAnsi" w:cstheme="minorBidi"/>
          <w:sz w:val="22"/>
          <w:szCs w:val="22"/>
          <w:lang w:val="fi-FI"/>
        </w:rPr>
      </w:pPr>
      <w:hyperlink w:anchor="_Toc258003380" w:history="1">
        <w:r w:rsidR="00CA2AD3" w:rsidRPr="000E605A">
          <w:rPr>
            <w:rStyle w:val="Hyperlink"/>
          </w:rPr>
          <w:t>Moving files (Ctrl + x)</w:t>
        </w:r>
        <w:r w:rsidR="00CA2AD3">
          <w:rPr>
            <w:webHidden/>
          </w:rPr>
          <w:tab/>
        </w:r>
        <w:r w:rsidR="00CA2AD3">
          <w:rPr>
            <w:webHidden/>
          </w:rPr>
          <w:fldChar w:fldCharType="begin"/>
        </w:r>
        <w:r w:rsidR="00CA2AD3">
          <w:rPr>
            <w:webHidden/>
          </w:rPr>
          <w:instrText xml:space="preserve"> PAGEREF _Toc258003380 \h </w:instrText>
        </w:r>
        <w:r w:rsidR="00CA2AD3">
          <w:rPr>
            <w:webHidden/>
          </w:rPr>
        </w:r>
        <w:r w:rsidR="00CA2AD3">
          <w:rPr>
            <w:webHidden/>
          </w:rPr>
          <w:fldChar w:fldCharType="separate"/>
        </w:r>
        <w:r w:rsidR="00CA2AD3">
          <w:rPr>
            <w:webHidden/>
          </w:rPr>
          <w:t>22</w:t>
        </w:r>
        <w:r w:rsidR="00CA2AD3">
          <w:rPr>
            <w:webHidden/>
          </w:rPr>
          <w:fldChar w:fldCharType="end"/>
        </w:r>
      </w:hyperlink>
    </w:p>
    <w:p w14:paraId="1601A5C9" w14:textId="77777777" w:rsidR="00CA2AD3" w:rsidRDefault="00FA1248">
      <w:pPr>
        <w:pStyle w:val="TOC3"/>
        <w:rPr>
          <w:rFonts w:asciiTheme="minorHAnsi" w:eastAsiaTheme="minorEastAsia" w:hAnsiTheme="minorHAnsi" w:cstheme="minorBidi"/>
          <w:sz w:val="22"/>
          <w:szCs w:val="22"/>
          <w:lang w:val="fi-FI"/>
        </w:rPr>
      </w:pPr>
      <w:hyperlink w:anchor="_Toc258003381" w:history="1">
        <w:r w:rsidR="00CA2AD3" w:rsidRPr="000E605A">
          <w:rPr>
            <w:rStyle w:val="Hyperlink"/>
          </w:rPr>
          <w:t>Removing files</w:t>
        </w:r>
        <w:r w:rsidR="00CA2AD3">
          <w:rPr>
            <w:webHidden/>
          </w:rPr>
          <w:tab/>
        </w:r>
        <w:r w:rsidR="00CA2AD3">
          <w:rPr>
            <w:webHidden/>
          </w:rPr>
          <w:fldChar w:fldCharType="begin"/>
        </w:r>
        <w:r w:rsidR="00CA2AD3">
          <w:rPr>
            <w:webHidden/>
          </w:rPr>
          <w:instrText xml:space="preserve"> PAGEREF _Toc258003381 \h </w:instrText>
        </w:r>
        <w:r w:rsidR="00CA2AD3">
          <w:rPr>
            <w:webHidden/>
          </w:rPr>
        </w:r>
        <w:r w:rsidR="00CA2AD3">
          <w:rPr>
            <w:webHidden/>
          </w:rPr>
          <w:fldChar w:fldCharType="separate"/>
        </w:r>
        <w:r w:rsidR="00CA2AD3">
          <w:rPr>
            <w:webHidden/>
          </w:rPr>
          <w:t>22</w:t>
        </w:r>
        <w:r w:rsidR="00CA2AD3">
          <w:rPr>
            <w:webHidden/>
          </w:rPr>
          <w:fldChar w:fldCharType="end"/>
        </w:r>
      </w:hyperlink>
    </w:p>
    <w:p w14:paraId="5841CCA3" w14:textId="77777777" w:rsidR="00CA2AD3" w:rsidRDefault="00FA1248">
      <w:pPr>
        <w:pStyle w:val="TOC3"/>
        <w:rPr>
          <w:rFonts w:asciiTheme="minorHAnsi" w:eastAsiaTheme="minorEastAsia" w:hAnsiTheme="minorHAnsi" w:cstheme="minorBidi"/>
          <w:sz w:val="22"/>
          <w:szCs w:val="22"/>
          <w:lang w:val="fi-FI"/>
        </w:rPr>
      </w:pPr>
      <w:hyperlink w:anchor="_Toc258003382" w:history="1">
        <w:r w:rsidR="00CA2AD3" w:rsidRPr="000E605A">
          <w:rPr>
            <w:rStyle w:val="Hyperlink"/>
          </w:rPr>
          <w:t>Searching files (F3)</w:t>
        </w:r>
        <w:r w:rsidR="00CA2AD3">
          <w:rPr>
            <w:webHidden/>
          </w:rPr>
          <w:tab/>
        </w:r>
        <w:r w:rsidR="00CA2AD3">
          <w:rPr>
            <w:webHidden/>
          </w:rPr>
          <w:fldChar w:fldCharType="begin"/>
        </w:r>
        <w:r w:rsidR="00CA2AD3">
          <w:rPr>
            <w:webHidden/>
          </w:rPr>
          <w:instrText xml:space="preserve"> PAGEREF _Toc258003382 \h </w:instrText>
        </w:r>
        <w:r w:rsidR="00CA2AD3">
          <w:rPr>
            <w:webHidden/>
          </w:rPr>
        </w:r>
        <w:r w:rsidR="00CA2AD3">
          <w:rPr>
            <w:webHidden/>
          </w:rPr>
          <w:fldChar w:fldCharType="separate"/>
        </w:r>
        <w:r w:rsidR="00CA2AD3">
          <w:rPr>
            <w:webHidden/>
          </w:rPr>
          <w:t>23</w:t>
        </w:r>
        <w:r w:rsidR="00CA2AD3">
          <w:rPr>
            <w:webHidden/>
          </w:rPr>
          <w:fldChar w:fldCharType="end"/>
        </w:r>
      </w:hyperlink>
    </w:p>
    <w:p w14:paraId="6F546107" w14:textId="77777777" w:rsidR="00CA2AD3" w:rsidRDefault="00FA1248">
      <w:pPr>
        <w:pStyle w:val="TOC3"/>
        <w:rPr>
          <w:rFonts w:asciiTheme="minorHAnsi" w:eastAsiaTheme="minorEastAsia" w:hAnsiTheme="minorHAnsi" w:cstheme="minorBidi"/>
          <w:sz w:val="22"/>
          <w:szCs w:val="22"/>
          <w:lang w:val="fi-FI"/>
        </w:rPr>
      </w:pPr>
      <w:hyperlink w:anchor="_Toc258003383" w:history="1">
        <w:r w:rsidR="00CA2AD3" w:rsidRPr="000E605A">
          <w:rPr>
            <w:rStyle w:val="Hyperlink"/>
          </w:rPr>
          <w:t>Renaming files</w:t>
        </w:r>
        <w:r w:rsidR="00CA2AD3">
          <w:rPr>
            <w:webHidden/>
          </w:rPr>
          <w:tab/>
        </w:r>
        <w:r w:rsidR="00CA2AD3">
          <w:rPr>
            <w:webHidden/>
          </w:rPr>
          <w:fldChar w:fldCharType="begin"/>
        </w:r>
        <w:r w:rsidR="00CA2AD3">
          <w:rPr>
            <w:webHidden/>
          </w:rPr>
          <w:instrText xml:space="preserve"> PAGEREF _Toc258003383 \h </w:instrText>
        </w:r>
        <w:r w:rsidR="00CA2AD3">
          <w:rPr>
            <w:webHidden/>
          </w:rPr>
        </w:r>
        <w:r w:rsidR="00CA2AD3">
          <w:rPr>
            <w:webHidden/>
          </w:rPr>
          <w:fldChar w:fldCharType="separate"/>
        </w:r>
        <w:r w:rsidR="00CA2AD3">
          <w:rPr>
            <w:webHidden/>
          </w:rPr>
          <w:t>24</w:t>
        </w:r>
        <w:r w:rsidR="00CA2AD3">
          <w:rPr>
            <w:webHidden/>
          </w:rPr>
          <w:fldChar w:fldCharType="end"/>
        </w:r>
      </w:hyperlink>
    </w:p>
    <w:p w14:paraId="131B4541" w14:textId="77777777" w:rsidR="00CA2AD3" w:rsidRDefault="00FA1248">
      <w:pPr>
        <w:pStyle w:val="TOC3"/>
        <w:rPr>
          <w:rFonts w:asciiTheme="minorHAnsi" w:eastAsiaTheme="minorEastAsia" w:hAnsiTheme="minorHAnsi" w:cstheme="minorBidi"/>
          <w:sz w:val="22"/>
          <w:szCs w:val="22"/>
          <w:lang w:val="fi-FI"/>
        </w:rPr>
      </w:pPr>
      <w:hyperlink w:anchor="_Toc258003384" w:history="1">
        <w:r w:rsidR="00CA2AD3" w:rsidRPr="000E605A">
          <w:rPr>
            <w:rStyle w:val="Hyperlink"/>
          </w:rPr>
          <w:t>Properties of folders and files</w:t>
        </w:r>
        <w:r w:rsidR="00CA2AD3">
          <w:rPr>
            <w:webHidden/>
          </w:rPr>
          <w:tab/>
        </w:r>
        <w:r w:rsidR="00CA2AD3">
          <w:rPr>
            <w:webHidden/>
          </w:rPr>
          <w:fldChar w:fldCharType="begin"/>
        </w:r>
        <w:r w:rsidR="00CA2AD3">
          <w:rPr>
            <w:webHidden/>
          </w:rPr>
          <w:instrText xml:space="preserve"> PAGEREF _Toc258003384 \h </w:instrText>
        </w:r>
        <w:r w:rsidR="00CA2AD3">
          <w:rPr>
            <w:webHidden/>
          </w:rPr>
        </w:r>
        <w:r w:rsidR="00CA2AD3">
          <w:rPr>
            <w:webHidden/>
          </w:rPr>
          <w:fldChar w:fldCharType="separate"/>
        </w:r>
        <w:r w:rsidR="00CA2AD3">
          <w:rPr>
            <w:webHidden/>
          </w:rPr>
          <w:t>25</w:t>
        </w:r>
        <w:r w:rsidR="00CA2AD3">
          <w:rPr>
            <w:webHidden/>
          </w:rPr>
          <w:fldChar w:fldCharType="end"/>
        </w:r>
      </w:hyperlink>
    </w:p>
    <w:p w14:paraId="183C7DE5" w14:textId="77777777" w:rsidR="00CA2AD3" w:rsidRDefault="00FA1248">
      <w:pPr>
        <w:pStyle w:val="TOC3"/>
        <w:rPr>
          <w:rFonts w:asciiTheme="minorHAnsi" w:eastAsiaTheme="minorEastAsia" w:hAnsiTheme="minorHAnsi" w:cstheme="minorBidi"/>
          <w:sz w:val="22"/>
          <w:szCs w:val="22"/>
          <w:lang w:val="fi-FI"/>
        </w:rPr>
      </w:pPr>
      <w:hyperlink w:anchor="_Toc258003385" w:history="1">
        <w:r w:rsidR="00CA2AD3" w:rsidRPr="000E605A">
          <w:rPr>
            <w:rStyle w:val="Hyperlink"/>
          </w:rPr>
          <w:t>Compressing files and folders</w:t>
        </w:r>
        <w:r w:rsidR="00CA2AD3">
          <w:rPr>
            <w:webHidden/>
          </w:rPr>
          <w:tab/>
        </w:r>
        <w:r w:rsidR="00CA2AD3">
          <w:rPr>
            <w:webHidden/>
          </w:rPr>
          <w:fldChar w:fldCharType="begin"/>
        </w:r>
        <w:r w:rsidR="00CA2AD3">
          <w:rPr>
            <w:webHidden/>
          </w:rPr>
          <w:instrText xml:space="preserve"> PAGEREF _Toc258003385 \h </w:instrText>
        </w:r>
        <w:r w:rsidR="00CA2AD3">
          <w:rPr>
            <w:webHidden/>
          </w:rPr>
        </w:r>
        <w:r w:rsidR="00CA2AD3">
          <w:rPr>
            <w:webHidden/>
          </w:rPr>
          <w:fldChar w:fldCharType="separate"/>
        </w:r>
        <w:r w:rsidR="00CA2AD3">
          <w:rPr>
            <w:webHidden/>
          </w:rPr>
          <w:t>26</w:t>
        </w:r>
        <w:r w:rsidR="00CA2AD3">
          <w:rPr>
            <w:webHidden/>
          </w:rPr>
          <w:fldChar w:fldCharType="end"/>
        </w:r>
      </w:hyperlink>
    </w:p>
    <w:p w14:paraId="63B68545" w14:textId="77777777" w:rsidR="00CA2AD3" w:rsidRDefault="00FA1248">
      <w:pPr>
        <w:pStyle w:val="TOC3"/>
        <w:rPr>
          <w:rFonts w:asciiTheme="minorHAnsi" w:eastAsiaTheme="minorEastAsia" w:hAnsiTheme="minorHAnsi" w:cstheme="minorBidi"/>
          <w:sz w:val="22"/>
          <w:szCs w:val="22"/>
          <w:lang w:val="fi-FI"/>
        </w:rPr>
      </w:pPr>
      <w:hyperlink w:anchor="_Toc258003386" w:history="1">
        <w:r w:rsidR="00CA2AD3" w:rsidRPr="000E605A">
          <w:rPr>
            <w:rStyle w:val="Hyperlink"/>
          </w:rPr>
          <w:t>Creating Shortcuts</w:t>
        </w:r>
        <w:r w:rsidR="00CA2AD3">
          <w:rPr>
            <w:webHidden/>
          </w:rPr>
          <w:tab/>
        </w:r>
        <w:r w:rsidR="00CA2AD3">
          <w:rPr>
            <w:webHidden/>
          </w:rPr>
          <w:fldChar w:fldCharType="begin"/>
        </w:r>
        <w:r w:rsidR="00CA2AD3">
          <w:rPr>
            <w:webHidden/>
          </w:rPr>
          <w:instrText xml:space="preserve"> PAGEREF _Toc258003386 \h </w:instrText>
        </w:r>
        <w:r w:rsidR="00CA2AD3">
          <w:rPr>
            <w:webHidden/>
          </w:rPr>
        </w:r>
        <w:r w:rsidR="00CA2AD3">
          <w:rPr>
            <w:webHidden/>
          </w:rPr>
          <w:fldChar w:fldCharType="separate"/>
        </w:r>
        <w:r w:rsidR="00CA2AD3">
          <w:rPr>
            <w:webHidden/>
          </w:rPr>
          <w:t>27</w:t>
        </w:r>
        <w:r w:rsidR="00CA2AD3">
          <w:rPr>
            <w:webHidden/>
          </w:rPr>
          <w:fldChar w:fldCharType="end"/>
        </w:r>
      </w:hyperlink>
    </w:p>
    <w:p w14:paraId="6C23820E"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387" w:history="1">
        <w:r w:rsidR="00CA2AD3" w:rsidRPr="000E605A">
          <w:rPr>
            <w:rStyle w:val="Hyperlink"/>
          </w:rPr>
          <w:t>Office tools basics</w:t>
        </w:r>
        <w:r w:rsidR="00CA2AD3">
          <w:rPr>
            <w:webHidden/>
          </w:rPr>
          <w:tab/>
        </w:r>
        <w:r w:rsidR="00CA2AD3">
          <w:rPr>
            <w:webHidden/>
          </w:rPr>
          <w:fldChar w:fldCharType="begin"/>
        </w:r>
        <w:r w:rsidR="00CA2AD3">
          <w:rPr>
            <w:webHidden/>
          </w:rPr>
          <w:instrText xml:space="preserve"> PAGEREF _Toc258003387 \h </w:instrText>
        </w:r>
        <w:r w:rsidR="00CA2AD3">
          <w:rPr>
            <w:webHidden/>
          </w:rPr>
        </w:r>
        <w:r w:rsidR="00CA2AD3">
          <w:rPr>
            <w:webHidden/>
          </w:rPr>
          <w:fldChar w:fldCharType="separate"/>
        </w:r>
        <w:r w:rsidR="00CA2AD3">
          <w:rPr>
            <w:webHidden/>
          </w:rPr>
          <w:t>28</w:t>
        </w:r>
        <w:r w:rsidR="00CA2AD3">
          <w:rPr>
            <w:webHidden/>
          </w:rPr>
          <w:fldChar w:fldCharType="end"/>
        </w:r>
      </w:hyperlink>
    </w:p>
    <w:p w14:paraId="294132B2" w14:textId="77777777" w:rsidR="00CA2AD3" w:rsidRDefault="00FA1248">
      <w:pPr>
        <w:pStyle w:val="TOC3"/>
        <w:rPr>
          <w:rFonts w:asciiTheme="minorHAnsi" w:eastAsiaTheme="minorEastAsia" w:hAnsiTheme="minorHAnsi" w:cstheme="minorBidi"/>
          <w:sz w:val="22"/>
          <w:szCs w:val="22"/>
          <w:lang w:val="fi-FI"/>
        </w:rPr>
      </w:pPr>
      <w:hyperlink w:anchor="_Toc258003388" w:history="1">
        <w:r w:rsidR="00CA2AD3" w:rsidRPr="000E605A">
          <w:rPr>
            <w:rStyle w:val="Hyperlink"/>
          </w:rPr>
          <w:t>You produce data files by using applications</w:t>
        </w:r>
        <w:r w:rsidR="00CA2AD3">
          <w:rPr>
            <w:webHidden/>
          </w:rPr>
          <w:tab/>
        </w:r>
        <w:r w:rsidR="00CA2AD3">
          <w:rPr>
            <w:webHidden/>
          </w:rPr>
          <w:fldChar w:fldCharType="begin"/>
        </w:r>
        <w:r w:rsidR="00CA2AD3">
          <w:rPr>
            <w:webHidden/>
          </w:rPr>
          <w:instrText xml:space="preserve"> PAGEREF _Toc258003388 \h </w:instrText>
        </w:r>
        <w:r w:rsidR="00CA2AD3">
          <w:rPr>
            <w:webHidden/>
          </w:rPr>
        </w:r>
        <w:r w:rsidR="00CA2AD3">
          <w:rPr>
            <w:webHidden/>
          </w:rPr>
          <w:fldChar w:fldCharType="separate"/>
        </w:r>
        <w:r w:rsidR="00CA2AD3">
          <w:rPr>
            <w:webHidden/>
          </w:rPr>
          <w:t>28</w:t>
        </w:r>
        <w:r w:rsidR="00CA2AD3">
          <w:rPr>
            <w:webHidden/>
          </w:rPr>
          <w:fldChar w:fldCharType="end"/>
        </w:r>
      </w:hyperlink>
    </w:p>
    <w:p w14:paraId="4542A7D0" w14:textId="77777777" w:rsidR="00CA2AD3" w:rsidRDefault="00FA1248">
      <w:pPr>
        <w:pStyle w:val="TOC3"/>
        <w:rPr>
          <w:rFonts w:asciiTheme="minorHAnsi" w:eastAsiaTheme="minorEastAsia" w:hAnsiTheme="minorHAnsi" w:cstheme="minorBidi"/>
          <w:sz w:val="22"/>
          <w:szCs w:val="22"/>
          <w:lang w:val="fi-FI"/>
        </w:rPr>
      </w:pPr>
      <w:hyperlink w:anchor="_Toc258003389" w:history="1">
        <w:r w:rsidR="00CA2AD3" w:rsidRPr="000E605A">
          <w:rPr>
            <w:rStyle w:val="Hyperlink"/>
          </w:rPr>
          <w:t>Created information must be found</w:t>
        </w:r>
        <w:r w:rsidR="00CA2AD3">
          <w:rPr>
            <w:webHidden/>
          </w:rPr>
          <w:tab/>
        </w:r>
        <w:r w:rsidR="00CA2AD3">
          <w:rPr>
            <w:webHidden/>
          </w:rPr>
          <w:fldChar w:fldCharType="begin"/>
        </w:r>
        <w:r w:rsidR="00CA2AD3">
          <w:rPr>
            <w:webHidden/>
          </w:rPr>
          <w:instrText xml:space="preserve"> PAGEREF _Toc258003389 \h </w:instrText>
        </w:r>
        <w:r w:rsidR="00CA2AD3">
          <w:rPr>
            <w:webHidden/>
          </w:rPr>
        </w:r>
        <w:r w:rsidR="00CA2AD3">
          <w:rPr>
            <w:webHidden/>
          </w:rPr>
          <w:fldChar w:fldCharType="separate"/>
        </w:r>
        <w:r w:rsidR="00CA2AD3">
          <w:rPr>
            <w:webHidden/>
          </w:rPr>
          <w:t>28</w:t>
        </w:r>
        <w:r w:rsidR="00CA2AD3">
          <w:rPr>
            <w:webHidden/>
          </w:rPr>
          <w:fldChar w:fldCharType="end"/>
        </w:r>
      </w:hyperlink>
    </w:p>
    <w:p w14:paraId="292CA58A" w14:textId="77777777" w:rsidR="00CA2AD3" w:rsidRDefault="00FA1248">
      <w:pPr>
        <w:pStyle w:val="TOC3"/>
        <w:rPr>
          <w:rFonts w:asciiTheme="minorHAnsi" w:eastAsiaTheme="minorEastAsia" w:hAnsiTheme="minorHAnsi" w:cstheme="minorBidi"/>
          <w:sz w:val="22"/>
          <w:szCs w:val="22"/>
          <w:lang w:val="fi-FI"/>
        </w:rPr>
      </w:pPr>
      <w:hyperlink w:anchor="_Toc258003390" w:history="1">
        <w:r w:rsidR="00CA2AD3" w:rsidRPr="000E605A">
          <w:rPr>
            <w:rStyle w:val="Hyperlink"/>
          </w:rPr>
          <w:t>Information must be secured</w:t>
        </w:r>
        <w:r w:rsidR="00CA2AD3">
          <w:rPr>
            <w:webHidden/>
          </w:rPr>
          <w:tab/>
        </w:r>
        <w:r w:rsidR="00CA2AD3">
          <w:rPr>
            <w:webHidden/>
          </w:rPr>
          <w:fldChar w:fldCharType="begin"/>
        </w:r>
        <w:r w:rsidR="00CA2AD3">
          <w:rPr>
            <w:webHidden/>
          </w:rPr>
          <w:instrText xml:space="preserve"> PAGEREF _Toc258003390 \h </w:instrText>
        </w:r>
        <w:r w:rsidR="00CA2AD3">
          <w:rPr>
            <w:webHidden/>
          </w:rPr>
        </w:r>
        <w:r w:rsidR="00CA2AD3">
          <w:rPr>
            <w:webHidden/>
          </w:rPr>
          <w:fldChar w:fldCharType="separate"/>
        </w:r>
        <w:r w:rsidR="00CA2AD3">
          <w:rPr>
            <w:webHidden/>
          </w:rPr>
          <w:t>28</w:t>
        </w:r>
        <w:r w:rsidR="00CA2AD3">
          <w:rPr>
            <w:webHidden/>
          </w:rPr>
          <w:fldChar w:fldCharType="end"/>
        </w:r>
      </w:hyperlink>
    </w:p>
    <w:p w14:paraId="30D763D8" w14:textId="77777777" w:rsidR="00CA2AD3" w:rsidRDefault="00FA1248">
      <w:pPr>
        <w:pStyle w:val="TOC3"/>
        <w:rPr>
          <w:rFonts w:asciiTheme="minorHAnsi" w:eastAsiaTheme="minorEastAsia" w:hAnsiTheme="minorHAnsi" w:cstheme="minorBidi"/>
          <w:sz w:val="22"/>
          <w:szCs w:val="22"/>
          <w:lang w:val="fi-FI"/>
        </w:rPr>
      </w:pPr>
      <w:hyperlink w:anchor="_Toc258003391" w:history="1">
        <w:r w:rsidR="00CA2AD3" w:rsidRPr="000E605A">
          <w:rPr>
            <w:rStyle w:val="Hyperlink"/>
          </w:rPr>
          <w:t>You can change information created earlier</w:t>
        </w:r>
        <w:r w:rsidR="00CA2AD3">
          <w:rPr>
            <w:webHidden/>
          </w:rPr>
          <w:tab/>
        </w:r>
        <w:r w:rsidR="00CA2AD3">
          <w:rPr>
            <w:webHidden/>
          </w:rPr>
          <w:fldChar w:fldCharType="begin"/>
        </w:r>
        <w:r w:rsidR="00CA2AD3">
          <w:rPr>
            <w:webHidden/>
          </w:rPr>
          <w:instrText xml:space="preserve"> PAGEREF _Toc258003391 \h </w:instrText>
        </w:r>
        <w:r w:rsidR="00CA2AD3">
          <w:rPr>
            <w:webHidden/>
          </w:rPr>
        </w:r>
        <w:r w:rsidR="00CA2AD3">
          <w:rPr>
            <w:webHidden/>
          </w:rPr>
          <w:fldChar w:fldCharType="separate"/>
        </w:r>
        <w:r w:rsidR="00CA2AD3">
          <w:rPr>
            <w:webHidden/>
          </w:rPr>
          <w:t>28</w:t>
        </w:r>
        <w:r w:rsidR="00CA2AD3">
          <w:rPr>
            <w:webHidden/>
          </w:rPr>
          <w:fldChar w:fldCharType="end"/>
        </w:r>
      </w:hyperlink>
    </w:p>
    <w:p w14:paraId="521E1E99" w14:textId="77777777" w:rsidR="00CA2AD3" w:rsidRDefault="00FA1248">
      <w:pPr>
        <w:pStyle w:val="TOC3"/>
        <w:rPr>
          <w:rFonts w:asciiTheme="minorHAnsi" w:eastAsiaTheme="minorEastAsia" w:hAnsiTheme="minorHAnsi" w:cstheme="minorBidi"/>
          <w:sz w:val="22"/>
          <w:szCs w:val="22"/>
          <w:lang w:val="fi-FI"/>
        </w:rPr>
      </w:pPr>
      <w:hyperlink w:anchor="_Toc258003392" w:history="1">
        <w:r w:rsidR="00CA2AD3" w:rsidRPr="000E605A">
          <w:rPr>
            <w:rStyle w:val="Hyperlink"/>
          </w:rPr>
          <w:t>Unnecessary information must be removable</w:t>
        </w:r>
        <w:r w:rsidR="00CA2AD3">
          <w:rPr>
            <w:webHidden/>
          </w:rPr>
          <w:tab/>
        </w:r>
        <w:r w:rsidR="00CA2AD3">
          <w:rPr>
            <w:webHidden/>
          </w:rPr>
          <w:fldChar w:fldCharType="begin"/>
        </w:r>
        <w:r w:rsidR="00CA2AD3">
          <w:rPr>
            <w:webHidden/>
          </w:rPr>
          <w:instrText xml:space="preserve"> PAGEREF _Toc258003392 \h </w:instrText>
        </w:r>
        <w:r w:rsidR="00CA2AD3">
          <w:rPr>
            <w:webHidden/>
          </w:rPr>
        </w:r>
        <w:r w:rsidR="00CA2AD3">
          <w:rPr>
            <w:webHidden/>
          </w:rPr>
          <w:fldChar w:fldCharType="separate"/>
        </w:r>
        <w:r w:rsidR="00CA2AD3">
          <w:rPr>
            <w:webHidden/>
          </w:rPr>
          <w:t>28</w:t>
        </w:r>
        <w:r w:rsidR="00CA2AD3">
          <w:rPr>
            <w:webHidden/>
          </w:rPr>
          <w:fldChar w:fldCharType="end"/>
        </w:r>
      </w:hyperlink>
    </w:p>
    <w:p w14:paraId="6888B835" w14:textId="77777777" w:rsidR="00CA2AD3" w:rsidRDefault="00FA1248">
      <w:pPr>
        <w:pStyle w:val="TOC2"/>
        <w:rPr>
          <w:rFonts w:asciiTheme="minorHAnsi" w:eastAsiaTheme="minorEastAsia" w:hAnsiTheme="minorHAnsi" w:cstheme="minorBidi"/>
          <w:bCs w:val="0"/>
          <w:szCs w:val="22"/>
          <w:lang w:val="fi-FI"/>
        </w:rPr>
      </w:pPr>
      <w:hyperlink w:anchor="_Toc258003393" w:history="1">
        <w:r w:rsidR="00CA2AD3" w:rsidRPr="000E605A">
          <w:rPr>
            <w:rStyle w:val="Hyperlink"/>
          </w:rPr>
          <w:t>Using programs</w:t>
        </w:r>
        <w:r w:rsidR="00CA2AD3">
          <w:rPr>
            <w:webHidden/>
          </w:rPr>
          <w:tab/>
        </w:r>
        <w:r w:rsidR="00CA2AD3">
          <w:rPr>
            <w:webHidden/>
          </w:rPr>
          <w:fldChar w:fldCharType="begin"/>
        </w:r>
        <w:r w:rsidR="00CA2AD3">
          <w:rPr>
            <w:webHidden/>
          </w:rPr>
          <w:instrText xml:space="preserve"> PAGEREF _Toc258003393 \h </w:instrText>
        </w:r>
        <w:r w:rsidR="00CA2AD3">
          <w:rPr>
            <w:webHidden/>
          </w:rPr>
        </w:r>
        <w:r w:rsidR="00CA2AD3">
          <w:rPr>
            <w:webHidden/>
          </w:rPr>
          <w:fldChar w:fldCharType="separate"/>
        </w:r>
        <w:r w:rsidR="00CA2AD3">
          <w:rPr>
            <w:webHidden/>
          </w:rPr>
          <w:t>29</w:t>
        </w:r>
        <w:r w:rsidR="00CA2AD3">
          <w:rPr>
            <w:webHidden/>
          </w:rPr>
          <w:fldChar w:fldCharType="end"/>
        </w:r>
      </w:hyperlink>
    </w:p>
    <w:p w14:paraId="600FC748" w14:textId="77777777" w:rsidR="00CA2AD3" w:rsidRDefault="00FA1248">
      <w:pPr>
        <w:pStyle w:val="TOC3"/>
        <w:rPr>
          <w:rFonts w:asciiTheme="minorHAnsi" w:eastAsiaTheme="minorEastAsia" w:hAnsiTheme="minorHAnsi" w:cstheme="minorBidi"/>
          <w:sz w:val="22"/>
          <w:szCs w:val="22"/>
          <w:lang w:val="fi-FI"/>
        </w:rPr>
      </w:pPr>
      <w:hyperlink w:anchor="_Toc258003394" w:history="1">
        <w:r w:rsidR="00CA2AD3" w:rsidRPr="000E605A">
          <w:rPr>
            <w:rStyle w:val="Hyperlink"/>
          </w:rPr>
          <w:t>Opening programs</w:t>
        </w:r>
        <w:r w:rsidR="00CA2AD3">
          <w:rPr>
            <w:webHidden/>
          </w:rPr>
          <w:tab/>
        </w:r>
        <w:r w:rsidR="00CA2AD3">
          <w:rPr>
            <w:webHidden/>
          </w:rPr>
          <w:fldChar w:fldCharType="begin"/>
        </w:r>
        <w:r w:rsidR="00CA2AD3">
          <w:rPr>
            <w:webHidden/>
          </w:rPr>
          <w:instrText xml:space="preserve"> PAGEREF _Toc258003394 \h </w:instrText>
        </w:r>
        <w:r w:rsidR="00CA2AD3">
          <w:rPr>
            <w:webHidden/>
          </w:rPr>
        </w:r>
        <w:r w:rsidR="00CA2AD3">
          <w:rPr>
            <w:webHidden/>
          </w:rPr>
          <w:fldChar w:fldCharType="separate"/>
        </w:r>
        <w:r w:rsidR="00CA2AD3">
          <w:rPr>
            <w:webHidden/>
          </w:rPr>
          <w:t>29</w:t>
        </w:r>
        <w:r w:rsidR="00CA2AD3">
          <w:rPr>
            <w:webHidden/>
          </w:rPr>
          <w:fldChar w:fldCharType="end"/>
        </w:r>
      </w:hyperlink>
    </w:p>
    <w:p w14:paraId="585D02ED" w14:textId="77777777" w:rsidR="00CA2AD3" w:rsidRDefault="00FA1248">
      <w:pPr>
        <w:pStyle w:val="TOC3"/>
        <w:rPr>
          <w:rFonts w:asciiTheme="minorHAnsi" w:eastAsiaTheme="minorEastAsia" w:hAnsiTheme="minorHAnsi" w:cstheme="minorBidi"/>
          <w:sz w:val="22"/>
          <w:szCs w:val="22"/>
          <w:lang w:val="fi-FI"/>
        </w:rPr>
      </w:pPr>
      <w:hyperlink w:anchor="_Toc258003395" w:history="1">
        <w:r w:rsidR="00CA2AD3" w:rsidRPr="000E605A">
          <w:rPr>
            <w:rStyle w:val="Hyperlink"/>
          </w:rPr>
          <w:t>Opening files (Ctrl + o)</w:t>
        </w:r>
        <w:r w:rsidR="00CA2AD3">
          <w:rPr>
            <w:webHidden/>
          </w:rPr>
          <w:tab/>
        </w:r>
        <w:r w:rsidR="00CA2AD3">
          <w:rPr>
            <w:webHidden/>
          </w:rPr>
          <w:fldChar w:fldCharType="begin"/>
        </w:r>
        <w:r w:rsidR="00CA2AD3">
          <w:rPr>
            <w:webHidden/>
          </w:rPr>
          <w:instrText xml:space="preserve"> PAGEREF _Toc258003395 \h </w:instrText>
        </w:r>
        <w:r w:rsidR="00CA2AD3">
          <w:rPr>
            <w:webHidden/>
          </w:rPr>
        </w:r>
        <w:r w:rsidR="00CA2AD3">
          <w:rPr>
            <w:webHidden/>
          </w:rPr>
          <w:fldChar w:fldCharType="separate"/>
        </w:r>
        <w:r w:rsidR="00CA2AD3">
          <w:rPr>
            <w:webHidden/>
          </w:rPr>
          <w:t>29</w:t>
        </w:r>
        <w:r w:rsidR="00CA2AD3">
          <w:rPr>
            <w:webHidden/>
          </w:rPr>
          <w:fldChar w:fldCharType="end"/>
        </w:r>
      </w:hyperlink>
    </w:p>
    <w:p w14:paraId="03461BE9" w14:textId="77777777" w:rsidR="00CA2AD3" w:rsidRDefault="00FA1248">
      <w:pPr>
        <w:pStyle w:val="TOC3"/>
        <w:rPr>
          <w:rFonts w:asciiTheme="minorHAnsi" w:eastAsiaTheme="minorEastAsia" w:hAnsiTheme="minorHAnsi" w:cstheme="minorBidi"/>
          <w:sz w:val="22"/>
          <w:szCs w:val="22"/>
          <w:lang w:val="fi-FI"/>
        </w:rPr>
      </w:pPr>
      <w:hyperlink w:anchor="_Toc258003396" w:history="1">
        <w:r w:rsidR="00CA2AD3" w:rsidRPr="000E605A">
          <w:rPr>
            <w:rStyle w:val="Hyperlink"/>
          </w:rPr>
          <w:t>Saving files (Ctrl + s)</w:t>
        </w:r>
        <w:r w:rsidR="00CA2AD3">
          <w:rPr>
            <w:webHidden/>
          </w:rPr>
          <w:tab/>
        </w:r>
        <w:r w:rsidR="00CA2AD3">
          <w:rPr>
            <w:webHidden/>
          </w:rPr>
          <w:fldChar w:fldCharType="begin"/>
        </w:r>
        <w:r w:rsidR="00CA2AD3">
          <w:rPr>
            <w:webHidden/>
          </w:rPr>
          <w:instrText xml:space="preserve"> PAGEREF _Toc258003396 \h </w:instrText>
        </w:r>
        <w:r w:rsidR="00CA2AD3">
          <w:rPr>
            <w:webHidden/>
          </w:rPr>
        </w:r>
        <w:r w:rsidR="00CA2AD3">
          <w:rPr>
            <w:webHidden/>
          </w:rPr>
          <w:fldChar w:fldCharType="separate"/>
        </w:r>
        <w:r w:rsidR="00CA2AD3">
          <w:rPr>
            <w:webHidden/>
          </w:rPr>
          <w:t>29</w:t>
        </w:r>
        <w:r w:rsidR="00CA2AD3">
          <w:rPr>
            <w:webHidden/>
          </w:rPr>
          <w:fldChar w:fldCharType="end"/>
        </w:r>
      </w:hyperlink>
    </w:p>
    <w:p w14:paraId="33A97D02" w14:textId="77777777" w:rsidR="00CA2AD3" w:rsidRDefault="00FA1248">
      <w:pPr>
        <w:pStyle w:val="TOC3"/>
        <w:rPr>
          <w:rFonts w:asciiTheme="minorHAnsi" w:eastAsiaTheme="minorEastAsia" w:hAnsiTheme="minorHAnsi" w:cstheme="minorBidi"/>
          <w:sz w:val="22"/>
          <w:szCs w:val="22"/>
          <w:lang w:val="fi-FI"/>
        </w:rPr>
      </w:pPr>
      <w:hyperlink w:anchor="_Toc258003397" w:history="1">
        <w:r w:rsidR="00CA2AD3" w:rsidRPr="000E605A">
          <w:rPr>
            <w:rStyle w:val="Hyperlink"/>
          </w:rPr>
          <w:t>Printing files (Ctrl + p)</w:t>
        </w:r>
        <w:r w:rsidR="00CA2AD3">
          <w:rPr>
            <w:webHidden/>
          </w:rPr>
          <w:tab/>
        </w:r>
        <w:r w:rsidR="00CA2AD3">
          <w:rPr>
            <w:webHidden/>
          </w:rPr>
          <w:fldChar w:fldCharType="begin"/>
        </w:r>
        <w:r w:rsidR="00CA2AD3">
          <w:rPr>
            <w:webHidden/>
          </w:rPr>
          <w:instrText xml:space="preserve"> PAGEREF _Toc258003397 \h </w:instrText>
        </w:r>
        <w:r w:rsidR="00CA2AD3">
          <w:rPr>
            <w:webHidden/>
          </w:rPr>
        </w:r>
        <w:r w:rsidR="00CA2AD3">
          <w:rPr>
            <w:webHidden/>
          </w:rPr>
          <w:fldChar w:fldCharType="separate"/>
        </w:r>
        <w:r w:rsidR="00CA2AD3">
          <w:rPr>
            <w:webHidden/>
          </w:rPr>
          <w:t>29</w:t>
        </w:r>
        <w:r w:rsidR="00CA2AD3">
          <w:rPr>
            <w:webHidden/>
          </w:rPr>
          <w:fldChar w:fldCharType="end"/>
        </w:r>
      </w:hyperlink>
    </w:p>
    <w:p w14:paraId="082D7486" w14:textId="77777777" w:rsidR="00CA2AD3" w:rsidRDefault="00FA1248">
      <w:pPr>
        <w:pStyle w:val="TOC3"/>
        <w:rPr>
          <w:rFonts w:asciiTheme="minorHAnsi" w:eastAsiaTheme="minorEastAsia" w:hAnsiTheme="minorHAnsi" w:cstheme="minorBidi"/>
          <w:sz w:val="22"/>
          <w:szCs w:val="22"/>
          <w:lang w:val="fi-FI"/>
        </w:rPr>
      </w:pPr>
      <w:hyperlink w:anchor="_Toc258003398" w:history="1">
        <w:r w:rsidR="00CA2AD3" w:rsidRPr="000E605A">
          <w:rPr>
            <w:rStyle w:val="Hyperlink"/>
          </w:rPr>
          <w:t>Closing files (Ctrl + F4)</w:t>
        </w:r>
        <w:r w:rsidR="00CA2AD3">
          <w:rPr>
            <w:webHidden/>
          </w:rPr>
          <w:tab/>
        </w:r>
        <w:r w:rsidR="00CA2AD3">
          <w:rPr>
            <w:webHidden/>
          </w:rPr>
          <w:fldChar w:fldCharType="begin"/>
        </w:r>
        <w:r w:rsidR="00CA2AD3">
          <w:rPr>
            <w:webHidden/>
          </w:rPr>
          <w:instrText xml:space="preserve"> PAGEREF _Toc258003398 \h </w:instrText>
        </w:r>
        <w:r w:rsidR="00CA2AD3">
          <w:rPr>
            <w:webHidden/>
          </w:rPr>
        </w:r>
        <w:r w:rsidR="00CA2AD3">
          <w:rPr>
            <w:webHidden/>
          </w:rPr>
          <w:fldChar w:fldCharType="separate"/>
        </w:r>
        <w:r w:rsidR="00CA2AD3">
          <w:rPr>
            <w:webHidden/>
          </w:rPr>
          <w:t>29</w:t>
        </w:r>
        <w:r w:rsidR="00CA2AD3">
          <w:rPr>
            <w:webHidden/>
          </w:rPr>
          <w:fldChar w:fldCharType="end"/>
        </w:r>
      </w:hyperlink>
    </w:p>
    <w:p w14:paraId="52DBE509" w14:textId="77777777" w:rsidR="00CA2AD3" w:rsidRDefault="00FA1248">
      <w:pPr>
        <w:pStyle w:val="TOC3"/>
        <w:rPr>
          <w:rFonts w:asciiTheme="minorHAnsi" w:eastAsiaTheme="minorEastAsia" w:hAnsiTheme="minorHAnsi" w:cstheme="minorBidi"/>
          <w:sz w:val="22"/>
          <w:szCs w:val="22"/>
          <w:lang w:val="fi-FI"/>
        </w:rPr>
      </w:pPr>
      <w:hyperlink w:anchor="_Toc258003399" w:history="1">
        <w:r w:rsidR="00CA2AD3" w:rsidRPr="000E605A">
          <w:rPr>
            <w:rStyle w:val="Hyperlink"/>
          </w:rPr>
          <w:t>Exit programs (Alt + F4)</w:t>
        </w:r>
        <w:r w:rsidR="00CA2AD3">
          <w:rPr>
            <w:webHidden/>
          </w:rPr>
          <w:tab/>
        </w:r>
        <w:r w:rsidR="00CA2AD3">
          <w:rPr>
            <w:webHidden/>
          </w:rPr>
          <w:fldChar w:fldCharType="begin"/>
        </w:r>
        <w:r w:rsidR="00CA2AD3">
          <w:rPr>
            <w:webHidden/>
          </w:rPr>
          <w:instrText xml:space="preserve"> PAGEREF _Toc258003399 \h </w:instrText>
        </w:r>
        <w:r w:rsidR="00CA2AD3">
          <w:rPr>
            <w:webHidden/>
          </w:rPr>
        </w:r>
        <w:r w:rsidR="00CA2AD3">
          <w:rPr>
            <w:webHidden/>
          </w:rPr>
          <w:fldChar w:fldCharType="separate"/>
        </w:r>
        <w:r w:rsidR="00CA2AD3">
          <w:rPr>
            <w:webHidden/>
          </w:rPr>
          <w:t>29</w:t>
        </w:r>
        <w:r w:rsidR="00CA2AD3">
          <w:rPr>
            <w:webHidden/>
          </w:rPr>
          <w:fldChar w:fldCharType="end"/>
        </w:r>
      </w:hyperlink>
    </w:p>
    <w:p w14:paraId="58EE787D" w14:textId="77777777" w:rsidR="00CA2AD3" w:rsidRDefault="00FA1248" w:rsidP="00CA2AD3">
      <w:pPr>
        <w:pStyle w:val="TOC2"/>
        <w:pageBreakBefore/>
        <w:rPr>
          <w:rFonts w:asciiTheme="minorHAnsi" w:eastAsiaTheme="minorEastAsia" w:hAnsiTheme="minorHAnsi" w:cstheme="minorBidi"/>
          <w:bCs w:val="0"/>
          <w:szCs w:val="22"/>
          <w:lang w:val="fi-FI"/>
        </w:rPr>
      </w:pPr>
      <w:hyperlink w:anchor="_Toc258003400" w:history="1">
        <w:r w:rsidR="00CA2AD3" w:rsidRPr="000E605A">
          <w:rPr>
            <w:rStyle w:val="Hyperlink"/>
          </w:rPr>
          <w:t>Essential working principles</w:t>
        </w:r>
        <w:r w:rsidR="00CA2AD3">
          <w:rPr>
            <w:webHidden/>
          </w:rPr>
          <w:tab/>
        </w:r>
        <w:r w:rsidR="00CA2AD3">
          <w:rPr>
            <w:webHidden/>
          </w:rPr>
          <w:fldChar w:fldCharType="begin"/>
        </w:r>
        <w:r w:rsidR="00CA2AD3">
          <w:rPr>
            <w:webHidden/>
          </w:rPr>
          <w:instrText xml:space="preserve"> PAGEREF _Toc258003400 \h </w:instrText>
        </w:r>
        <w:r w:rsidR="00CA2AD3">
          <w:rPr>
            <w:webHidden/>
          </w:rPr>
        </w:r>
        <w:r w:rsidR="00CA2AD3">
          <w:rPr>
            <w:webHidden/>
          </w:rPr>
          <w:fldChar w:fldCharType="separate"/>
        </w:r>
        <w:r w:rsidR="00CA2AD3">
          <w:rPr>
            <w:webHidden/>
          </w:rPr>
          <w:t>30</w:t>
        </w:r>
        <w:r w:rsidR="00CA2AD3">
          <w:rPr>
            <w:webHidden/>
          </w:rPr>
          <w:fldChar w:fldCharType="end"/>
        </w:r>
      </w:hyperlink>
    </w:p>
    <w:p w14:paraId="4F9134AB" w14:textId="77777777" w:rsidR="00CA2AD3" w:rsidRDefault="00FA1248">
      <w:pPr>
        <w:pStyle w:val="TOC3"/>
        <w:rPr>
          <w:rFonts w:asciiTheme="minorHAnsi" w:eastAsiaTheme="minorEastAsia" w:hAnsiTheme="minorHAnsi" w:cstheme="minorBidi"/>
          <w:sz w:val="22"/>
          <w:szCs w:val="22"/>
          <w:lang w:val="fi-FI"/>
        </w:rPr>
      </w:pPr>
      <w:hyperlink w:anchor="_Toc258003401" w:history="1">
        <w:r w:rsidR="00CA2AD3" w:rsidRPr="000E605A">
          <w:rPr>
            <w:rStyle w:val="Hyperlink"/>
          </w:rPr>
          <w:t>Undo (Ctrl + z)</w:t>
        </w:r>
        <w:r w:rsidR="00CA2AD3">
          <w:rPr>
            <w:webHidden/>
          </w:rPr>
          <w:tab/>
        </w:r>
        <w:r w:rsidR="00CA2AD3">
          <w:rPr>
            <w:webHidden/>
          </w:rPr>
          <w:fldChar w:fldCharType="begin"/>
        </w:r>
        <w:r w:rsidR="00CA2AD3">
          <w:rPr>
            <w:webHidden/>
          </w:rPr>
          <w:instrText xml:space="preserve"> PAGEREF _Toc258003401 \h </w:instrText>
        </w:r>
        <w:r w:rsidR="00CA2AD3">
          <w:rPr>
            <w:webHidden/>
          </w:rPr>
        </w:r>
        <w:r w:rsidR="00CA2AD3">
          <w:rPr>
            <w:webHidden/>
          </w:rPr>
          <w:fldChar w:fldCharType="separate"/>
        </w:r>
        <w:r w:rsidR="00CA2AD3">
          <w:rPr>
            <w:webHidden/>
          </w:rPr>
          <w:t>30</w:t>
        </w:r>
        <w:r w:rsidR="00CA2AD3">
          <w:rPr>
            <w:webHidden/>
          </w:rPr>
          <w:fldChar w:fldCharType="end"/>
        </w:r>
      </w:hyperlink>
    </w:p>
    <w:p w14:paraId="109E551F" w14:textId="77777777" w:rsidR="00CA2AD3" w:rsidRDefault="00FA1248">
      <w:pPr>
        <w:pStyle w:val="TOC3"/>
        <w:rPr>
          <w:rFonts w:asciiTheme="minorHAnsi" w:eastAsiaTheme="minorEastAsia" w:hAnsiTheme="minorHAnsi" w:cstheme="minorBidi"/>
          <w:sz w:val="22"/>
          <w:szCs w:val="22"/>
          <w:lang w:val="fi-FI"/>
        </w:rPr>
      </w:pPr>
      <w:hyperlink w:anchor="_Toc258003402" w:history="1">
        <w:r w:rsidR="00CA2AD3" w:rsidRPr="000E605A">
          <w:rPr>
            <w:rStyle w:val="Hyperlink"/>
          </w:rPr>
          <w:t>Copying (Ctrl + c)</w:t>
        </w:r>
        <w:r w:rsidR="00CA2AD3">
          <w:rPr>
            <w:webHidden/>
          </w:rPr>
          <w:tab/>
        </w:r>
        <w:r w:rsidR="00CA2AD3">
          <w:rPr>
            <w:webHidden/>
          </w:rPr>
          <w:fldChar w:fldCharType="begin"/>
        </w:r>
        <w:r w:rsidR="00CA2AD3">
          <w:rPr>
            <w:webHidden/>
          </w:rPr>
          <w:instrText xml:space="preserve"> PAGEREF _Toc258003402 \h </w:instrText>
        </w:r>
        <w:r w:rsidR="00CA2AD3">
          <w:rPr>
            <w:webHidden/>
          </w:rPr>
        </w:r>
        <w:r w:rsidR="00CA2AD3">
          <w:rPr>
            <w:webHidden/>
          </w:rPr>
          <w:fldChar w:fldCharType="separate"/>
        </w:r>
        <w:r w:rsidR="00CA2AD3">
          <w:rPr>
            <w:webHidden/>
          </w:rPr>
          <w:t>30</w:t>
        </w:r>
        <w:r w:rsidR="00CA2AD3">
          <w:rPr>
            <w:webHidden/>
          </w:rPr>
          <w:fldChar w:fldCharType="end"/>
        </w:r>
      </w:hyperlink>
    </w:p>
    <w:p w14:paraId="2534474D" w14:textId="77777777" w:rsidR="00CA2AD3" w:rsidRDefault="00FA1248">
      <w:pPr>
        <w:pStyle w:val="TOC3"/>
        <w:rPr>
          <w:rFonts w:asciiTheme="minorHAnsi" w:eastAsiaTheme="minorEastAsia" w:hAnsiTheme="minorHAnsi" w:cstheme="minorBidi"/>
          <w:sz w:val="22"/>
          <w:szCs w:val="22"/>
          <w:lang w:val="fi-FI"/>
        </w:rPr>
      </w:pPr>
      <w:hyperlink w:anchor="_Toc258003403" w:history="1">
        <w:r w:rsidR="00CA2AD3" w:rsidRPr="000E605A">
          <w:rPr>
            <w:rStyle w:val="Hyperlink"/>
          </w:rPr>
          <w:t>Cutting (Ctrl + x)</w:t>
        </w:r>
        <w:r w:rsidR="00CA2AD3">
          <w:rPr>
            <w:webHidden/>
          </w:rPr>
          <w:tab/>
        </w:r>
        <w:r w:rsidR="00CA2AD3">
          <w:rPr>
            <w:webHidden/>
          </w:rPr>
          <w:fldChar w:fldCharType="begin"/>
        </w:r>
        <w:r w:rsidR="00CA2AD3">
          <w:rPr>
            <w:webHidden/>
          </w:rPr>
          <w:instrText xml:space="preserve"> PAGEREF _Toc258003403 \h </w:instrText>
        </w:r>
        <w:r w:rsidR="00CA2AD3">
          <w:rPr>
            <w:webHidden/>
          </w:rPr>
        </w:r>
        <w:r w:rsidR="00CA2AD3">
          <w:rPr>
            <w:webHidden/>
          </w:rPr>
          <w:fldChar w:fldCharType="separate"/>
        </w:r>
        <w:r w:rsidR="00CA2AD3">
          <w:rPr>
            <w:webHidden/>
          </w:rPr>
          <w:t>30</w:t>
        </w:r>
        <w:r w:rsidR="00CA2AD3">
          <w:rPr>
            <w:webHidden/>
          </w:rPr>
          <w:fldChar w:fldCharType="end"/>
        </w:r>
      </w:hyperlink>
    </w:p>
    <w:p w14:paraId="61A021EC" w14:textId="77777777" w:rsidR="00CA2AD3" w:rsidRDefault="00FA1248">
      <w:pPr>
        <w:pStyle w:val="TOC3"/>
        <w:rPr>
          <w:rFonts w:asciiTheme="minorHAnsi" w:eastAsiaTheme="minorEastAsia" w:hAnsiTheme="minorHAnsi" w:cstheme="minorBidi"/>
          <w:sz w:val="22"/>
          <w:szCs w:val="22"/>
          <w:lang w:val="fi-FI"/>
        </w:rPr>
      </w:pPr>
      <w:hyperlink w:anchor="_Toc258003404" w:history="1">
        <w:r w:rsidR="00CA2AD3" w:rsidRPr="000E605A">
          <w:rPr>
            <w:rStyle w:val="Hyperlink"/>
          </w:rPr>
          <w:t>Pasting (Ctrl + v)</w:t>
        </w:r>
        <w:r w:rsidR="00CA2AD3">
          <w:rPr>
            <w:webHidden/>
          </w:rPr>
          <w:tab/>
        </w:r>
        <w:r w:rsidR="00CA2AD3">
          <w:rPr>
            <w:webHidden/>
          </w:rPr>
          <w:fldChar w:fldCharType="begin"/>
        </w:r>
        <w:r w:rsidR="00CA2AD3">
          <w:rPr>
            <w:webHidden/>
          </w:rPr>
          <w:instrText xml:space="preserve"> PAGEREF _Toc258003404 \h </w:instrText>
        </w:r>
        <w:r w:rsidR="00CA2AD3">
          <w:rPr>
            <w:webHidden/>
          </w:rPr>
        </w:r>
        <w:r w:rsidR="00CA2AD3">
          <w:rPr>
            <w:webHidden/>
          </w:rPr>
          <w:fldChar w:fldCharType="separate"/>
        </w:r>
        <w:r w:rsidR="00CA2AD3">
          <w:rPr>
            <w:webHidden/>
          </w:rPr>
          <w:t>30</w:t>
        </w:r>
        <w:r w:rsidR="00CA2AD3">
          <w:rPr>
            <w:webHidden/>
          </w:rPr>
          <w:fldChar w:fldCharType="end"/>
        </w:r>
      </w:hyperlink>
    </w:p>
    <w:p w14:paraId="5742497A"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405" w:history="1">
        <w:r w:rsidR="00CA2AD3" w:rsidRPr="000E605A">
          <w:rPr>
            <w:rStyle w:val="Hyperlink"/>
          </w:rPr>
          <w:t>Accessories</w:t>
        </w:r>
        <w:r w:rsidR="00CA2AD3">
          <w:rPr>
            <w:webHidden/>
          </w:rPr>
          <w:tab/>
        </w:r>
        <w:r w:rsidR="00CA2AD3">
          <w:rPr>
            <w:webHidden/>
          </w:rPr>
          <w:fldChar w:fldCharType="begin"/>
        </w:r>
        <w:r w:rsidR="00CA2AD3">
          <w:rPr>
            <w:webHidden/>
          </w:rPr>
          <w:instrText xml:space="preserve"> PAGEREF _Toc258003405 \h </w:instrText>
        </w:r>
        <w:r w:rsidR="00CA2AD3">
          <w:rPr>
            <w:webHidden/>
          </w:rPr>
        </w:r>
        <w:r w:rsidR="00CA2AD3">
          <w:rPr>
            <w:webHidden/>
          </w:rPr>
          <w:fldChar w:fldCharType="separate"/>
        </w:r>
        <w:r w:rsidR="00CA2AD3">
          <w:rPr>
            <w:webHidden/>
          </w:rPr>
          <w:t>31</w:t>
        </w:r>
        <w:r w:rsidR="00CA2AD3">
          <w:rPr>
            <w:webHidden/>
          </w:rPr>
          <w:fldChar w:fldCharType="end"/>
        </w:r>
      </w:hyperlink>
    </w:p>
    <w:p w14:paraId="2509B8FF" w14:textId="77777777" w:rsidR="00CA2AD3" w:rsidRDefault="00FA1248">
      <w:pPr>
        <w:pStyle w:val="TOC2"/>
        <w:rPr>
          <w:rFonts w:asciiTheme="minorHAnsi" w:eastAsiaTheme="minorEastAsia" w:hAnsiTheme="minorHAnsi" w:cstheme="minorBidi"/>
          <w:bCs w:val="0"/>
          <w:szCs w:val="22"/>
          <w:lang w:val="fi-FI"/>
        </w:rPr>
      </w:pPr>
      <w:hyperlink w:anchor="_Toc258003406" w:history="1">
        <w:r w:rsidR="00CA2AD3" w:rsidRPr="000E605A">
          <w:rPr>
            <w:rStyle w:val="Hyperlink"/>
          </w:rPr>
          <w:t>Calculator</w:t>
        </w:r>
        <w:r w:rsidR="00CA2AD3">
          <w:rPr>
            <w:webHidden/>
          </w:rPr>
          <w:tab/>
        </w:r>
        <w:r w:rsidR="00CA2AD3">
          <w:rPr>
            <w:webHidden/>
          </w:rPr>
          <w:fldChar w:fldCharType="begin"/>
        </w:r>
        <w:r w:rsidR="00CA2AD3">
          <w:rPr>
            <w:webHidden/>
          </w:rPr>
          <w:instrText xml:space="preserve"> PAGEREF _Toc258003406 \h </w:instrText>
        </w:r>
        <w:r w:rsidR="00CA2AD3">
          <w:rPr>
            <w:webHidden/>
          </w:rPr>
        </w:r>
        <w:r w:rsidR="00CA2AD3">
          <w:rPr>
            <w:webHidden/>
          </w:rPr>
          <w:fldChar w:fldCharType="separate"/>
        </w:r>
        <w:r w:rsidR="00CA2AD3">
          <w:rPr>
            <w:webHidden/>
          </w:rPr>
          <w:t>31</w:t>
        </w:r>
        <w:r w:rsidR="00CA2AD3">
          <w:rPr>
            <w:webHidden/>
          </w:rPr>
          <w:fldChar w:fldCharType="end"/>
        </w:r>
      </w:hyperlink>
    </w:p>
    <w:p w14:paraId="010AC2CA" w14:textId="77777777" w:rsidR="00CA2AD3" w:rsidRDefault="00FA1248">
      <w:pPr>
        <w:pStyle w:val="TOC2"/>
        <w:rPr>
          <w:rFonts w:asciiTheme="minorHAnsi" w:eastAsiaTheme="minorEastAsia" w:hAnsiTheme="minorHAnsi" w:cstheme="minorBidi"/>
          <w:bCs w:val="0"/>
          <w:szCs w:val="22"/>
          <w:lang w:val="fi-FI"/>
        </w:rPr>
      </w:pPr>
      <w:hyperlink w:anchor="_Toc258003407" w:history="1">
        <w:r w:rsidR="00CA2AD3" w:rsidRPr="000E605A">
          <w:rPr>
            <w:rStyle w:val="Hyperlink"/>
          </w:rPr>
          <w:t>Notepad</w:t>
        </w:r>
        <w:r w:rsidR="00CA2AD3">
          <w:rPr>
            <w:webHidden/>
          </w:rPr>
          <w:tab/>
        </w:r>
        <w:r w:rsidR="00CA2AD3">
          <w:rPr>
            <w:webHidden/>
          </w:rPr>
          <w:fldChar w:fldCharType="begin"/>
        </w:r>
        <w:r w:rsidR="00CA2AD3">
          <w:rPr>
            <w:webHidden/>
          </w:rPr>
          <w:instrText xml:space="preserve"> PAGEREF _Toc258003407 \h </w:instrText>
        </w:r>
        <w:r w:rsidR="00CA2AD3">
          <w:rPr>
            <w:webHidden/>
          </w:rPr>
        </w:r>
        <w:r w:rsidR="00CA2AD3">
          <w:rPr>
            <w:webHidden/>
          </w:rPr>
          <w:fldChar w:fldCharType="separate"/>
        </w:r>
        <w:r w:rsidR="00CA2AD3">
          <w:rPr>
            <w:webHidden/>
          </w:rPr>
          <w:t>31</w:t>
        </w:r>
        <w:r w:rsidR="00CA2AD3">
          <w:rPr>
            <w:webHidden/>
          </w:rPr>
          <w:fldChar w:fldCharType="end"/>
        </w:r>
      </w:hyperlink>
    </w:p>
    <w:p w14:paraId="14DF830C" w14:textId="77777777" w:rsidR="00CA2AD3" w:rsidRDefault="00FA1248">
      <w:pPr>
        <w:pStyle w:val="TOC2"/>
        <w:rPr>
          <w:rFonts w:asciiTheme="minorHAnsi" w:eastAsiaTheme="minorEastAsia" w:hAnsiTheme="minorHAnsi" w:cstheme="minorBidi"/>
          <w:bCs w:val="0"/>
          <w:szCs w:val="22"/>
          <w:lang w:val="fi-FI"/>
        </w:rPr>
      </w:pPr>
      <w:hyperlink w:anchor="_Toc258003408" w:history="1">
        <w:r w:rsidR="00CA2AD3" w:rsidRPr="000E605A">
          <w:rPr>
            <w:rStyle w:val="Hyperlink"/>
          </w:rPr>
          <w:t>Character Map</w:t>
        </w:r>
        <w:r w:rsidR="00CA2AD3">
          <w:rPr>
            <w:webHidden/>
          </w:rPr>
          <w:tab/>
        </w:r>
        <w:r w:rsidR="00CA2AD3">
          <w:rPr>
            <w:webHidden/>
          </w:rPr>
          <w:fldChar w:fldCharType="begin"/>
        </w:r>
        <w:r w:rsidR="00CA2AD3">
          <w:rPr>
            <w:webHidden/>
          </w:rPr>
          <w:instrText xml:space="preserve"> PAGEREF _Toc258003408 \h </w:instrText>
        </w:r>
        <w:r w:rsidR="00CA2AD3">
          <w:rPr>
            <w:webHidden/>
          </w:rPr>
        </w:r>
        <w:r w:rsidR="00CA2AD3">
          <w:rPr>
            <w:webHidden/>
          </w:rPr>
          <w:fldChar w:fldCharType="separate"/>
        </w:r>
        <w:r w:rsidR="00CA2AD3">
          <w:rPr>
            <w:webHidden/>
          </w:rPr>
          <w:t>32</w:t>
        </w:r>
        <w:r w:rsidR="00CA2AD3">
          <w:rPr>
            <w:webHidden/>
          </w:rPr>
          <w:fldChar w:fldCharType="end"/>
        </w:r>
      </w:hyperlink>
    </w:p>
    <w:p w14:paraId="5DB317A9" w14:textId="77777777" w:rsidR="00CA2AD3" w:rsidRDefault="00FA1248">
      <w:pPr>
        <w:pStyle w:val="TOC2"/>
        <w:rPr>
          <w:rFonts w:asciiTheme="minorHAnsi" w:eastAsiaTheme="minorEastAsia" w:hAnsiTheme="minorHAnsi" w:cstheme="minorBidi"/>
          <w:bCs w:val="0"/>
          <w:szCs w:val="22"/>
          <w:lang w:val="fi-FI"/>
        </w:rPr>
      </w:pPr>
      <w:hyperlink w:anchor="_Toc258003409" w:history="1">
        <w:r w:rsidR="00CA2AD3" w:rsidRPr="000E605A">
          <w:rPr>
            <w:rStyle w:val="Hyperlink"/>
          </w:rPr>
          <w:t>Snipping tool</w:t>
        </w:r>
        <w:r w:rsidR="00CA2AD3">
          <w:rPr>
            <w:webHidden/>
          </w:rPr>
          <w:tab/>
        </w:r>
        <w:r w:rsidR="00CA2AD3">
          <w:rPr>
            <w:webHidden/>
          </w:rPr>
          <w:fldChar w:fldCharType="begin"/>
        </w:r>
        <w:r w:rsidR="00CA2AD3">
          <w:rPr>
            <w:webHidden/>
          </w:rPr>
          <w:instrText xml:space="preserve"> PAGEREF _Toc258003409 \h </w:instrText>
        </w:r>
        <w:r w:rsidR="00CA2AD3">
          <w:rPr>
            <w:webHidden/>
          </w:rPr>
        </w:r>
        <w:r w:rsidR="00CA2AD3">
          <w:rPr>
            <w:webHidden/>
          </w:rPr>
          <w:fldChar w:fldCharType="separate"/>
        </w:r>
        <w:r w:rsidR="00CA2AD3">
          <w:rPr>
            <w:webHidden/>
          </w:rPr>
          <w:t>32</w:t>
        </w:r>
        <w:r w:rsidR="00CA2AD3">
          <w:rPr>
            <w:webHidden/>
          </w:rPr>
          <w:fldChar w:fldCharType="end"/>
        </w:r>
      </w:hyperlink>
    </w:p>
    <w:p w14:paraId="3A9F8B7E" w14:textId="77777777" w:rsidR="00CA2AD3" w:rsidRDefault="00FA1248">
      <w:pPr>
        <w:pStyle w:val="TOC2"/>
        <w:rPr>
          <w:rFonts w:asciiTheme="minorHAnsi" w:eastAsiaTheme="minorEastAsia" w:hAnsiTheme="minorHAnsi" w:cstheme="minorBidi"/>
          <w:bCs w:val="0"/>
          <w:szCs w:val="22"/>
          <w:lang w:val="fi-FI"/>
        </w:rPr>
      </w:pPr>
      <w:hyperlink w:anchor="_Toc258003410" w:history="1">
        <w:r w:rsidR="00CA2AD3" w:rsidRPr="000E605A">
          <w:rPr>
            <w:rStyle w:val="Hyperlink"/>
          </w:rPr>
          <w:t>Paint drawing program</w:t>
        </w:r>
        <w:r w:rsidR="00CA2AD3">
          <w:rPr>
            <w:webHidden/>
          </w:rPr>
          <w:tab/>
        </w:r>
        <w:r w:rsidR="00CA2AD3">
          <w:rPr>
            <w:webHidden/>
          </w:rPr>
          <w:fldChar w:fldCharType="begin"/>
        </w:r>
        <w:r w:rsidR="00CA2AD3">
          <w:rPr>
            <w:webHidden/>
          </w:rPr>
          <w:instrText xml:space="preserve"> PAGEREF _Toc258003410 \h </w:instrText>
        </w:r>
        <w:r w:rsidR="00CA2AD3">
          <w:rPr>
            <w:webHidden/>
          </w:rPr>
        </w:r>
        <w:r w:rsidR="00CA2AD3">
          <w:rPr>
            <w:webHidden/>
          </w:rPr>
          <w:fldChar w:fldCharType="separate"/>
        </w:r>
        <w:r w:rsidR="00CA2AD3">
          <w:rPr>
            <w:webHidden/>
          </w:rPr>
          <w:t>33</w:t>
        </w:r>
        <w:r w:rsidR="00CA2AD3">
          <w:rPr>
            <w:webHidden/>
          </w:rPr>
          <w:fldChar w:fldCharType="end"/>
        </w:r>
      </w:hyperlink>
    </w:p>
    <w:p w14:paraId="15B741E2" w14:textId="77777777" w:rsidR="00CA2AD3" w:rsidRDefault="00FA1248">
      <w:pPr>
        <w:pStyle w:val="TOC3"/>
        <w:rPr>
          <w:rFonts w:asciiTheme="minorHAnsi" w:eastAsiaTheme="minorEastAsia" w:hAnsiTheme="minorHAnsi" w:cstheme="minorBidi"/>
          <w:sz w:val="22"/>
          <w:szCs w:val="22"/>
          <w:lang w:val="fi-FI"/>
        </w:rPr>
      </w:pPr>
      <w:hyperlink w:anchor="_Toc258003411" w:history="1">
        <w:r w:rsidR="00CA2AD3" w:rsidRPr="000E605A">
          <w:rPr>
            <w:rStyle w:val="Hyperlink"/>
          </w:rPr>
          <w:t>Creating drawings</w:t>
        </w:r>
        <w:r w:rsidR="00CA2AD3">
          <w:rPr>
            <w:webHidden/>
          </w:rPr>
          <w:tab/>
        </w:r>
        <w:r w:rsidR="00CA2AD3">
          <w:rPr>
            <w:webHidden/>
          </w:rPr>
          <w:fldChar w:fldCharType="begin"/>
        </w:r>
        <w:r w:rsidR="00CA2AD3">
          <w:rPr>
            <w:webHidden/>
          </w:rPr>
          <w:instrText xml:space="preserve"> PAGEREF _Toc258003411 \h </w:instrText>
        </w:r>
        <w:r w:rsidR="00CA2AD3">
          <w:rPr>
            <w:webHidden/>
          </w:rPr>
        </w:r>
        <w:r w:rsidR="00CA2AD3">
          <w:rPr>
            <w:webHidden/>
          </w:rPr>
          <w:fldChar w:fldCharType="separate"/>
        </w:r>
        <w:r w:rsidR="00CA2AD3">
          <w:rPr>
            <w:webHidden/>
          </w:rPr>
          <w:t>34</w:t>
        </w:r>
        <w:r w:rsidR="00CA2AD3">
          <w:rPr>
            <w:webHidden/>
          </w:rPr>
          <w:fldChar w:fldCharType="end"/>
        </w:r>
      </w:hyperlink>
    </w:p>
    <w:p w14:paraId="32673E2A" w14:textId="77777777" w:rsidR="00CA2AD3" w:rsidRDefault="00FA1248">
      <w:pPr>
        <w:pStyle w:val="TOC3"/>
        <w:rPr>
          <w:rFonts w:asciiTheme="minorHAnsi" w:eastAsiaTheme="minorEastAsia" w:hAnsiTheme="minorHAnsi" w:cstheme="minorBidi"/>
          <w:sz w:val="22"/>
          <w:szCs w:val="22"/>
          <w:lang w:val="fi-FI"/>
        </w:rPr>
      </w:pPr>
      <w:hyperlink w:anchor="_Toc258003412" w:history="1">
        <w:r w:rsidR="00CA2AD3" w:rsidRPr="000E605A">
          <w:rPr>
            <w:rStyle w:val="Hyperlink"/>
          </w:rPr>
          <w:t>Saving drawings</w:t>
        </w:r>
        <w:r w:rsidR="00CA2AD3">
          <w:rPr>
            <w:webHidden/>
          </w:rPr>
          <w:tab/>
        </w:r>
        <w:r w:rsidR="00CA2AD3">
          <w:rPr>
            <w:webHidden/>
          </w:rPr>
          <w:fldChar w:fldCharType="begin"/>
        </w:r>
        <w:r w:rsidR="00CA2AD3">
          <w:rPr>
            <w:webHidden/>
          </w:rPr>
          <w:instrText xml:space="preserve"> PAGEREF _Toc258003412 \h </w:instrText>
        </w:r>
        <w:r w:rsidR="00CA2AD3">
          <w:rPr>
            <w:webHidden/>
          </w:rPr>
        </w:r>
        <w:r w:rsidR="00CA2AD3">
          <w:rPr>
            <w:webHidden/>
          </w:rPr>
          <w:fldChar w:fldCharType="separate"/>
        </w:r>
        <w:r w:rsidR="00CA2AD3">
          <w:rPr>
            <w:webHidden/>
          </w:rPr>
          <w:t>34</w:t>
        </w:r>
        <w:r w:rsidR="00CA2AD3">
          <w:rPr>
            <w:webHidden/>
          </w:rPr>
          <w:fldChar w:fldCharType="end"/>
        </w:r>
      </w:hyperlink>
    </w:p>
    <w:p w14:paraId="3DC89A8A" w14:textId="77777777" w:rsidR="00CA2AD3" w:rsidRDefault="00FA1248">
      <w:pPr>
        <w:pStyle w:val="TOC3"/>
        <w:rPr>
          <w:rFonts w:asciiTheme="minorHAnsi" w:eastAsiaTheme="minorEastAsia" w:hAnsiTheme="minorHAnsi" w:cstheme="minorBidi"/>
          <w:sz w:val="22"/>
          <w:szCs w:val="22"/>
          <w:lang w:val="fi-FI"/>
        </w:rPr>
      </w:pPr>
      <w:hyperlink w:anchor="_Toc258003413" w:history="1">
        <w:r w:rsidR="00CA2AD3" w:rsidRPr="000E605A">
          <w:rPr>
            <w:rStyle w:val="Hyperlink"/>
          </w:rPr>
          <w:t>Renaming drawings</w:t>
        </w:r>
        <w:r w:rsidR="00CA2AD3">
          <w:rPr>
            <w:webHidden/>
          </w:rPr>
          <w:tab/>
        </w:r>
        <w:r w:rsidR="00CA2AD3">
          <w:rPr>
            <w:webHidden/>
          </w:rPr>
          <w:fldChar w:fldCharType="begin"/>
        </w:r>
        <w:r w:rsidR="00CA2AD3">
          <w:rPr>
            <w:webHidden/>
          </w:rPr>
          <w:instrText xml:space="preserve"> PAGEREF _Toc258003413 \h </w:instrText>
        </w:r>
        <w:r w:rsidR="00CA2AD3">
          <w:rPr>
            <w:webHidden/>
          </w:rPr>
        </w:r>
        <w:r w:rsidR="00CA2AD3">
          <w:rPr>
            <w:webHidden/>
          </w:rPr>
          <w:fldChar w:fldCharType="separate"/>
        </w:r>
        <w:r w:rsidR="00CA2AD3">
          <w:rPr>
            <w:webHidden/>
          </w:rPr>
          <w:t>34</w:t>
        </w:r>
        <w:r w:rsidR="00CA2AD3">
          <w:rPr>
            <w:webHidden/>
          </w:rPr>
          <w:fldChar w:fldCharType="end"/>
        </w:r>
      </w:hyperlink>
    </w:p>
    <w:p w14:paraId="53DD6C56" w14:textId="77777777" w:rsidR="00CA2AD3" w:rsidRDefault="00FA1248">
      <w:pPr>
        <w:pStyle w:val="TOC3"/>
        <w:rPr>
          <w:rFonts w:asciiTheme="minorHAnsi" w:eastAsiaTheme="minorEastAsia" w:hAnsiTheme="minorHAnsi" w:cstheme="minorBidi"/>
          <w:sz w:val="22"/>
          <w:szCs w:val="22"/>
          <w:lang w:val="fi-FI"/>
        </w:rPr>
      </w:pPr>
      <w:hyperlink w:anchor="_Toc258003414" w:history="1">
        <w:r w:rsidR="00CA2AD3" w:rsidRPr="000E605A">
          <w:rPr>
            <w:rStyle w:val="Hyperlink"/>
          </w:rPr>
          <w:t>Printing drawings</w:t>
        </w:r>
        <w:r w:rsidR="00CA2AD3">
          <w:rPr>
            <w:webHidden/>
          </w:rPr>
          <w:tab/>
        </w:r>
        <w:r w:rsidR="00CA2AD3">
          <w:rPr>
            <w:webHidden/>
          </w:rPr>
          <w:fldChar w:fldCharType="begin"/>
        </w:r>
        <w:r w:rsidR="00CA2AD3">
          <w:rPr>
            <w:webHidden/>
          </w:rPr>
          <w:instrText xml:space="preserve"> PAGEREF _Toc258003414 \h </w:instrText>
        </w:r>
        <w:r w:rsidR="00CA2AD3">
          <w:rPr>
            <w:webHidden/>
          </w:rPr>
        </w:r>
        <w:r w:rsidR="00CA2AD3">
          <w:rPr>
            <w:webHidden/>
          </w:rPr>
          <w:fldChar w:fldCharType="separate"/>
        </w:r>
        <w:r w:rsidR="00CA2AD3">
          <w:rPr>
            <w:webHidden/>
          </w:rPr>
          <w:t>34</w:t>
        </w:r>
        <w:r w:rsidR="00CA2AD3">
          <w:rPr>
            <w:webHidden/>
          </w:rPr>
          <w:fldChar w:fldCharType="end"/>
        </w:r>
      </w:hyperlink>
    </w:p>
    <w:p w14:paraId="7091EEAA" w14:textId="77777777" w:rsidR="00CA2AD3" w:rsidRDefault="00FA1248">
      <w:pPr>
        <w:pStyle w:val="TOC3"/>
        <w:rPr>
          <w:rFonts w:asciiTheme="minorHAnsi" w:eastAsiaTheme="minorEastAsia" w:hAnsiTheme="minorHAnsi" w:cstheme="minorBidi"/>
          <w:sz w:val="22"/>
          <w:szCs w:val="22"/>
          <w:lang w:val="fi-FI"/>
        </w:rPr>
      </w:pPr>
      <w:hyperlink w:anchor="_Toc258003415" w:history="1">
        <w:r w:rsidR="00CA2AD3" w:rsidRPr="000E605A">
          <w:rPr>
            <w:rStyle w:val="Hyperlink"/>
          </w:rPr>
          <w:t>Program's version number</w:t>
        </w:r>
        <w:r w:rsidR="00CA2AD3">
          <w:rPr>
            <w:webHidden/>
          </w:rPr>
          <w:tab/>
        </w:r>
        <w:r w:rsidR="00CA2AD3">
          <w:rPr>
            <w:webHidden/>
          </w:rPr>
          <w:fldChar w:fldCharType="begin"/>
        </w:r>
        <w:r w:rsidR="00CA2AD3">
          <w:rPr>
            <w:webHidden/>
          </w:rPr>
          <w:instrText xml:space="preserve"> PAGEREF _Toc258003415 \h </w:instrText>
        </w:r>
        <w:r w:rsidR="00CA2AD3">
          <w:rPr>
            <w:webHidden/>
          </w:rPr>
        </w:r>
        <w:r w:rsidR="00CA2AD3">
          <w:rPr>
            <w:webHidden/>
          </w:rPr>
          <w:fldChar w:fldCharType="separate"/>
        </w:r>
        <w:r w:rsidR="00CA2AD3">
          <w:rPr>
            <w:webHidden/>
          </w:rPr>
          <w:t>34</w:t>
        </w:r>
        <w:r w:rsidR="00CA2AD3">
          <w:rPr>
            <w:webHidden/>
          </w:rPr>
          <w:fldChar w:fldCharType="end"/>
        </w:r>
      </w:hyperlink>
    </w:p>
    <w:p w14:paraId="297DDE47"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416" w:history="1">
        <w:r w:rsidR="00CA2AD3" w:rsidRPr="000E605A">
          <w:rPr>
            <w:rStyle w:val="Hyperlink"/>
          </w:rPr>
          <w:t>Control Panel</w:t>
        </w:r>
        <w:r w:rsidR="00CA2AD3">
          <w:rPr>
            <w:webHidden/>
          </w:rPr>
          <w:tab/>
        </w:r>
        <w:r w:rsidR="00CA2AD3">
          <w:rPr>
            <w:webHidden/>
          </w:rPr>
          <w:fldChar w:fldCharType="begin"/>
        </w:r>
        <w:r w:rsidR="00CA2AD3">
          <w:rPr>
            <w:webHidden/>
          </w:rPr>
          <w:instrText xml:space="preserve"> PAGEREF _Toc258003416 \h </w:instrText>
        </w:r>
        <w:r w:rsidR="00CA2AD3">
          <w:rPr>
            <w:webHidden/>
          </w:rPr>
        </w:r>
        <w:r w:rsidR="00CA2AD3">
          <w:rPr>
            <w:webHidden/>
          </w:rPr>
          <w:fldChar w:fldCharType="separate"/>
        </w:r>
        <w:r w:rsidR="00CA2AD3">
          <w:rPr>
            <w:webHidden/>
          </w:rPr>
          <w:t>35</w:t>
        </w:r>
        <w:r w:rsidR="00CA2AD3">
          <w:rPr>
            <w:webHidden/>
          </w:rPr>
          <w:fldChar w:fldCharType="end"/>
        </w:r>
      </w:hyperlink>
    </w:p>
    <w:p w14:paraId="5CC520A2" w14:textId="77777777" w:rsidR="00CA2AD3" w:rsidRDefault="00FA1248">
      <w:pPr>
        <w:pStyle w:val="TOC2"/>
        <w:rPr>
          <w:rFonts w:asciiTheme="minorHAnsi" w:eastAsiaTheme="minorEastAsia" w:hAnsiTheme="minorHAnsi" w:cstheme="minorBidi"/>
          <w:bCs w:val="0"/>
          <w:szCs w:val="22"/>
          <w:lang w:val="fi-FI"/>
        </w:rPr>
      </w:pPr>
      <w:hyperlink w:anchor="_Toc258003417" w:history="1">
        <w:r w:rsidR="00CA2AD3" w:rsidRPr="000E605A">
          <w:rPr>
            <w:rStyle w:val="Hyperlink"/>
          </w:rPr>
          <w:t>Display</w:t>
        </w:r>
        <w:r w:rsidR="00CA2AD3">
          <w:rPr>
            <w:webHidden/>
          </w:rPr>
          <w:tab/>
        </w:r>
        <w:r w:rsidR="00CA2AD3">
          <w:rPr>
            <w:webHidden/>
          </w:rPr>
          <w:fldChar w:fldCharType="begin"/>
        </w:r>
        <w:r w:rsidR="00CA2AD3">
          <w:rPr>
            <w:webHidden/>
          </w:rPr>
          <w:instrText xml:space="preserve"> PAGEREF _Toc258003417 \h </w:instrText>
        </w:r>
        <w:r w:rsidR="00CA2AD3">
          <w:rPr>
            <w:webHidden/>
          </w:rPr>
        </w:r>
        <w:r w:rsidR="00CA2AD3">
          <w:rPr>
            <w:webHidden/>
          </w:rPr>
          <w:fldChar w:fldCharType="separate"/>
        </w:r>
        <w:r w:rsidR="00CA2AD3">
          <w:rPr>
            <w:webHidden/>
          </w:rPr>
          <w:t>36</w:t>
        </w:r>
        <w:r w:rsidR="00CA2AD3">
          <w:rPr>
            <w:webHidden/>
          </w:rPr>
          <w:fldChar w:fldCharType="end"/>
        </w:r>
      </w:hyperlink>
    </w:p>
    <w:p w14:paraId="1181D4B3" w14:textId="77777777" w:rsidR="00CA2AD3" w:rsidRDefault="00FA1248">
      <w:pPr>
        <w:pStyle w:val="TOC3"/>
        <w:rPr>
          <w:rFonts w:asciiTheme="minorHAnsi" w:eastAsiaTheme="minorEastAsia" w:hAnsiTheme="minorHAnsi" w:cstheme="minorBidi"/>
          <w:sz w:val="22"/>
          <w:szCs w:val="22"/>
          <w:lang w:val="fi-FI"/>
        </w:rPr>
      </w:pPr>
      <w:hyperlink w:anchor="_Toc258003418" w:history="1">
        <w:r w:rsidR="00CA2AD3" w:rsidRPr="000E605A">
          <w:rPr>
            <w:rStyle w:val="Hyperlink"/>
          </w:rPr>
          <w:t>Screen Saver</w:t>
        </w:r>
        <w:r w:rsidR="00CA2AD3">
          <w:rPr>
            <w:webHidden/>
          </w:rPr>
          <w:tab/>
        </w:r>
        <w:r w:rsidR="00CA2AD3">
          <w:rPr>
            <w:webHidden/>
          </w:rPr>
          <w:fldChar w:fldCharType="begin"/>
        </w:r>
        <w:r w:rsidR="00CA2AD3">
          <w:rPr>
            <w:webHidden/>
          </w:rPr>
          <w:instrText xml:space="preserve"> PAGEREF _Toc258003418 \h </w:instrText>
        </w:r>
        <w:r w:rsidR="00CA2AD3">
          <w:rPr>
            <w:webHidden/>
          </w:rPr>
        </w:r>
        <w:r w:rsidR="00CA2AD3">
          <w:rPr>
            <w:webHidden/>
          </w:rPr>
          <w:fldChar w:fldCharType="separate"/>
        </w:r>
        <w:r w:rsidR="00CA2AD3">
          <w:rPr>
            <w:webHidden/>
          </w:rPr>
          <w:t>36</w:t>
        </w:r>
        <w:r w:rsidR="00CA2AD3">
          <w:rPr>
            <w:webHidden/>
          </w:rPr>
          <w:fldChar w:fldCharType="end"/>
        </w:r>
      </w:hyperlink>
    </w:p>
    <w:p w14:paraId="3CC99571" w14:textId="77777777" w:rsidR="00CA2AD3" w:rsidRDefault="00FA1248">
      <w:pPr>
        <w:pStyle w:val="TOC2"/>
        <w:rPr>
          <w:rFonts w:asciiTheme="minorHAnsi" w:eastAsiaTheme="minorEastAsia" w:hAnsiTheme="minorHAnsi" w:cstheme="minorBidi"/>
          <w:bCs w:val="0"/>
          <w:szCs w:val="22"/>
          <w:lang w:val="fi-FI"/>
        </w:rPr>
      </w:pPr>
      <w:hyperlink w:anchor="_Toc258003419" w:history="1">
        <w:r w:rsidR="00CA2AD3" w:rsidRPr="000E605A">
          <w:rPr>
            <w:rStyle w:val="Hyperlink"/>
          </w:rPr>
          <w:t>Keyboard</w:t>
        </w:r>
        <w:r w:rsidR="00CA2AD3">
          <w:rPr>
            <w:webHidden/>
          </w:rPr>
          <w:tab/>
        </w:r>
        <w:r w:rsidR="00CA2AD3">
          <w:rPr>
            <w:webHidden/>
          </w:rPr>
          <w:fldChar w:fldCharType="begin"/>
        </w:r>
        <w:r w:rsidR="00CA2AD3">
          <w:rPr>
            <w:webHidden/>
          </w:rPr>
          <w:instrText xml:space="preserve"> PAGEREF _Toc258003419 \h </w:instrText>
        </w:r>
        <w:r w:rsidR="00CA2AD3">
          <w:rPr>
            <w:webHidden/>
          </w:rPr>
        </w:r>
        <w:r w:rsidR="00CA2AD3">
          <w:rPr>
            <w:webHidden/>
          </w:rPr>
          <w:fldChar w:fldCharType="separate"/>
        </w:r>
        <w:r w:rsidR="00CA2AD3">
          <w:rPr>
            <w:webHidden/>
          </w:rPr>
          <w:t>37</w:t>
        </w:r>
        <w:r w:rsidR="00CA2AD3">
          <w:rPr>
            <w:webHidden/>
          </w:rPr>
          <w:fldChar w:fldCharType="end"/>
        </w:r>
      </w:hyperlink>
    </w:p>
    <w:p w14:paraId="1C76F5A8" w14:textId="77777777" w:rsidR="00CA2AD3" w:rsidRDefault="00FA1248">
      <w:pPr>
        <w:pStyle w:val="TOC2"/>
        <w:rPr>
          <w:rFonts w:asciiTheme="minorHAnsi" w:eastAsiaTheme="minorEastAsia" w:hAnsiTheme="minorHAnsi" w:cstheme="minorBidi"/>
          <w:bCs w:val="0"/>
          <w:szCs w:val="22"/>
          <w:lang w:val="fi-FI"/>
        </w:rPr>
      </w:pPr>
      <w:hyperlink w:anchor="_Toc258003420" w:history="1">
        <w:r w:rsidR="00CA2AD3" w:rsidRPr="000E605A">
          <w:rPr>
            <w:rStyle w:val="Hyperlink"/>
          </w:rPr>
          <w:t>Mouse</w:t>
        </w:r>
        <w:r w:rsidR="00CA2AD3">
          <w:rPr>
            <w:webHidden/>
          </w:rPr>
          <w:tab/>
        </w:r>
        <w:r w:rsidR="00CA2AD3">
          <w:rPr>
            <w:webHidden/>
          </w:rPr>
          <w:fldChar w:fldCharType="begin"/>
        </w:r>
        <w:r w:rsidR="00CA2AD3">
          <w:rPr>
            <w:webHidden/>
          </w:rPr>
          <w:instrText xml:space="preserve"> PAGEREF _Toc258003420 \h </w:instrText>
        </w:r>
        <w:r w:rsidR="00CA2AD3">
          <w:rPr>
            <w:webHidden/>
          </w:rPr>
        </w:r>
        <w:r w:rsidR="00CA2AD3">
          <w:rPr>
            <w:webHidden/>
          </w:rPr>
          <w:fldChar w:fldCharType="separate"/>
        </w:r>
        <w:r w:rsidR="00CA2AD3">
          <w:rPr>
            <w:webHidden/>
          </w:rPr>
          <w:t>37</w:t>
        </w:r>
        <w:r w:rsidR="00CA2AD3">
          <w:rPr>
            <w:webHidden/>
          </w:rPr>
          <w:fldChar w:fldCharType="end"/>
        </w:r>
      </w:hyperlink>
    </w:p>
    <w:p w14:paraId="1ABAED33" w14:textId="77777777" w:rsidR="00CA2AD3" w:rsidRDefault="00FA1248">
      <w:pPr>
        <w:pStyle w:val="TOC2"/>
        <w:rPr>
          <w:rFonts w:asciiTheme="minorHAnsi" w:eastAsiaTheme="minorEastAsia" w:hAnsiTheme="minorHAnsi" w:cstheme="minorBidi"/>
          <w:bCs w:val="0"/>
          <w:szCs w:val="22"/>
          <w:lang w:val="fi-FI"/>
        </w:rPr>
      </w:pPr>
      <w:hyperlink w:anchor="_Toc258003421" w:history="1">
        <w:r w:rsidR="00CA2AD3" w:rsidRPr="000E605A">
          <w:rPr>
            <w:rStyle w:val="Hyperlink"/>
          </w:rPr>
          <w:t>Calendar and Clock</w:t>
        </w:r>
        <w:r w:rsidR="00CA2AD3">
          <w:rPr>
            <w:webHidden/>
          </w:rPr>
          <w:tab/>
        </w:r>
        <w:r w:rsidR="00CA2AD3">
          <w:rPr>
            <w:webHidden/>
          </w:rPr>
          <w:fldChar w:fldCharType="begin"/>
        </w:r>
        <w:r w:rsidR="00CA2AD3">
          <w:rPr>
            <w:webHidden/>
          </w:rPr>
          <w:instrText xml:space="preserve"> PAGEREF _Toc258003421 \h </w:instrText>
        </w:r>
        <w:r w:rsidR="00CA2AD3">
          <w:rPr>
            <w:webHidden/>
          </w:rPr>
        </w:r>
        <w:r w:rsidR="00CA2AD3">
          <w:rPr>
            <w:webHidden/>
          </w:rPr>
          <w:fldChar w:fldCharType="separate"/>
        </w:r>
        <w:r w:rsidR="00CA2AD3">
          <w:rPr>
            <w:webHidden/>
          </w:rPr>
          <w:t>37</w:t>
        </w:r>
        <w:r w:rsidR="00CA2AD3">
          <w:rPr>
            <w:webHidden/>
          </w:rPr>
          <w:fldChar w:fldCharType="end"/>
        </w:r>
      </w:hyperlink>
    </w:p>
    <w:p w14:paraId="102A75BA" w14:textId="77777777" w:rsidR="00CA2AD3" w:rsidRDefault="00FA1248">
      <w:pPr>
        <w:pStyle w:val="TOC2"/>
        <w:rPr>
          <w:rFonts w:asciiTheme="minorHAnsi" w:eastAsiaTheme="minorEastAsia" w:hAnsiTheme="minorHAnsi" w:cstheme="minorBidi"/>
          <w:bCs w:val="0"/>
          <w:szCs w:val="22"/>
          <w:lang w:val="fi-FI"/>
        </w:rPr>
      </w:pPr>
      <w:hyperlink w:anchor="_Toc258003422" w:history="1">
        <w:r w:rsidR="00CA2AD3" w:rsidRPr="000E605A">
          <w:rPr>
            <w:rStyle w:val="Hyperlink"/>
          </w:rPr>
          <w:t>Sound</w:t>
        </w:r>
        <w:r w:rsidR="00CA2AD3">
          <w:rPr>
            <w:webHidden/>
          </w:rPr>
          <w:tab/>
        </w:r>
        <w:r w:rsidR="00CA2AD3">
          <w:rPr>
            <w:webHidden/>
          </w:rPr>
          <w:fldChar w:fldCharType="begin"/>
        </w:r>
        <w:r w:rsidR="00CA2AD3">
          <w:rPr>
            <w:webHidden/>
          </w:rPr>
          <w:instrText xml:space="preserve"> PAGEREF _Toc258003422 \h </w:instrText>
        </w:r>
        <w:r w:rsidR="00CA2AD3">
          <w:rPr>
            <w:webHidden/>
          </w:rPr>
        </w:r>
        <w:r w:rsidR="00CA2AD3">
          <w:rPr>
            <w:webHidden/>
          </w:rPr>
          <w:fldChar w:fldCharType="separate"/>
        </w:r>
        <w:r w:rsidR="00CA2AD3">
          <w:rPr>
            <w:webHidden/>
          </w:rPr>
          <w:t>38</w:t>
        </w:r>
        <w:r w:rsidR="00CA2AD3">
          <w:rPr>
            <w:webHidden/>
          </w:rPr>
          <w:fldChar w:fldCharType="end"/>
        </w:r>
      </w:hyperlink>
    </w:p>
    <w:p w14:paraId="47F31CE3" w14:textId="77777777" w:rsidR="00CA2AD3" w:rsidRDefault="00FA1248">
      <w:pPr>
        <w:pStyle w:val="TOC2"/>
        <w:rPr>
          <w:rFonts w:asciiTheme="minorHAnsi" w:eastAsiaTheme="minorEastAsia" w:hAnsiTheme="minorHAnsi" w:cstheme="minorBidi"/>
          <w:bCs w:val="0"/>
          <w:szCs w:val="22"/>
          <w:lang w:val="fi-FI"/>
        </w:rPr>
      </w:pPr>
      <w:hyperlink w:anchor="_Toc258003423" w:history="1">
        <w:r w:rsidR="00CA2AD3" w:rsidRPr="000E605A">
          <w:rPr>
            <w:rStyle w:val="Hyperlink"/>
          </w:rPr>
          <w:t>Printers</w:t>
        </w:r>
        <w:r w:rsidR="00CA2AD3">
          <w:rPr>
            <w:webHidden/>
          </w:rPr>
          <w:tab/>
        </w:r>
        <w:r w:rsidR="00CA2AD3">
          <w:rPr>
            <w:webHidden/>
          </w:rPr>
          <w:fldChar w:fldCharType="begin"/>
        </w:r>
        <w:r w:rsidR="00CA2AD3">
          <w:rPr>
            <w:webHidden/>
          </w:rPr>
          <w:instrText xml:space="preserve"> PAGEREF _Toc258003423 \h </w:instrText>
        </w:r>
        <w:r w:rsidR="00CA2AD3">
          <w:rPr>
            <w:webHidden/>
          </w:rPr>
        </w:r>
        <w:r w:rsidR="00CA2AD3">
          <w:rPr>
            <w:webHidden/>
          </w:rPr>
          <w:fldChar w:fldCharType="separate"/>
        </w:r>
        <w:r w:rsidR="00CA2AD3">
          <w:rPr>
            <w:webHidden/>
          </w:rPr>
          <w:t>39</w:t>
        </w:r>
        <w:r w:rsidR="00CA2AD3">
          <w:rPr>
            <w:webHidden/>
          </w:rPr>
          <w:fldChar w:fldCharType="end"/>
        </w:r>
      </w:hyperlink>
    </w:p>
    <w:p w14:paraId="54A812C5"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424" w:history="1">
        <w:r w:rsidR="00CA2AD3" w:rsidRPr="000E605A">
          <w:rPr>
            <w:rStyle w:val="Hyperlink"/>
          </w:rPr>
          <w:t>Problem solving</w:t>
        </w:r>
        <w:r w:rsidR="00CA2AD3">
          <w:rPr>
            <w:webHidden/>
          </w:rPr>
          <w:tab/>
        </w:r>
        <w:r w:rsidR="00CA2AD3">
          <w:rPr>
            <w:webHidden/>
          </w:rPr>
          <w:fldChar w:fldCharType="begin"/>
        </w:r>
        <w:r w:rsidR="00CA2AD3">
          <w:rPr>
            <w:webHidden/>
          </w:rPr>
          <w:instrText xml:space="preserve"> PAGEREF _Toc258003424 \h </w:instrText>
        </w:r>
        <w:r w:rsidR="00CA2AD3">
          <w:rPr>
            <w:webHidden/>
          </w:rPr>
        </w:r>
        <w:r w:rsidR="00CA2AD3">
          <w:rPr>
            <w:webHidden/>
          </w:rPr>
          <w:fldChar w:fldCharType="separate"/>
        </w:r>
        <w:r w:rsidR="00CA2AD3">
          <w:rPr>
            <w:webHidden/>
          </w:rPr>
          <w:t>41</w:t>
        </w:r>
        <w:r w:rsidR="00CA2AD3">
          <w:rPr>
            <w:webHidden/>
          </w:rPr>
          <w:fldChar w:fldCharType="end"/>
        </w:r>
      </w:hyperlink>
    </w:p>
    <w:p w14:paraId="4EE4F565" w14:textId="77777777" w:rsidR="00CA2AD3" w:rsidRDefault="00FA1248">
      <w:pPr>
        <w:pStyle w:val="TOC2"/>
        <w:rPr>
          <w:rFonts w:asciiTheme="minorHAnsi" w:eastAsiaTheme="minorEastAsia" w:hAnsiTheme="minorHAnsi" w:cstheme="minorBidi"/>
          <w:bCs w:val="0"/>
          <w:szCs w:val="22"/>
          <w:lang w:val="fi-FI"/>
        </w:rPr>
      </w:pPr>
      <w:hyperlink w:anchor="_Toc258003425" w:history="1">
        <w:r w:rsidR="00CA2AD3" w:rsidRPr="000E605A">
          <w:rPr>
            <w:rStyle w:val="Hyperlink"/>
          </w:rPr>
          <w:t>Task Manager</w:t>
        </w:r>
        <w:r w:rsidR="00CA2AD3">
          <w:rPr>
            <w:webHidden/>
          </w:rPr>
          <w:tab/>
        </w:r>
        <w:r w:rsidR="00CA2AD3">
          <w:rPr>
            <w:webHidden/>
          </w:rPr>
          <w:fldChar w:fldCharType="begin"/>
        </w:r>
        <w:r w:rsidR="00CA2AD3">
          <w:rPr>
            <w:webHidden/>
          </w:rPr>
          <w:instrText xml:space="preserve"> PAGEREF _Toc258003425 \h </w:instrText>
        </w:r>
        <w:r w:rsidR="00CA2AD3">
          <w:rPr>
            <w:webHidden/>
          </w:rPr>
        </w:r>
        <w:r w:rsidR="00CA2AD3">
          <w:rPr>
            <w:webHidden/>
          </w:rPr>
          <w:fldChar w:fldCharType="separate"/>
        </w:r>
        <w:r w:rsidR="00CA2AD3">
          <w:rPr>
            <w:webHidden/>
          </w:rPr>
          <w:t>41</w:t>
        </w:r>
        <w:r w:rsidR="00CA2AD3">
          <w:rPr>
            <w:webHidden/>
          </w:rPr>
          <w:fldChar w:fldCharType="end"/>
        </w:r>
      </w:hyperlink>
    </w:p>
    <w:p w14:paraId="40A6F7C3" w14:textId="77777777" w:rsidR="00CA2AD3" w:rsidRDefault="00FA1248">
      <w:pPr>
        <w:pStyle w:val="TOC3"/>
        <w:rPr>
          <w:rFonts w:asciiTheme="minorHAnsi" w:eastAsiaTheme="minorEastAsia" w:hAnsiTheme="minorHAnsi" w:cstheme="minorBidi"/>
          <w:sz w:val="22"/>
          <w:szCs w:val="22"/>
          <w:lang w:val="fi-FI"/>
        </w:rPr>
      </w:pPr>
      <w:hyperlink w:anchor="_Toc258003426" w:history="1">
        <w:r w:rsidR="00CA2AD3" w:rsidRPr="000E605A">
          <w:rPr>
            <w:rStyle w:val="Hyperlink"/>
          </w:rPr>
          <w:t>System information</w:t>
        </w:r>
        <w:r w:rsidR="00CA2AD3">
          <w:rPr>
            <w:webHidden/>
          </w:rPr>
          <w:tab/>
        </w:r>
        <w:r w:rsidR="00CA2AD3">
          <w:rPr>
            <w:webHidden/>
          </w:rPr>
          <w:fldChar w:fldCharType="begin"/>
        </w:r>
        <w:r w:rsidR="00CA2AD3">
          <w:rPr>
            <w:webHidden/>
          </w:rPr>
          <w:instrText xml:space="preserve"> PAGEREF _Toc258003426 \h </w:instrText>
        </w:r>
        <w:r w:rsidR="00CA2AD3">
          <w:rPr>
            <w:webHidden/>
          </w:rPr>
        </w:r>
        <w:r w:rsidR="00CA2AD3">
          <w:rPr>
            <w:webHidden/>
          </w:rPr>
          <w:fldChar w:fldCharType="separate"/>
        </w:r>
        <w:r w:rsidR="00CA2AD3">
          <w:rPr>
            <w:webHidden/>
          </w:rPr>
          <w:t>41</w:t>
        </w:r>
        <w:r w:rsidR="00CA2AD3">
          <w:rPr>
            <w:webHidden/>
          </w:rPr>
          <w:fldChar w:fldCharType="end"/>
        </w:r>
      </w:hyperlink>
    </w:p>
    <w:p w14:paraId="607BC609"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427" w:history="1">
        <w:r w:rsidR="00CA2AD3" w:rsidRPr="000E605A">
          <w:rPr>
            <w:rStyle w:val="Hyperlink"/>
          </w:rPr>
          <w:t>System Tools</w:t>
        </w:r>
        <w:r w:rsidR="00CA2AD3">
          <w:rPr>
            <w:webHidden/>
          </w:rPr>
          <w:tab/>
        </w:r>
        <w:r w:rsidR="00CA2AD3">
          <w:rPr>
            <w:webHidden/>
          </w:rPr>
          <w:fldChar w:fldCharType="begin"/>
        </w:r>
        <w:r w:rsidR="00CA2AD3">
          <w:rPr>
            <w:webHidden/>
          </w:rPr>
          <w:instrText xml:space="preserve"> PAGEREF _Toc258003427 \h </w:instrText>
        </w:r>
        <w:r w:rsidR="00CA2AD3">
          <w:rPr>
            <w:webHidden/>
          </w:rPr>
        </w:r>
        <w:r w:rsidR="00CA2AD3">
          <w:rPr>
            <w:webHidden/>
          </w:rPr>
          <w:fldChar w:fldCharType="separate"/>
        </w:r>
        <w:r w:rsidR="00CA2AD3">
          <w:rPr>
            <w:webHidden/>
          </w:rPr>
          <w:t>42</w:t>
        </w:r>
        <w:r w:rsidR="00CA2AD3">
          <w:rPr>
            <w:webHidden/>
          </w:rPr>
          <w:fldChar w:fldCharType="end"/>
        </w:r>
      </w:hyperlink>
    </w:p>
    <w:p w14:paraId="07692B14" w14:textId="77777777" w:rsidR="00CA2AD3" w:rsidRDefault="00FA1248">
      <w:pPr>
        <w:pStyle w:val="TOC2"/>
        <w:rPr>
          <w:rFonts w:asciiTheme="minorHAnsi" w:eastAsiaTheme="minorEastAsia" w:hAnsiTheme="minorHAnsi" w:cstheme="minorBidi"/>
          <w:bCs w:val="0"/>
          <w:szCs w:val="22"/>
          <w:lang w:val="fi-FI"/>
        </w:rPr>
      </w:pPr>
      <w:hyperlink w:anchor="_Toc258003428" w:history="1">
        <w:r w:rsidR="00CA2AD3" w:rsidRPr="000E605A">
          <w:rPr>
            <w:rStyle w:val="Hyperlink"/>
          </w:rPr>
          <w:t>Disk Defragmentation</w:t>
        </w:r>
        <w:r w:rsidR="00CA2AD3">
          <w:rPr>
            <w:webHidden/>
          </w:rPr>
          <w:tab/>
        </w:r>
        <w:r w:rsidR="00CA2AD3">
          <w:rPr>
            <w:webHidden/>
          </w:rPr>
          <w:fldChar w:fldCharType="begin"/>
        </w:r>
        <w:r w:rsidR="00CA2AD3">
          <w:rPr>
            <w:webHidden/>
          </w:rPr>
          <w:instrText xml:space="preserve"> PAGEREF _Toc258003428 \h </w:instrText>
        </w:r>
        <w:r w:rsidR="00CA2AD3">
          <w:rPr>
            <w:webHidden/>
          </w:rPr>
        </w:r>
        <w:r w:rsidR="00CA2AD3">
          <w:rPr>
            <w:webHidden/>
          </w:rPr>
          <w:fldChar w:fldCharType="separate"/>
        </w:r>
        <w:r w:rsidR="00CA2AD3">
          <w:rPr>
            <w:webHidden/>
          </w:rPr>
          <w:t>42</w:t>
        </w:r>
        <w:r w:rsidR="00CA2AD3">
          <w:rPr>
            <w:webHidden/>
          </w:rPr>
          <w:fldChar w:fldCharType="end"/>
        </w:r>
      </w:hyperlink>
    </w:p>
    <w:p w14:paraId="68A64FA4" w14:textId="77777777" w:rsidR="00CA2AD3" w:rsidRDefault="00FA1248">
      <w:pPr>
        <w:pStyle w:val="TOC2"/>
        <w:rPr>
          <w:rFonts w:asciiTheme="minorHAnsi" w:eastAsiaTheme="minorEastAsia" w:hAnsiTheme="minorHAnsi" w:cstheme="minorBidi"/>
          <w:bCs w:val="0"/>
          <w:szCs w:val="22"/>
          <w:lang w:val="fi-FI"/>
        </w:rPr>
      </w:pPr>
      <w:hyperlink w:anchor="_Toc258003429" w:history="1">
        <w:r w:rsidR="00CA2AD3" w:rsidRPr="000E605A">
          <w:rPr>
            <w:rStyle w:val="Hyperlink"/>
          </w:rPr>
          <w:t>Disk Cleanup</w:t>
        </w:r>
        <w:r w:rsidR="00CA2AD3">
          <w:rPr>
            <w:webHidden/>
          </w:rPr>
          <w:tab/>
        </w:r>
        <w:r w:rsidR="00CA2AD3">
          <w:rPr>
            <w:webHidden/>
          </w:rPr>
          <w:fldChar w:fldCharType="begin"/>
        </w:r>
        <w:r w:rsidR="00CA2AD3">
          <w:rPr>
            <w:webHidden/>
          </w:rPr>
          <w:instrText xml:space="preserve"> PAGEREF _Toc258003429 \h </w:instrText>
        </w:r>
        <w:r w:rsidR="00CA2AD3">
          <w:rPr>
            <w:webHidden/>
          </w:rPr>
        </w:r>
        <w:r w:rsidR="00CA2AD3">
          <w:rPr>
            <w:webHidden/>
          </w:rPr>
          <w:fldChar w:fldCharType="separate"/>
        </w:r>
        <w:r w:rsidR="00CA2AD3">
          <w:rPr>
            <w:webHidden/>
          </w:rPr>
          <w:t>42</w:t>
        </w:r>
        <w:r w:rsidR="00CA2AD3">
          <w:rPr>
            <w:webHidden/>
          </w:rPr>
          <w:fldChar w:fldCharType="end"/>
        </w:r>
      </w:hyperlink>
    </w:p>
    <w:p w14:paraId="4F4A3B51"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430" w:history="1">
        <w:r w:rsidR="00CA2AD3" w:rsidRPr="000E605A">
          <w:rPr>
            <w:rStyle w:val="Hyperlink"/>
          </w:rPr>
          <w:t>Data security</w:t>
        </w:r>
        <w:r w:rsidR="00CA2AD3">
          <w:rPr>
            <w:webHidden/>
          </w:rPr>
          <w:tab/>
        </w:r>
        <w:r w:rsidR="00CA2AD3">
          <w:rPr>
            <w:webHidden/>
          </w:rPr>
          <w:fldChar w:fldCharType="begin"/>
        </w:r>
        <w:r w:rsidR="00CA2AD3">
          <w:rPr>
            <w:webHidden/>
          </w:rPr>
          <w:instrText xml:space="preserve"> PAGEREF _Toc258003430 \h </w:instrText>
        </w:r>
        <w:r w:rsidR="00CA2AD3">
          <w:rPr>
            <w:webHidden/>
          </w:rPr>
        </w:r>
        <w:r w:rsidR="00CA2AD3">
          <w:rPr>
            <w:webHidden/>
          </w:rPr>
          <w:fldChar w:fldCharType="separate"/>
        </w:r>
        <w:r w:rsidR="00CA2AD3">
          <w:rPr>
            <w:webHidden/>
          </w:rPr>
          <w:t>43</w:t>
        </w:r>
        <w:r w:rsidR="00CA2AD3">
          <w:rPr>
            <w:webHidden/>
          </w:rPr>
          <w:fldChar w:fldCharType="end"/>
        </w:r>
      </w:hyperlink>
    </w:p>
    <w:p w14:paraId="6DD26C1D" w14:textId="77777777" w:rsidR="00CA2AD3" w:rsidRDefault="00FA1248">
      <w:pPr>
        <w:pStyle w:val="TOC2"/>
        <w:rPr>
          <w:rFonts w:asciiTheme="minorHAnsi" w:eastAsiaTheme="minorEastAsia" w:hAnsiTheme="minorHAnsi" w:cstheme="minorBidi"/>
          <w:bCs w:val="0"/>
          <w:szCs w:val="22"/>
          <w:lang w:val="fi-FI"/>
        </w:rPr>
      </w:pPr>
      <w:hyperlink w:anchor="_Toc258003431" w:history="1">
        <w:r w:rsidR="00CA2AD3" w:rsidRPr="000E605A">
          <w:rPr>
            <w:rStyle w:val="Hyperlink"/>
          </w:rPr>
          <w:t>Securing power supply</w:t>
        </w:r>
        <w:r w:rsidR="00CA2AD3">
          <w:rPr>
            <w:webHidden/>
          </w:rPr>
          <w:tab/>
        </w:r>
        <w:r w:rsidR="00CA2AD3">
          <w:rPr>
            <w:webHidden/>
          </w:rPr>
          <w:fldChar w:fldCharType="begin"/>
        </w:r>
        <w:r w:rsidR="00CA2AD3">
          <w:rPr>
            <w:webHidden/>
          </w:rPr>
          <w:instrText xml:space="preserve"> PAGEREF _Toc258003431 \h </w:instrText>
        </w:r>
        <w:r w:rsidR="00CA2AD3">
          <w:rPr>
            <w:webHidden/>
          </w:rPr>
        </w:r>
        <w:r w:rsidR="00CA2AD3">
          <w:rPr>
            <w:webHidden/>
          </w:rPr>
          <w:fldChar w:fldCharType="separate"/>
        </w:r>
        <w:r w:rsidR="00CA2AD3">
          <w:rPr>
            <w:webHidden/>
          </w:rPr>
          <w:t>43</w:t>
        </w:r>
        <w:r w:rsidR="00CA2AD3">
          <w:rPr>
            <w:webHidden/>
          </w:rPr>
          <w:fldChar w:fldCharType="end"/>
        </w:r>
      </w:hyperlink>
    </w:p>
    <w:p w14:paraId="3C8A7EA2" w14:textId="77777777" w:rsidR="00CA2AD3" w:rsidRDefault="00FA1248">
      <w:pPr>
        <w:pStyle w:val="TOC2"/>
        <w:rPr>
          <w:rFonts w:asciiTheme="minorHAnsi" w:eastAsiaTheme="minorEastAsia" w:hAnsiTheme="minorHAnsi" w:cstheme="minorBidi"/>
          <w:bCs w:val="0"/>
          <w:szCs w:val="22"/>
          <w:lang w:val="fi-FI"/>
        </w:rPr>
      </w:pPr>
      <w:hyperlink w:anchor="_Toc258003432" w:history="1">
        <w:r w:rsidR="00CA2AD3" w:rsidRPr="000E605A">
          <w:rPr>
            <w:rStyle w:val="Hyperlink"/>
          </w:rPr>
          <w:t>User identification</w:t>
        </w:r>
        <w:r w:rsidR="00CA2AD3">
          <w:rPr>
            <w:webHidden/>
          </w:rPr>
          <w:tab/>
        </w:r>
        <w:r w:rsidR="00CA2AD3">
          <w:rPr>
            <w:webHidden/>
          </w:rPr>
          <w:fldChar w:fldCharType="begin"/>
        </w:r>
        <w:r w:rsidR="00CA2AD3">
          <w:rPr>
            <w:webHidden/>
          </w:rPr>
          <w:instrText xml:space="preserve"> PAGEREF _Toc258003432 \h </w:instrText>
        </w:r>
        <w:r w:rsidR="00CA2AD3">
          <w:rPr>
            <w:webHidden/>
          </w:rPr>
        </w:r>
        <w:r w:rsidR="00CA2AD3">
          <w:rPr>
            <w:webHidden/>
          </w:rPr>
          <w:fldChar w:fldCharType="separate"/>
        </w:r>
        <w:r w:rsidR="00CA2AD3">
          <w:rPr>
            <w:webHidden/>
          </w:rPr>
          <w:t>44</w:t>
        </w:r>
        <w:r w:rsidR="00CA2AD3">
          <w:rPr>
            <w:webHidden/>
          </w:rPr>
          <w:fldChar w:fldCharType="end"/>
        </w:r>
      </w:hyperlink>
    </w:p>
    <w:p w14:paraId="2828EE7C" w14:textId="77777777" w:rsidR="00CA2AD3" w:rsidRDefault="00FA1248">
      <w:pPr>
        <w:pStyle w:val="TOC2"/>
        <w:rPr>
          <w:rFonts w:asciiTheme="minorHAnsi" w:eastAsiaTheme="minorEastAsia" w:hAnsiTheme="minorHAnsi" w:cstheme="minorBidi"/>
          <w:bCs w:val="0"/>
          <w:szCs w:val="22"/>
          <w:lang w:val="fi-FI"/>
        </w:rPr>
      </w:pPr>
      <w:hyperlink w:anchor="_Toc258003433" w:history="1">
        <w:r w:rsidR="00CA2AD3" w:rsidRPr="000E605A">
          <w:rPr>
            <w:rStyle w:val="Hyperlink"/>
          </w:rPr>
          <w:t>Network safety</w:t>
        </w:r>
        <w:r w:rsidR="00CA2AD3">
          <w:rPr>
            <w:webHidden/>
          </w:rPr>
          <w:tab/>
        </w:r>
        <w:r w:rsidR="00CA2AD3">
          <w:rPr>
            <w:webHidden/>
          </w:rPr>
          <w:fldChar w:fldCharType="begin"/>
        </w:r>
        <w:r w:rsidR="00CA2AD3">
          <w:rPr>
            <w:webHidden/>
          </w:rPr>
          <w:instrText xml:space="preserve"> PAGEREF _Toc258003433 \h </w:instrText>
        </w:r>
        <w:r w:rsidR="00CA2AD3">
          <w:rPr>
            <w:webHidden/>
          </w:rPr>
        </w:r>
        <w:r w:rsidR="00CA2AD3">
          <w:rPr>
            <w:webHidden/>
          </w:rPr>
          <w:fldChar w:fldCharType="separate"/>
        </w:r>
        <w:r w:rsidR="00CA2AD3">
          <w:rPr>
            <w:webHidden/>
          </w:rPr>
          <w:t>44</w:t>
        </w:r>
        <w:r w:rsidR="00CA2AD3">
          <w:rPr>
            <w:webHidden/>
          </w:rPr>
          <w:fldChar w:fldCharType="end"/>
        </w:r>
      </w:hyperlink>
    </w:p>
    <w:p w14:paraId="4551D886" w14:textId="77777777" w:rsidR="00CA2AD3" w:rsidRDefault="00FA1248">
      <w:pPr>
        <w:pStyle w:val="TOC3"/>
        <w:rPr>
          <w:rFonts w:asciiTheme="minorHAnsi" w:eastAsiaTheme="minorEastAsia" w:hAnsiTheme="minorHAnsi" w:cstheme="minorBidi"/>
          <w:sz w:val="22"/>
          <w:szCs w:val="22"/>
          <w:lang w:val="fi-FI"/>
        </w:rPr>
      </w:pPr>
      <w:hyperlink w:anchor="_Toc258003434" w:history="1">
        <w:r w:rsidR="00CA2AD3" w:rsidRPr="000E605A">
          <w:rPr>
            <w:rStyle w:val="Hyperlink"/>
          </w:rPr>
          <w:t>Firewall</w:t>
        </w:r>
        <w:r w:rsidR="00CA2AD3">
          <w:rPr>
            <w:webHidden/>
          </w:rPr>
          <w:tab/>
        </w:r>
        <w:r w:rsidR="00CA2AD3">
          <w:rPr>
            <w:webHidden/>
          </w:rPr>
          <w:fldChar w:fldCharType="begin"/>
        </w:r>
        <w:r w:rsidR="00CA2AD3">
          <w:rPr>
            <w:webHidden/>
          </w:rPr>
          <w:instrText xml:space="preserve"> PAGEREF _Toc258003434 \h </w:instrText>
        </w:r>
        <w:r w:rsidR="00CA2AD3">
          <w:rPr>
            <w:webHidden/>
          </w:rPr>
        </w:r>
        <w:r w:rsidR="00CA2AD3">
          <w:rPr>
            <w:webHidden/>
          </w:rPr>
          <w:fldChar w:fldCharType="separate"/>
        </w:r>
        <w:r w:rsidR="00CA2AD3">
          <w:rPr>
            <w:webHidden/>
          </w:rPr>
          <w:t>45</w:t>
        </w:r>
        <w:r w:rsidR="00CA2AD3">
          <w:rPr>
            <w:webHidden/>
          </w:rPr>
          <w:fldChar w:fldCharType="end"/>
        </w:r>
      </w:hyperlink>
    </w:p>
    <w:p w14:paraId="6FEC5F79" w14:textId="77777777" w:rsidR="00CA2AD3" w:rsidRDefault="00FA1248">
      <w:pPr>
        <w:pStyle w:val="TOC3"/>
        <w:rPr>
          <w:rFonts w:asciiTheme="minorHAnsi" w:eastAsiaTheme="minorEastAsia" w:hAnsiTheme="minorHAnsi" w:cstheme="minorBidi"/>
          <w:sz w:val="22"/>
          <w:szCs w:val="22"/>
          <w:lang w:val="fi-FI"/>
        </w:rPr>
      </w:pPr>
      <w:hyperlink w:anchor="_Toc258003435" w:history="1">
        <w:r w:rsidR="00CA2AD3" w:rsidRPr="000E605A">
          <w:rPr>
            <w:rStyle w:val="Hyperlink"/>
          </w:rPr>
          <w:t>Other Security Settings</w:t>
        </w:r>
        <w:r w:rsidR="00CA2AD3">
          <w:rPr>
            <w:webHidden/>
          </w:rPr>
          <w:tab/>
        </w:r>
        <w:r w:rsidR="00CA2AD3">
          <w:rPr>
            <w:webHidden/>
          </w:rPr>
          <w:fldChar w:fldCharType="begin"/>
        </w:r>
        <w:r w:rsidR="00CA2AD3">
          <w:rPr>
            <w:webHidden/>
          </w:rPr>
          <w:instrText xml:space="preserve"> PAGEREF _Toc258003435 \h </w:instrText>
        </w:r>
        <w:r w:rsidR="00CA2AD3">
          <w:rPr>
            <w:webHidden/>
          </w:rPr>
        </w:r>
        <w:r w:rsidR="00CA2AD3">
          <w:rPr>
            <w:webHidden/>
          </w:rPr>
          <w:fldChar w:fldCharType="separate"/>
        </w:r>
        <w:r w:rsidR="00CA2AD3">
          <w:rPr>
            <w:webHidden/>
          </w:rPr>
          <w:t>45</w:t>
        </w:r>
        <w:r w:rsidR="00CA2AD3">
          <w:rPr>
            <w:webHidden/>
          </w:rPr>
          <w:fldChar w:fldCharType="end"/>
        </w:r>
      </w:hyperlink>
    </w:p>
    <w:p w14:paraId="5A179A25" w14:textId="77777777" w:rsidR="00CA2AD3" w:rsidRDefault="00FA1248">
      <w:pPr>
        <w:pStyle w:val="TOC3"/>
        <w:rPr>
          <w:rFonts w:asciiTheme="minorHAnsi" w:eastAsiaTheme="minorEastAsia" w:hAnsiTheme="minorHAnsi" w:cstheme="minorBidi"/>
          <w:sz w:val="22"/>
          <w:szCs w:val="22"/>
          <w:lang w:val="fi-FI"/>
        </w:rPr>
      </w:pPr>
      <w:hyperlink w:anchor="_Toc258003436" w:history="1">
        <w:r w:rsidR="00CA2AD3" w:rsidRPr="000E605A">
          <w:rPr>
            <w:rStyle w:val="Hyperlink"/>
          </w:rPr>
          <w:t>Malware Protection</w:t>
        </w:r>
        <w:r w:rsidR="00CA2AD3">
          <w:rPr>
            <w:webHidden/>
          </w:rPr>
          <w:tab/>
        </w:r>
        <w:r w:rsidR="00CA2AD3">
          <w:rPr>
            <w:webHidden/>
          </w:rPr>
          <w:fldChar w:fldCharType="begin"/>
        </w:r>
        <w:r w:rsidR="00CA2AD3">
          <w:rPr>
            <w:webHidden/>
          </w:rPr>
          <w:instrText xml:space="preserve"> PAGEREF _Toc258003436 \h </w:instrText>
        </w:r>
        <w:r w:rsidR="00CA2AD3">
          <w:rPr>
            <w:webHidden/>
          </w:rPr>
        </w:r>
        <w:r w:rsidR="00CA2AD3">
          <w:rPr>
            <w:webHidden/>
          </w:rPr>
          <w:fldChar w:fldCharType="separate"/>
        </w:r>
        <w:r w:rsidR="00CA2AD3">
          <w:rPr>
            <w:webHidden/>
          </w:rPr>
          <w:t>46</w:t>
        </w:r>
        <w:r w:rsidR="00CA2AD3">
          <w:rPr>
            <w:webHidden/>
          </w:rPr>
          <w:fldChar w:fldCharType="end"/>
        </w:r>
      </w:hyperlink>
    </w:p>
    <w:p w14:paraId="56815A94" w14:textId="77777777" w:rsidR="00CA2AD3" w:rsidRDefault="00FA1248">
      <w:pPr>
        <w:pStyle w:val="TOC3"/>
        <w:rPr>
          <w:rFonts w:asciiTheme="minorHAnsi" w:eastAsiaTheme="minorEastAsia" w:hAnsiTheme="minorHAnsi" w:cstheme="minorBidi"/>
          <w:sz w:val="22"/>
          <w:szCs w:val="22"/>
          <w:lang w:val="fi-FI"/>
        </w:rPr>
      </w:pPr>
      <w:hyperlink w:anchor="_Toc258003437" w:history="1">
        <w:r w:rsidR="00CA2AD3" w:rsidRPr="000E605A">
          <w:rPr>
            <w:rStyle w:val="Hyperlink"/>
          </w:rPr>
          <w:t>Program installation</w:t>
        </w:r>
        <w:r w:rsidR="00CA2AD3">
          <w:rPr>
            <w:webHidden/>
          </w:rPr>
          <w:tab/>
        </w:r>
        <w:r w:rsidR="00CA2AD3">
          <w:rPr>
            <w:webHidden/>
          </w:rPr>
          <w:fldChar w:fldCharType="begin"/>
        </w:r>
        <w:r w:rsidR="00CA2AD3">
          <w:rPr>
            <w:webHidden/>
          </w:rPr>
          <w:instrText xml:space="preserve"> PAGEREF _Toc258003437 \h </w:instrText>
        </w:r>
        <w:r w:rsidR="00CA2AD3">
          <w:rPr>
            <w:webHidden/>
          </w:rPr>
        </w:r>
        <w:r w:rsidR="00CA2AD3">
          <w:rPr>
            <w:webHidden/>
          </w:rPr>
          <w:fldChar w:fldCharType="separate"/>
        </w:r>
        <w:r w:rsidR="00CA2AD3">
          <w:rPr>
            <w:webHidden/>
          </w:rPr>
          <w:t>47</w:t>
        </w:r>
        <w:r w:rsidR="00CA2AD3">
          <w:rPr>
            <w:webHidden/>
          </w:rPr>
          <w:fldChar w:fldCharType="end"/>
        </w:r>
      </w:hyperlink>
    </w:p>
    <w:p w14:paraId="3B7CB123" w14:textId="77777777" w:rsidR="00CA2AD3" w:rsidRDefault="00FA1248">
      <w:pPr>
        <w:pStyle w:val="TOC2"/>
        <w:rPr>
          <w:rFonts w:asciiTheme="minorHAnsi" w:eastAsiaTheme="minorEastAsia" w:hAnsiTheme="minorHAnsi" w:cstheme="minorBidi"/>
          <w:bCs w:val="0"/>
          <w:szCs w:val="22"/>
          <w:lang w:val="fi-FI"/>
        </w:rPr>
      </w:pPr>
      <w:hyperlink w:anchor="_Toc258003438" w:history="1">
        <w:r w:rsidR="00CA2AD3" w:rsidRPr="000E605A">
          <w:rPr>
            <w:rStyle w:val="Hyperlink"/>
          </w:rPr>
          <w:t>Back up</w:t>
        </w:r>
        <w:r w:rsidR="00CA2AD3">
          <w:rPr>
            <w:webHidden/>
          </w:rPr>
          <w:tab/>
        </w:r>
        <w:r w:rsidR="00CA2AD3">
          <w:rPr>
            <w:webHidden/>
          </w:rPr>
          <w:fldChar w:fldCharType="begin"/>
        </w:r>
        <w:r w:rsidR="00CA2AD3">
          <w:rPr>
            <w:webHidden/>
          </w:rPr>
          <w:instrText xml:space="preserve"> PAGEREF _Toc258003438 \h </w:instrText>
        </w:r>
        <w:r w:rsidR="00CA2AD3">
          <w:rPr>
            <w:webHidden/>
          </w:rPr>
        </w:r>
        <w:r w:rsidR="00CA2AD3">
          <w:rPr>
            <w:webHidden/>
          </w:rPr>
          <w:fldChar w:fldCharType="separate"/>
        </w:r>
        <w:r w:rsidR="00CA2AD3">
          <w:rPr>
            <w:webHidden/>
          </w:rPr>
          <w:t>48</w:t>
        </w:r>
        <w:r w:rsidR="00CA2AD3">
          <w:rPr>
            <w:webHidden/>
          </w:rPr>
          <w:fldChar w:fldCharType="end"/>
        </w:r>
      </w:hyperlink>
    </w:p>
    <w:p w14:paraId="39A46F98" w14:textId="77777777" w:rsidR="00CA2AD3" w:rsidRDefault="00FA1248">
      <w:pPr>
        <w:pStyle w:val="TOC3"/>
        <w:rPr>
          <w:rFonts w:asciiTheme="minorHAnsi" w:eastAsiaTheme="minorEastAsia" w:hAnsiTheme="minorHAnsi" w:cstheme="minorBidi"/>
          <w:sz w:val="22"/>
          <w:szCs w:val="22"/>
          <w:lang w:val="fi-FI"/>
        </w:rPr>
      </w:pPr>
      <w:hyperlink w:anchor="_Toc258003439" w:history="1">
        <w:r w:rsidR="00CA2AD3" w:rsidRPr="000E605A">
          <w:rPr>
            <w:rStyle w:val="Hyperlink"/>
          </w:rPr>
          <w:t>Back up</w:t>
        </w:r>
        <w:r w:rsidR="00CA2AD3">
          <w:rPr>
            <w:webHidden/>
          </w:rPr>
          <w:tab/>
        </w:r>
        <w:r w:rsidR="00CA2AD3">
          <w:rPr>
            <w:webHidden/>
          </w:rPr>
          <w:fldChar w:fldCharType="begin"/>
        </w:r>
        <w:r w:rsidR="00CA2AD3">
          <w:rPr>
            <w:webHidden/>
          </w:rPr>
          <w:instrText xml:space="preserve"> PAGEREF _Toc258003439 \h </w:instrText>
        </w:r>
        <w:r w:rsidR="00CA2AD3">
          <w:rPr>
            <w:webHidden/>
          </w:rPr>
        </w:r>
        <w:r w:rsidR="00CA2AD3">
          <w:rPr>
            <w:webHidden/>
          </w:rPr>
          <w:fldChar w:fldCharType="separate"/>
        </w:r>
        <w:r w:rsidR="00CA2AD3">
          <w:rPr>
            <w:webHidden/>
          </w:rPr>
          <w:t>48</w:t>
        </w:r>
        <w:r w:rsidR="00CA2AD3">
          <w:rPr>
            <w:webHidden/>
          </w:rPr>
          <w:fldChar w:fldCharType="end"/>
        </w:r>
      </w:hyperlink>
    </w:p>
    <w:p w14:paraId="7459F8ED" w14:textId="77777777" w:rsidR="00CA2AD3" w:rsidRDefault="00FA1248">
      <w:pPr>
        <w:pStyle w:val="TOC3"/>
        <w:rPr>
          <w:rFonts w:asciiTheme="minorHAnsi" w:eastAsiaTheme="minorEastAsia" w:hAnsiTheme="minorHAnsi" w:cstheme="minorBidi"/>
          <w:sz w:val="22"/>
          <w:szCs w:val="22"/>
          <w:lang w:val="fi-FI"/>
        </w:rPr>
      </w:pPr>
      <w:hyperlink w:anchor="_Toc258003440" w:history="1">
        <w:r w:rsidR="00CA2AD3" w:rsidRPr="000E605A">
          <w:rPr>
            <w:rStyle w:val="Hyperlink"/>
          </w:rPr>
          <w:t>Restore</w:t>
        </w:r>
        <w:r w:rsidR="00CA2AD3">
          <w:rPr>
            <w:webHidden/>
          </w:rPr>
          <w:tab/>
        </w:r>
        <w:r w:rsidR="00CA2AD3">
          <w:rPr>
            <w:webHidden/>
          </w:rPr>
          <w:fldChar w:fldCharType="begin"/>
        </w:r>
        <w:r w:rsidR="00CA2AD3">
          <w:rPr>
            <w:webHidden/>
          </w:rPr>
          <w:instrText xml:space="preserve"> PAGEREF _Toc258003440 \h </w:instrText>
        </w:r>
        <w:r w:rsidR="00CA2AD3">
          <w:rPr>
            <w:webHidden/>
          </w:rPr>
        </w:r>
        <w:r w:rsidR="00CA2AD3">
          <w:rPr>
            <w:webHidden/>
          </w:rPr>
          <w:fldChar w:fldCharType="separate"/>
        </w:r>
        <w:r w:rsidR="00CA2AD3">
          <w:rPr>
            <w:webHidden/>
          </w:rPr>
          <w:t>48</w:t>
        </w:r>
        <w:r w:rsidR="00CA2AD3">
          <w:rPr>
            <w:webHidden/>
          </w:rPr>
          <w:fldChar w:fldCharType="end"/>
        </w:r>
      </w:hyperlink>
    </w:p>
    <w:p w14:paraId="3AAF8CB7"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441" w:history="1">
        <w:r w:rsidR="00CA2AD3" w:rsidRPr="000E605A">
          <w:rPr>
            <w:rStyle w:val="Hyperlink"/>
          </w:rPr>
          <w:t>Using Help</w:t>
        </w:r>
        <w:r w:rsidR="00CA2AD3">
          <w:rPr>
            <w:webHidden/>
          </w:rPr>
          <w:tab/>
        </w:r>
        <w:r w:rsidR="00CA2AD3">
          <w:rPr>
            <w:webHidden/>
          </w:rPr>
          <w:fldChar w:fldCharType="begin"/>
        </w:r>
        <w:r w:rsidR="00CA2AD3">
          <w:rPr>
            <w:webHidden/>
          </w:rPr>
          <w:instrText xml:space="preserve"> PAGEREF _Toc258003441 \h </w:instrText>
        </w:r>
        <w:r w:rsidR="00CA2AD3">
          <w:rPr>
            <w:webHidden/>
          </w:rPr>
        </w:r>
        <w:r w:rsidR="00CA2AD3">
          <w:rPr>
            <w:webHidden/>
          </w:rPr>
          <w:fldChar w:fldCharType="separate"/>
        </w:r>
        <w:r w:rsidR="00CA2AD3">
          <w:rPr>
            <w:webHidden/>
          </w:rPr>
          <w:t>49</w:t>
        </w:r>
        <w:r w:rsidR="00CA2AD3">
          <w:rPr>
            <w:webHidden/>
          </w:rPr>
          <w:fldChar w:fldCharType="end"/>
        </w:r>
      </w:hyperlink>
    </w:p>
    <w:p w14:paraId="7BB6229E" w14:textId="77777777" w:rsidR="00CA2AD3" w:rsidRDefault="00FA1248">
      <w:pPr>
        <w:pStyle w:val="TOC2"/>
        <w:rPr>
          <w:rFonts w:asciiTheme="minorHAnsi" w:eastAsiaTheme="minorEastAsia" w:hAnsiTheme="minorHAnsi" w:cstheme="minorBidi"/>
          <w:bCs w:val="0"/>
          <w:szCs w:val="22"/>
          <w:lang w:val="fi-FI"/>
        </w:rPr>
      </w:pPr>
      <w:hyperlink w:anchor="_Toc258003442" w:history="1">
        <w:r w:rsidR="00CA2AD3" w:rsidRPr="000E605A">
          <w:rPr>
            <w:rStyle w:val="Hyperlink"/>
          </w:rPr>
          <w:t>Reading Help</w:t>
        </w:r>
        <w:r w:rsidR="00CA2AD3">
          <w:rPr>
            <w:webHidden/>
          </w:rPr>
          <w:tab/>
        </w:r>
        <w:r w:rsidR="00CA2AD3">
          <w:rPr>
            <w:webHidden/>
          </w:rPr>
          <w:fldChar w:fldCharType="begin"/>
        </w:r>
        <w:r w:rsidR="00CA2AD3">
          <w:rPr>
            <w:webHidden/>
          </w:rPr>
          <w:instrText xml:space="preserve"> PAGEREF _Toc258003442 \h </w:instrText>
        </w:r>
        <w:r w:rsidR="00CA2AD3">
          <w:rPr>
            <w:webHidden/>
          </w:rPr>
        </w:r>
        <w:r w:rsidR="00CA2AD3">
          <w:rPr>
            <w:webHidden/>
          </w:rPr>
          <w:fldChar w:fldCharType="separate"/>
        </w:r>
        <w:r w:rsidR="00CA2AD3">
          <w:rPr>
            <w:webHidden/>
          </w:rPr>
          <w:t>49</w:t>
        </w:r>
        <w:r w:rsidR="00CA2AD3">
          <w:rPr>
            <w:webHidden/>
          </w:rPr>
          <w:fldChar w:fldCharType="end"/>
        </w:r>
      </w:hyperlink>
    </w:p>
    <w:p w14:paraId="155AF4F2" w14:textId="77777777" w:rsidR="00CA2AD3" w:rsidRDefault="00FA1248">
      <w:pPr>
        <w:pStyle w:val="TOC1"/>
        <w:rPr>
          <w:rFonts w:asciiTheme="minorHAnsi" w:eastAsiaTheme="minorEastAsia" w:hAnsiTheme="minorHAnsi" w:cstheme="minorBidi"/>
          <w:bCs w:val="0"/>
          <w:color w:val="auto"/>
          <w:spacing w:val="0"/>
          <w:w w:val="100"/>
          <w:kern w:val="0"/>
          <w:sz w:val="22"/>
          <w:szCs w:val="22"/>
          <w:lang w:val="fi-FI"/>
        </w:rPr>
      </w:pPr>
      <w:hyperlink w:anchor="_Toc258003443" w:history="1">
        <w:r w:rsidR="00CA2AD3" w:rsidRPr="000E605A">
          <w:rPr>
            <w:rStyle w:val="Hyperlink"/>
          </w:rPr>
          <w:t>Index</w:t>
        </w:r>
        <w:r w:rsidR="00CA2AD3">
          <w:rPr>
            <w:webHidden/>
          </w:rPr>
          <w:tab/>
        </w:r>
        <w:r w:rsidR="00CA2AD3">
          <w:rPr>
            <w:webHidden/>
          </w:rPr>
          <w:fldChar w:fldCharType="begin"/>
        </w:r>
        <w:r w:rsidR="00CA2AD3">
          <w:rPr>
            <w:webHidden/>
          </w:rPr>
          <w:instrText xml:space="preserve"> PAGEREF _Toc258003443 \h </w:instrText>
        </w:r>
        <w:r w:rsidR="00CA2AD3">
          <w:rPr>
            <w:webHidden/>
          </w:rPr>
        </w:r>
        <w:r w:rsidR="00CA2AD3">
          <w:rPr>
            <w:webHidden/>
          </w:rPr>
          <w:fldChar w:fldCharType="separate"/>
        </w:r>
        <w:r w:rsidR="00CA2AD3">
          <w:rPr>
            <w:webHidden/>
          </w:rPr>
          <w:t>50</w:t>
        </w:r>
        <w:r w:rsidR="00CA2AD3">
          <w:rPr>
            <w:webHidden/>
          </w:rPr>
          <w:fldChar w:fldCharType="end"/>
        </w:r>
      </w:hyperlink>
    </w:p>
    <w:p w14:paraId="6D0FC7FE" w14:textId="4D91A3D9" w:rsidR="00185A88" w:rsidRPr="0035160F" w:rsidRDefault="0014390E" w:rsidP="00D338D4">
      <w:pPr>
        <w:pStyle w:val="Heading1"/>
      </w:pPr>
      <w:r>
        <w:rPr>
          <w:rFonts w:ascii="Garamond" w:hAnsi="Garamond"/>
          <w:b/>
          <w:noProof/>
          <w:color w:val="auto"/>
          <w:spacing w:val="38"/>
          <w:w w:val="115"/>
          <w:kern w:val="36"/>
          <w:sz w:val="20"/>
          <w:szCs w:val="24"/>
        </w:rPr>
        <w:lastRenderedPageBreak/>
        <w:fldChar w:fldCharType="end"/>
      </w:r>
      <w:bookmarkStart w:id="3" w:name="_Toc258003357"/>
      <w:r w:rsidR="00B907A4" w:rsidRPr="0035160F">
        <w:t>Introduction</w:t>
      </w:r>
      <w:bookmarkEnd w:id="3"/>
    </w:p>
    <w:p w14:paraId="11783FAE" w14:textId="77777777" w:rsidR="00EE018E" w:rsidRPr="0035160F" w:rsidRDefault="00B907A4" w:rsidP="00A70206">
      <w:pPr>
        <w:pStyle w:val="BodyText"/>
      </w:pPr>
      <w:r w:rsidRPr="0035160F">
        <w:t xml:space="preserve">The target of this material is to give you a good overall picture </w:t>
      </w:r>
      <w:r w:rsidR="009A21AC" w:rsidRPr="0035160F">
        <w:t xml:space="preserve">of the various features of your computer, Windows Vista operating system and the desktop. This material is suitable for 24-35 hour courses, but it </w:t>
      </w:r>
      <w:r w:rsidR="00EC5833" w:rsidRPr="0035160F">
        <w:t xml:space="preserve">also </w:t>
      </w:r>
      <w:r w:rsidR="00EE018E" w:rsidRPr="0035160F">
        <w:t>is a useful tool for</w:t>
      </w:r>
      <w:r w:rsidR="009A21AC" w:rsidRPr="0035160F">
        <w:t xml:space="preserve"> </w:t>
      </w:r>
      <w:r w:rsidR="00EE018E" w:rsidRPr="0035160F">
        <w:t>shorter training courses.</w:t>
      </w:r>
    </w:p>
    <w:p w14:paraId="4D2FB8F9" w14:textId="77777777" w:rsidR="00477B82" w:rsidRPr="0035160F" w:rsidRDefault="00326D17" w:rsidP="0089568F">
      <w:pPr>
        <w:pStyle w:val="Heading2"/>
      </w:pPr>
      <w:bookmarkStart w:id="4" w:name="_Toc258003358"/>
      <w:r w:rsidRPr="0035160F">
        <w:t>Studying goals</w:t>
      </w:r>
      <w:bookmarkEnd w:id="4"/>
    </w:p>
    <w:p w14:paraId="3AD7FC3A" w14:textId="77777777" w:rsidR="00813826" w:rsidRPr="0035160F" w:rsidRDefault="00326D17" w:rsidP="00A70206">
      <w:pPr>
        <w:pStyle w:val="BodyText"/>
      </w:pPr>
      <w:r w:rsidRPr="0035160F">
        <w:t>You should set goa</w:t>
      </w:r>
      <w:r w:rsidR="008D1489" w:rsidRPr="0035160F">
        <w:t>l</w:t>
      </w:r>
      <w:r w:rsidRPr="0035160F">
        <w:t>s for your stud</w:t>
      </w:r>
      <w:r w:rsidR="0005611D" w:rsidRPr="0035160F">
        <w:t>y</w:t>
      </w:r>
      <w:r w:rsidRPr="0035160F">
        <w:t xml:space="preserve">ing. The goal of this material is to make you </w:t>
      </w:r>
      <w:r w:rsidR="00EA6EB6" w:rsidRPr="0035160F">
        <w:br/>
      </w:r>
      <w:r w:rsidRPr="0035160F">
        <w:t xml:space="preserve">familiar with the basics of Windows Vista. </w:t>
      </w:r>
      <w:r w:rsidR="00EC5833" w:rsidRPr="0035160F">
        <w:t>The material introduces you to the</w:t>
      </w:r>
      <w:r w:rsidR="00813826" w:rsidRPr="0035160F">
        <w:t xml:space="preserve"> most </w:t>
      </w:r>
      <w:r w:rsidR="00EC5833" w:rsidRPr="0035160F">
        <w:br/>
      </w:r>
      <w:r w:rsidR="00813826" w:rsidRPr="0035160F">
        <w:t xml:space="preserve">important features and functions useful for automatic </w:t>
      </w:r>
      <w:r w:rsidR="004D2010" w:rsidRPr="0035160F">
        <w:t>data processing</w:t>
      </w:r>
      <w:r w:rsidR="00813826" w:rsidRPr="0035160F">
        <w:t>.</w:t>
      </w:r>
    </w:p>
    <w:p w14:paraId="0AF419C3" w14:textId="77777777" w:rsidR="00477B82" w:rsidRPr="00312EA0" w:rsidRDefault="00EA6EB6" w:rsidP="00312EA0">
      <w:pPr>
        <w:pStyle w:val="BodyText"/>
      </w:pPr>
      <w:r w:rsidRPr="00312EA0">
        <w:t xml:space="preserve">After </w:t>
      </w:r>
      <w:r w:rsidR="0005611D" w:rsidRPr="00312EA0">
        <w:t>carefully familiarizing yourself with the material you can:</w:t>
      </w:r>
    </w:p>
    <w:p w14:paraId="518CF567" w14:textId="77777777" w:rsidR="00477B82" w:rsidRPr="00312EA0" w:rsidRDefault="004D5D41" w:rsidP="00312EA0">
      <w:pPr>
        <w:pStyle w:val="List"/>
      </w:pPr>
      <w:r w:rsidRPr="00312EA0">
        <w:t xml:space="preserve">Use the </w:t>
      </w:r>
      <w:r w:rsidR="009712A7" w:rsidRPr="00312EA0">
        <w:t>S</w:t>
      </w:r>
      <w:r w:rsidR="00370EE4" w:rsidRPr="00312EA0">
        <w:t xml:space="preserve">tart menu; </w:t>
      </w:r>
      <w:r w:rsidRPr="00312EA0">
        <w:t>start</w:t>
      </w:r>
      <w:r w:rsidR="00C211DA" w:rsidRPr="00312EA0">
        <w:t xml:space="preserve"> </w:t>
      </w:r>
      <w:r w:rsidR="00370EE4" w:rsidRPr="00312EA0">
        <w:t xml:space="preserve">and </w:t>
      </w:r>
      <w:r w:rsidR="00EC5833" w:rsidRPr="00312EA0">
        <w:t>shut down</w:t>
      </w:r>
      <w:r w:rsidR="004324F3" w:rsidRPr="00312EA0">
        <w:t xml:space="preserve"> the programs</w:t>
      </w:r>
    </w:p>
    <w:p w14:paraId="27AF46AA" w14:textId="77777777" w:rsidR="00EC5833" w:rsidRPr="0035160F" w:rsidRDefault="004D5D41" w:rsidP="00EC5833">
      <w:pPr>
        <w:pStyle w:val="List"/>
      </w:pPr>
      <w:r w:rsidRPr="0035160F">
        <w:t xml:space="preserve">Use </w:t>
      </w:r>
      <w:r w:rsidR="002212B5" w:rsidRPr="0035160F">
        <w:t>i</w:t>
      </w:r>
      <w:r w:rsidR="00EC5833" w:rsidRPr="0035160F">
        <w:t>nput device</w:t>
      </w:r>
      <w:r w:rsidR="0065306E">
        <w:t>s,</w:t>
      </w:r>
      <w:r w:rsidR="00EC5833" w:rsidRPr="0035160F">
        <w:t xml:space="preserve"> </w:t>
      </w:r>
      <w:r w:rsidRPr="0035160F">
        <w:t>k</w:t>
      </w:r>
      <w:r w:rsidR="00EC5833" w:rsidRPr="0035160F">
        <w:t>eyboard and mouse</w:t>
      </w:r>
    </w:p>
    <w:p w14:paraId="0A369DDC" w14:textId="77777777" w:rsidR="00477B82" w:rsidRPr="0035160F" w:rsidRDefault="009712A7" w:rsidP="00EC5833">
      <w:pPr>
        <w:pStyle w:val="List"/>
      </w:pPr>
      <w:r w:rsidRPr="0035160F">
        <w:t xml:space="preserve">Use </w:t>
      </w:r>
      <w:r w:rsidRPr="00312EA0">
        <w:rPr>
          <w:rStyle w:val="ListBold"/>
        </w:rPr>
        <w:t>Task</w:t>
      </w:r>
      <w:r w:rsidR="004D5D41" w:rsidRPr="00312EA0">
        <w:rPr>
          <w:rStyle w:val="ListBold"/>
        </w:rPr>
        <w:t>bar</w:t>
      </w:r>
      <w:r w:rsidR="0065306E">
        <w:t xml:space="preserve"> and</w:t>
      </w:r>
      <w:r w:rsidR="004D5D41" w:rsidRPr="0035160F">
        <w:t xml:space="preserve"> </w:t>
      </w:r>
      <w:r w:rsidR="00EC5833" w:rsidRPr="0035160F">
        <w:t>switch between programs</w:t>
      </w:r>
      <w:r w:rsidRPr="0035160F">
        <w:t xml:space="preserve"> </w:t>
      </w:r>
    </w:p>
    <w:p w14:paraId="6C52B9F1" w14:textId="77777777" w:rsidR="00477B82" w:rsidRPr="00312EA0" w:rsidRDefault="0065306E" w:rsidP="00312EA0">
      <w:pPr>
        <w:pStyle w:val="List"/>
      </w:pPr>
      <w:r w:rsidRPr="00312EA0">
        <w:t>Perform b</w:t>
      </w:r>
      <w:r w:rsidR="009712A7" w:rsidRPr="00312EA0">
        <w:t>asics Windows Explorer</w:t>
      </w:r>
      <w:r w:rsidRPr="00312EA0">
        <w:t xml:space="preserve"> tasks;</w:t>
      </w:r>
      <w:r w:rsidR="009712A7" w:rsidRPr="00312EA0">
        <w:t xml:space="preserve"> create new </w:t>
      </w:r>
      <w:r w:rsidR="002212B5" w:rsidRPr="00312EA0">
        <w:t>f</w:t>
      </w:r>
      <w:r w:rsidR="009712A7" w:rsidRPr="00312EA0">
        <w:t xml:space="preserve">olders and </w:t>
      </w:r>
      <w:r w:rsidR="002212B5" w:rsidRPr="00312EA0">
        <w:t>f</w:t>
      </w:r>
      <w:r w:rsidR="009712A7" w:rsidRPr="00312EA0">
        <w:t>iles, search and handle</w:t>
      </w:r>
      <w:r w:rsidR="004324F3" w:rsidRPr="00312EA0">
        <w:t xml:space="preserve"> them</w:t>
      </w:r>
      <w:r w:rsidR="009712A7" w:rsidRPr="00312EA0">
        <w:t xml:space="preserve"> (Disk management) </w:t>
      </w:r>
    </w:p>
    <w:p w14:paraId="3CB43528" w14:textId="77777777" w:rsidR="00477B82" w:rsidRPr="0035160F" w:rsidRDefault="002629C5" w:rsidP="00477B82">
      <w:pPr>
        <w:pStyle w:val="List"/>
      </w:pPr>
      <w:r>
        <w:rPr>
          <w:noProof/>
          <w:lang w:val="fi-FI"/>
        </w:rPr>
        <w:drawing>
          <wp:anchor distT="0" distB="0" distL="114300" distR="114300" simplePos="0" relativeHeight="251602944" behindDoc="0" locked="0" layoutInCell="1" allowOverlap="1" wp14:editId="481FF954">
            <wp:simplePos x="0" y="0"/>
            <wp:positionH relativeFrom="column">
              <wp:posOffset>939165</wp:posOffset>
            </wp:positionH>
            <wp:positionV relativeFrom="paragraph">
              <wp:posOffset>166370</wp:posOffset>
            </wp:positionV>
            <wp:extent cx="160655" cy="239395"/>
            <wp:effectExtent l="19050" t="0" r="0" b="0"/>
            <wp:wrapNone/>
            <wp:docPr id="2220" name="Kuva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170"/>
                    <pic:cNvPicPr>
                      <a:picLocks noChangeAspect="1" noChangeArrowheads="1"/>
                    </pic:cNvPicPr>
                  </pic:nvPicPr>
                  <pic:blipFill>
                    <a:blip r:embed="rId15" cstate="screen"/>
                    <a:srcRect/>
                    <a:stretch>
                      <a:fillRect/>
                    </a:stretch>
                  </pic:blipFill>
                  <pic:spPr bwMode="auto">
                    <a:xfrm>
                      <a:off x="0" y="0"/>
                      <a:ext cx="160655" cy="239395"/>
                    </a:xfrm>
                    <a:prstGeom prst="rect">
                      <a:avLst/>
                    </a:prstGeom>
                    <a:noFill/>
                    <a:ln w="9525">
                      <a:noFill/>
                      <a:miter lim="800000"/>
                      <a:headEnd/>
                      <a:tailEnd/>
                    </a:ln>
                  </pic:spPr>
                </pic:pic>
              </a:graphicData>
            </a:graphic>
          </wp:anchor>
        </w:drawing>
      </w:r>
      <w:r w:rsidR="004324F3" w:rsidRPr="0035160F">
        <w:t xml:space="preserve">Save </w:t>
      </w:r>
      <w:r w:rsidR="002212B5" w:rsidRPr="0035160F">
        <w:t>f</w:t>
      </w:r>
      <w:r w:rsidR="004324F3" w:rsidRPr="0035160F">
        <w:t>iles and open, close and handle them.</w:t>
      </w:r>
    </w:p>
    <w:p w14:paraId="68681ADE" w14:textId="77777777" w:rsidR="004324F3" w:rsidRPr="0035160F" w:rsidRDefault="004324F3" w:rsidP="00A70206">
      <w:pPr>
        <w:pStyle w:val="BodyText"/>
      </w:pPr>
      <w:r w:rsidRPr="0035160F">
        <w:t>Set goals for your learning. You get most of your studying, when you are target-oriented and motivated. This way learning new things will be easier and more efficient for you. If you find the subjects useful, you will also remember them better in the f</w:t>
      </w:r>
      <w:r w:rsidRPr="0035160F">
        <w:t>u</w:t>
      </w:r>
      <w:r w:rsidRPr="0035160F">
        <w:t>ture. To reach your own goals</w:t>
      </w:r>
      <w:r w:rsidR="00E80ABA" w:rsidRPr="0035160F">
        <w:t>,</w:t>
      </w:r>
      <w:r w:rsidRPr="0035160F">
        <w:t xml:space="preserve"> you should be active and participate in improving </w:t>
      </w:r>
      <w:r w:rsidR="003E0D95" w:rsidRPr="0035160F">
        <w:t>the course by presenting</w:t>
      </w:r>
      <w:r w:rsidRPr="0035160F">
        <w:t xml:space="preserve"> questions and ideas.</w:t>
      </w:r>
    </w:p>
    <w:p w14:paraId="7CDBA098" w14:textId="77777777" w:rsidR="008009C2" w:rsidRPr="00287363" w:rsidRDefault="003E0D95" w:rsidP="00287363">
      <w:pPr>
        <w:pStyle w:val="KirjoittajanTerv"/>
      </w:pPr>
      <w:r w:rsidRPr="00287363">
        <w:t xml:space="preserve">I wish you </w:t>
      </w:r>
      <w:r w:rsidR="004D2010" w:rsidRPr="00287363">
        <w:t>pleasant</w:t>
      </w:r>
      <w:r w:rsidRPr="00287363">
        <w:t xml:space="preserve"> and enjoyable study</w:t>
      </w:r>
      <w:r w:rsidR="00E609CE" w:rsidRPr="00287363">
        <w:t>ing</w:t>
      </w:r>
      <w:r w:rsidRPr="00287363">
        <w:t>!</w:t>
      </w:r>
      <w:r w:rsidR="008009C2" w:rsidRPr="00287363">
        <w:br/>
        <w:t xml:space="preserve">Kari </w:t>
      </w:r>
      <w:r w:rsidR="00754F1D" w:rsidRPr="00287363">
        <w:t>J</w:t>
      </w:r>
      <w:r w:rsidR="00041334" w:rsidRPr="00287363">
        <w:t>.</w:t>
      </w:r>
      <w:r w:rsidR="00754F1D" w:rsidRPr="00287363">
        <w:t xml:space="preserve"> </w:t>
      </w:r>
      <w:proofErr w:type="spellStart"/>
      <w:r w:rsidR="008009C2" w:rsidRPr="00287363">
        <w:t>Keinonen</w:t>
      </w:r>
      <w:proofErr w:type="spellEnd"/>
    </w:p>
    <w:p w14:paraId="10ACE148" w14:textId="77777777" w:rsidR="00185A88" w:rsidRPr="0035160F" w:rsidRDefault="003E0D95" w:rsidP="00D338D4">
      <w:pPr>
        <w:pStyle w:val="Heading1"/>
        <w:pageBreakBefore w:val="0"/>
      </w:pPr>
      <w:bookmarkStart w:id="5" w:name="_Toc258003359"/>
      <w:r w:rsidRPr="0035160F">
        <w:t>Wh</w:t>
      </w:r>
      <w:r w:rsidR="0013219B">
        <w:t>y</w:t>
      </w:r>
      <w:r w:rsidRPr="0035160F">
        <w:t xml:space="preserve"> do you need the operating system</w:t>
      </w:r>
      <w:r w:rsidR="00477B82" w:rsidRPr="0035160F">
        <w:t>?</w:t>
      </w:r>
      <w:bookmarkEnd w:id="5"/>
    </w:p>
    <w:p w14:paraId="534B3696" w14:textId="77777777" w:rsidR="00A25759" w:rsidRPr="00312EA0" w:rsidRDefault="003E0D95" w:rsidP="00312EA0">
      <w:pPr>
        <w:pStyle w:val="BodyText"/>
      </w:pPr>
      <w:r w:rsidRPr="00312EA0">
        <w:t>To be able to work on the microcomputer you need</w:t>
      </w:r>
      <w:r w:rsidR="0065306E" w:rsidRPr="00312EA0">
        <w:t xml:space="preserve"> a</w:t>
      </w:r>
      <w:r w:rsidRPr="00312EA0">
        <w:t xml:space="preserve"> </w:t>
      </w:r>
      <w:r w:rsidR="00740044" w:rsidRPr="00312EA0">
        <w:t>disk o</w:t>
      </w:r>
      <w:r w:rsidR="004A7323" w:rsidRPr="00312EA0">
        <w:t xml:space="preserve">perating </w:t>
      </w:r>
      <w:r w:rsidR="00740044" w:rsidRPr="00312EA0">
        <w:t>s</w:t>
      </w:r>
      <w:r w:rsidRPr="00312EA0">
        <w:t>ystem</w:t>
      </w:r>
      <w:r w:rsidR="00D27264" w:rsidRPr="00312EA0">
        <w:t>.</w:t>
      </w:r>
      <w:r w:rsidR="00E80ABA" w:rsidRPr="00312EA0">
        <w:t xml:space="preserve"> The disk operating s</w:t>
      </w:r>
      <w:r w:rsidRPr="00312EA0">
        <w:t xml:space="preserve">ystem </w:t>
      </w:r>
      <w:r w:rsidR="00D27264" w:rsidRPr="00312EA0">
        <w:t>controls</w:t>
      </w:r>
      <w:r w:rsidRPr="00312EA0">
        <w:t xml:space="preserve"> the computer</w:t>
      </w:r>
      <w:r w:rsidR="00D27264" w:rsidRPr="00312EA0">
        <w:t>, so that the other programs can use it</w:t>
      </w:r>
      <w:r w:rsidR="00D67918" w:rsidRPr="00312EA0">
        <w:t xml:space="preserve">. </w:t>
      </w:r>
      <w:r w:rsidR="00E80ABA" w:rsidRPr="00312EA0">
        <w:t>The task of the disk operating s</w:t>
      </w:r>
      <w:r w:rsidR="00D27264" w:rsidRPr="00312EA0">
        <w:t xml:space="preserve">ystem is to </w:t>
      </w:r>
      <w:r w:rsidR="00A54D51" w:rsidRPr="00312EA0">
        <w:t>transform</w:t>
      </w:r>
      <w:r w:rsidR="00185A88" w:rsidRPr="00312EA0">
        <w:t>:</w:t>
      </w:r>
    </w:p>
    <w:p w14:paraId="0779F183" w14:textId="77777777" w:rsidR="00A25759" w:rsidRPr="00312EA0" w:rsidRDefault="00A54D51" w:rsidP="00312EA0">
      <w:pPr>
        <w:pStyle w:val="List"/>
      </w:pPr>
      <w:r w:rsidRPr="00312EA0">
        <w:t>the commands you give into a form that the computer understands and</w:t>
      </w:r>
    </w:p>
    <w:p w14:paraId="6C32D9F9" w14:textId="77777777" w:rsidR="00A54D51" w:rsidRPr="00312EA0" w:rsidRDefault="00A54D51" w:rsidP="00312EA0">
      <w:pPr>
        <w:pStyle w:val="List"/>
      </w:pPr>
      <w:proofErr w:type="gramStart"/>
      <w:r w:rsidRPr="00312EA0">
        <w:t>the</w:t>
      </w:r>
      <w:proofErr w:type="gramEnd"/>
      <w:r w:rsidRPr="00312EA0">
        <w:t xml:space="preserve"> data the computer handles into a form that you understand.</w:t>
      </w:r>
    </w:p>
    <w:p w14:paraId="75E105D0" w14:textId="77777777" w:rsidR="00C211DA" w:rsidRPr="0035160F" w:rsidRDefault="00E609CE" w:rsidP="00F54DA3">
      <w:pPr>
        <w:pStyle w:val="BodyText"/>
      </w:pPr>
      <w:r w:rsidRPr="0035160F">
        <w:t>W</w:t>
      </w:r>
      <w:r w:rsidR="00A54D51" w:rsidRPr="0035160F">
        <w:t xml:space="preserve">ith the </w:t>
      </w:r>
      <w:proofErr w:type="spellStart"/>
      <w:r w:rsidR="00A54D51" w:rsidRPr="0035160F">
        <w:t>start up</w:t>
      </w:r>
      <w:proofErr w:type="spellEnd"/>
      <w:r w:rsidR="00A54D51" w:rsidRPr="0035160F">
        <w:t xml:space="preserve"> of the computer</w:t>
      </w:r>
      <w:r w:rsidRPr="0035160F">
        <w:t>,</w:t>
      </w:r>
      <w:r w:rsidR="00A54D51" w:rsidRPr="0035160F">
        <w:t xml:space="preserve"> Windows operating system </w:t>
      </w:r>
      <w:r w:rsidRPr="0035160F">
        <w:t>will</w:t>
      </w:r>
      <w:r w:rsidR="00753731" w:rsidRPr="0035160F">
        <w:t xml:space="preserve"> be</w:t>
      </w:r>
      <w:r w:rsidRPr="0035160F">
        <w:t xml:space="preserve"> load</w:t>
      </w:r>
      <w:r w:rsidR="00753731" w:rsidRPr="0035160F">
        <w:t>ed</w:t>
      </w:r>
      <w:r w:rsidR="00E80ABA" w:rsidRPr="0035160F">
        <w:t xml:space="preserve"> from the hard disk into the m</w:t>
      </w:r>
      <w:r w:rsidR="007C4353" w:rsidRPr="0035160F">
        <w:t xml:space="preserve">ain </w:t>
      </w:r>
      <w:r w:rsidR="00F54DA3" w:rsidRPr="0035160F">
        <w:t>memory.</w:t>
      </w:r>
      <w:r w:rsidRPr="0035160F">
        <w:t xml:space="preserve"> It will control th</w:t>
      </w:r>
      <w:r w:rsidR="000A214C" w:rsidRPr="0035160F">
        <w:t>e programs and peripherals</w:t>
      </w:r>
      <w:r w:rsidRPr="0035160F">
        <w:t>.</w:t>
      </w:r>
      <w:r w:rsidR="00F54DA3" w:rsidRPr="0035160F">
        <w:t xml:space="preserve"> </w:t>
      </w:r>
      <w:r w:rsidRPr="0035160F">
        <w:t>In Windows V</w:t>
      </w:r>
      <w:r w:rsidR="00E80ABA" w:rsidRPr="0035160F">
        <w:t>ista, a graphic user interface, a desktop,</w:t>
      </w:r>
      <w:r w:rsidRPr="0035160F">
        <w:t xml:space="preserve"> has been built for the users. With the</w:t>
      </w:r>
      <w:r w:rsidR="00E80ABA" w:rsidRPr="0035160F">
        <w:t xml:space="preserve"> help of the d</w:t>
      </w:r>
      <w:r w:rsidRPr="0035160F">
        <w:t>esktop</w:t>
      </w:r>
      <w:r w:rsidR="00185A88" w:rsidRPr="0035160F">
        <w:t xml:space="preserve"> </w:t>
      </w:r>
      <w:r w:rsidR="00E54A86" w:rsidRPr="0035160F">
        <w:t>it is easier for you to u</w:t>
      </w:r>
      <w:r w:rsidR="0035160F">
        <w:t>se the operating system. You do</w:t>
      </w:r>
      <w:r w:rsidR="00E54A86" w:rsidRPr="0035160F">
        <w:t>n</w:t>
      </w:r>
      <w:r w:rsidR="0035160F">
        <w:t>’</w:t>
      </w:r>
      <w:r w:rsidR="00E54A86" w:rsidRPr="0035160F">
        <w:t>t have to remember the commands to control the computer</w:t>
      </w:r>
      <w:r w:rsidR="00C211DA" w:rsidRPr="0035160F">
        <w:t>.</w:t>
      </w:r>
    </w:p>
    <w:p w14:paraId="54A8ED07" w14:textId="77777777" w:rsidR="00185A88" w:rsidRPr="00312EA0" w:rsidRDefault="00E54A86" w:rsidP="00312EA0">
      <w:pPr>
        <w:pStyle w:val="BodyText"/>
      </w:pPr>
      <w:r w:rsidRPr="00312EA0">
        <w:t>Th</w:t>
      </w:r>
      <w:r w:rsidR="00E80ABA" w:rsidRPr="00312EA0">
        <w:t>e tasks of the operating system</w:t>
      </w:r>
      <w:r w:rsidRPr="00312EA0">
        <w:t xml:space="preserve"> are:</w:t>
      </w:r>
    </w:p>
    <w:p w14:paraId="6F9A181B" w14:textId="77777777" w:rsidR="000858A3" w:rsidRPr="00312EA0" w:rsidRDefault="00F54DA3" w:rsidP="00312EA0">
      <w:pPr>
        <w:pStyle w:val="List"/>
      </w:pPr>
      <w:r w:rsidRPr="00312EA0">
        <w:t>Starting the programs</w:t>
      </w:r>
    </w:p>
    <w:p w14:paraId="059BB99A" w14:textId="77777777" w:rsidR="000858A3" w:rsidRPr="00312EA0" w:rsidRDefault="00786A08" w:rsidP="00312EA0">
      <w:pPr>
        <w:pStyle w:val="List"/>
      </w:pPr>
      <w:r w:rsidRPr="00312EA0">
        <w:t xml:space="preserve">Controlling </w:t>
      </w:r>
      <w:r w:rsidR="00E54A86" w:rsidRPr="00312EA0">
        <w:t>the peripheral</w:t>
      </w:r>
      <w:r w:rsidR="000C5426" w:rsidRPr="00312EA0">
        <w:t>s</w:t>
      </w:r>
    </w:p>
    <w:p w14:paraId="422BEABD" w14:textId="77777777" w:rsidR="000858A3" w:rsidRPr="0035160F" w:rsidRDefault="00E54A86" w:rsidP="00C225E0">
      <w:pPr>
        <w:pStyle w:val="List"/>
      </w:pPr>
      <w:r w:rsidRPr="0035160F">
        <w:t>Me</w:t>
      </w:r>
      <w:r w:rsidR="002212B5" w:rsidRPr="0035160F">
        <w:t>mory management of the computer</w:t>
      </w:r>
    </w:p>
    <w:p w14:paraId="29D92B6E" w14:textId="77777777" w:rsidR="000858A3" w:rsidRPr="0035160F" w:rsidRDefault="00E54A86" w:rsidP="00C225E0">
      <w:pPr>
        <w:pStyle w:val="List"/>
      </w:pPr>
      <w:r w:rsidRPr="0035160F">
        <w:t>Processing the files</w:t>
      </w:r>
    </w:p>
    <w:p w14:paraId="0B63DB7A" w14:textId="77777777" w:rsidR="00E54A86" w:rsidRPr="0035160F" w:rsidRDefault="002629C5" w:rsidP="00E54A86">
      <w:pPr>
        <w:pStyle w:val="List"/>
      </w:pPr>
      <w:r>
        <w:rPr>
          <w:noProof/>
          <w:lang w:val="fi-FI"/>
        </w:rPr>
        <w:drawing>
          <wp:anchor distT="0" distB="0" distL="114300" distR="114300" simplePos="0" relativeHeight="251521024" behindDoc="0" locked="0" layoutInCell="1" allowOverlap="1" wp14:editId="0DACF71E">
            <wp:simplePos x="0" y="0"/>
            <wp:positionH relativeFrom="column">
              <wp:posOffset>938530</wp:posOffset>
            </wp:positionH>
            <wp:positionV relativeFrom="paragraph">
              <wp:posOffset>140335</wp:posOffset>
            </wp:positionV>
            <wp:extent cx="161290" cy="239395"/>
            <wp:effectExtent l="19050" t="0" r="0" b="0"/>
            <wp:wrapNone/>
            <wp:docPr id="2219" name="Kuv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2"/>
                    <pic:cNvPicPr>
                      <a:picLocks noChangeAspect="1" noChangeArrowheads="1"/>
                    </pic:cNvPicPr>
                  </pic:nvPicPr>
                  <pic:blipFill>
                    <a:blip r:embed="rId15" cstate="screen"/>
                    <a:srcRect/>
                    <a:stretch>
                      <a:fillRect/>
                    </a:stretch>
                  </pic:blipFill>
                  <pic:spPr bwMode="auto">
                    <a:xfrm>
                      <a:off x="0" y="0"/>
                      <a:ext cx="161290" cy="239395"/>
                    </a:xfrm>
                    <a:prstGeom prst="rect">
                      <a:avLst/>
                    </a:prstGeom>
                    <a:noFill/>
                    <a:ln w="9525">
                      <a:noFill/>
                      <a:miter lim="800000"/>
                      <a:headEnd/>
                      <a:tailEnd/>
                    </a:ln>
                  </pic:spPr>
                </pic:pic>
              </a:graphicData>
            </a:graphic>
          </wp:anchor>
        </w:drawing>
      </w:r>
      <w:r w:rsidR="004D2010" w:rsidRPr="0035160F">
        <w:t>Transferring</w:t>
      </w:r>
      <w:r w:rsidR="00E80ABA" w:rsidRPr="0035160F">
        <w:t xml:space="preserve"> the data </w:t>
      </w:r>
      <w:r w:rsidR="00E54A86" w:rsidRPr="0035160F">
        <w:t>from one program to another</w:t>
      </w:r>
    </w:p>
    <w:p w14:paraId="10E799DC" w14:textId="77777777" w:rsidR="00185A88" w:rsidRPr="0035160F" w:rsidRDefault="00E54A86" w:rsidP="00F54DA3">
      <w:pPr>
        <w:pStyle w:val="BodyText"/>
      </w:pPr>
      <w:r w:rsidRPr="0035160F">
        <w:t>You create files with the programs in your computer. When these files are printed, they are called documents.</w:t>
      </w:r>
    </w:p>
    <w:p w14:paraId="20064BCA" w14:textId="77777777" w:rsidR="00185A88" w:rsidRPr="0035160F" w:rsidRDefault="007C4353" w:rsidP="00D338D4">
      <w:pPr>
        <w:pStyle w:val="Heading1"/>
      </w:pPr>
      <w:bookmarkStart w:id="6" w:name="_Toc258003360"/>
      <w:r w:rsidRPr="0035160F">
        <w:lastRenderedPageBreak/>
        <w:t xml:space="preserve">Start </w:t>
      </w:r>
      <w:r w:rsidR="00EF7102" w:rsidRPr="0035160F">
        <w:t>U</w:t>
      </w:r>
      <w:r w:rsidRPr="0035160F">
        <w:t xml:space="preserve">p and </w:t>
      </w:r>
      <w:r w:rsidR="00BB7897" w:rsidRPr="0035160F">
        <w:t>S</w:t>
      </w:r>
      <w:r w:rsidRPr="0035160F">
        <w:t xml:space="preserve">hut </w:t>
      </w:r>
      <w:r w:rsidR="00BB7897" w:rsidRPr="0035160F">
        <w:t>D</w:t>
      </w:r>
      <w:r w:rsidRPr="0035160F">
        <w:t>own</w:t>
      </w:r>
      <w:r w:rsidR="0038016B" w:rsidRPr="0035160F">
        <w:t xml:space="preserve"> of the computer</w:t>
      </w:r>
      <w:bookmarkEnd w:id="6"/>
    </w:p>
    <w:p w14:paraId="2C964712" w14:textId="68D5EE8F" w:rsidR="00185A88" w:rsidRPr="0035160F" w:rsidRDefault="00C211DA" w:rsidP="0089568F">
      <w:pPr>
        <w:pStyle w:val="Heading4"/>
      </w:pPr>
      <w:commentRangeStart w:id="7"/>
      <w:r w:rsidRPr="0035160F">
        <w:t xml:space="preserve">Start </w:t>
      </w:r>
      <w:proofErr w:type="gramStart"/>
      <w:r w:rsidR="00EF7102" w:rsidRPr="0035160F">
        <w:t>U</w:t>
      </w:r>
      <w:r w:rsidRPr="0035160F">
        <w:t>p</w:t>
      </w:r>
      <w:r w:rsidR="0002571A" w:rsidRPr="0035160F">
        <w:fldChar w:fldCharType="begin"/>
      </w:r>
      <w:proofErr w:type="gramEnd"/>
      <w:r w:rsidR="00D63C76" w:rsidRPr="0035160F">
        <w:instrText xml:space="preserve"> XE "</w:instrText>
      </w:r>
      <w:r w:rsidR="0043078C" w:rsidRPr="0035160F">
        <w:instrText>Start up</w:instrText>
      </w:r>
      <w:r w:rsidR="00D63C76" w:rsidRPr="0035160F">
        <w:instrText xml:space="preserve">" </w:instrText>
      </w:r>
      <w:r w:rsidR="0002571A" w:rsidRPr="0035160F">
        <w:fldChar w:fldCharType="end"/>
      </w:r>
      <w:commentRangeEnd w:id="7"/>
      <w:r w:rsidR="00BB4A35">
        <w:rPr>
          <w:rStyle w:val="CommentReference"/>
          <w:bCs w:val="0"/>
          <w:iCs w:val="0"/>
        </w:rPr>
        <w:commentReference w:id="7"/>
      </w:r>
    </w:p>
    <w:p w14:paraId="1C314A58" w14:textId="77777777" w:rsidR="00FE7DBB" w:rsidRPr="0035160F" w:rsidRDefault="007C4353" w:rsidP="00BA2364">
      <w:pPr>
        <w:pStyle w:val="NumerotKJK"/>
      </w:pPr>
      <w:r w:rsidRPr="0035160F">
        <w:t>Firstly, swit</w:t>
      </w:r>
      <w:r w:rsidR="00740044" w:rsidRPr="0035160F">
        <w:t>ch on all the p</w:t>
      </w:r>
      <w:r w:rsidR="000A214C" w:rsidRPr="0035160F">
        <w:t>eripheral</w:t>
      </w:r>
      <w:r w:rsidR="00786A08" w:rsidRPr="0035160F">
        <w:t>s</w:t>
      </w:r>
      <w:r w:rsidRPr="0035160F">
        <w:t xml:space="preserve">, also the </w:t>
      </w:r>
      <w:r w:rsidR="00740044" w:rsidRPr="0035160F">
        <w:t>s</w:t>
      </w:r>
      <w:r w:rsidR="00753731" w:rsidRPr="0035160F">
        <w:t>creen</w:t>
      </w:r>
      <w:r w:rsidR="002212B5" w:rsidRPr="0035160F">
        <w:t>.</w:t>
      </w:r>
    </w:p>
    <w:p w14:paraId="29FDCC6A" w14:textId="77777777" w:rsidR="00F871B8" w:rsidRPr="0035160F" w:rsidRDefault="007C4353" w:rsidP="00BA2364">
      <w:pPr>
        <w:pStyle w:val="NumerotKJK"/>
      </w:pPr>
      <w:r w:rsidRPr="0035160F">
        <w:t xml:space="preserve">Switch on </w:t>
      </w:r>
      <w:r w:rsidR="00753731" w:rsidRPr="0035160F">
        <w:t xml:space="preserve">the </w:t>
      </w:r>
      <w:r w:rsidR="00740044" w:rsidRPr="0035160F">
        <w:t xml:space="preserve">central </w:t>
      </w:r>
      <w:r w:rsidR="002212B5" w:rsidRPr="0035160F">
        <w:t xml:space="preserve">processing </w:t>
      </w:r>
      <w:r w:rsidR="00786A08" w:rsidRPr="0035160F">
        <w:t>unit</w:t>
      </w:r>
      <w:r w:rsidR="002212B5" w:rsidRPr="0035160F">
        <w:t>.</w:t>
      </w:r>
    </w:p>
    <w:p w14:paraId="0897CC10" w14:textId="77777777" w:rsidR="00185A88" w:rsidRPr="0035160F" w:rsidRDefault="00753731" w:rsidP="00BA2364">
      <w:pPr>
        <w:pStyle w:val="NumerotKJK"/>
      </w:pPr>
      <w:r w:rsidRPr="0035160F">
        <w:t xml:space="preserve">The system will be loaded into the </w:t>
      </w:r>
      <w:r w:rsidR="00740044" w:rsidRPr="0035160F">
        <w:t>m</w:t>
      </w:r>
      <w:r w:rsidR="004A7323" w:rsidRPr="0035160F">
        <w:t>ain memo</w:t>
      </w:r>
      <w:r w:rsidR="007C4353" w:rsidRPr="0035160F">
        <w:t>ry</w:t>
      </w:r>
      <w:r w:rsidR="00D67918" w:rsidRPr="0035160F">
        <w:t>.</w:t>
      </w:r>
    </w:p>
    <w:p w14:paraId="427C3537" w14:textId="77777777" w:rsidR="00C211DA" w:rsidRPr="0035160F" w:rsidRDefault="002629C5" w:rsidP="00312EA0">
      <w:pPr>
        <w:pStyle w:val="BodyText"/>
      </w:pPr>
      <w:r>
        <w:rPr>
          <w:noProof/>
          <w:lang w:val="fi-FI"/>
        </w:rPr>
        <w:drawing>
          <wp:anchor distT="0" distB="0" distL="114300" distR="114300" simplePos="0" relativeHeight="251522048" behindDoc="0" locked="0" layoutInCell="1" allowOverlap="1" wp14:editId="3F90E715">
            <wp:simplePos x="0" y="0"/>
            <wp:positionH relativeFrom="column">
              <wp:posOffset>930275</wp:posOffset>
            </wp:positionH>
            <wp:positionV relativeFrom="paragraph">
              <wp:posOffset>456565</wp:posOffset>
            </wp:positionV>
            <wp:extent cx="162560" cy="241300"/>
            <wp:effectExtent l="19050" t="0" r="8890" b="0"/>
            <wp:wrapNone/>
            <wp:docPr id="2218" name="Kuv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69"/>
                    <pic:cNvPicPr>
                      <a:picLocks noChangeAspect="1" noChangeArrowheads="1"/>
                    </pic:cNvPicPr>
                  </pic:nvPicPr>
                  <pic:blipFill>
                    <a:blip r:embed="rId15" cstate="screen"/>
                    <a:srcRect/>
                    <a:stretch>
                      <a:fillRect/>
                    </a:stretch>
                  </pic:blipFill>
                  <pic:spPr bwMode="auto">
                    <a:xfrm>
                      <a:off x="0" y="0"/>
                      <a:ext cx="162560" cy="241300"/>
                    </a:xfrm>
                    <a:prstGeom prst="rect">
                      <a:avLst/>
                    </a:prstGeom>
                    <a:noFill/>
                    <a:ln w="9525">
                      <a:noFill/>
                      <a:miter lim="800000"/>
                      <a:headEnd/>
                      <a:tailEnd/>
                    </a:ln>
                  </pic:spPr>
                </pic:pic>
              </a:graphicData>
            </a:graphic>
          </wp:anchor>
        </w:drawing>
      </w:r>
      <w:r w:rsidR="00753731" w:rsidRPr="0035160F">
        <w:t>After a while</w:t>
      </w:r>
      <w:r w:rsidR="00740044" w:rsidRPr="0035160F">
        <w:t>,</w:t>
      </w:r>
      <w:r w:rsidR="00753731" w:rsidRPr="0035160F">
        <w:t xml:space="preserve"> </w:t>
      </w:r>
      <w:r w:rsidR="00740044" w:rsidRPr="0035160F">
        <w:t>a d</w:t>
      </w:r>
      <w:r w:rsidR="00A20097" w:rsidRPr="0035160F">
        <w:t>ialogue box</w:t>
      </w:r>
      <w:r w:rsidR="00753731" w:rsidRPr="0035160F">
        <w:t xml:space="preserve"> will appear on you</w:t>
      </w:r>
      <w:r w:rsidR="00F60CA9" w:rsidRPr="0035160F">
        <w:t>r</w:t>
      </w:r>
      <w:r w:rsidR="00786A08" w:rsidRPr="0035160F">
        <w:t xml:space="preserve"> screen. Please select</w:t>
      </w:r>
      <w:r w:rsidR="00740044" w:rsidRPr="0035160F">
        <w:t xml:space="preserve"> you</w:t>
      </w:r>
      <w:r w:rsidR="00700C35" w:rsidRPr="0035160F">
        <w:t>r</w:t>
      </w:r>
      <w:r w:rsidR="00740044" w:rsidRPr="0035160F">
        <w:t xml:space="preserve"> </w:t>
      </w:r>
      <w:r w:rsidR="00740044" w:rsidRPr="00312EA0">
        <w:rPr>
          <w:rStyle w:val="BodyTextBold0"/>
        </w:rPr>
        <w:t>user a</w:t>
      </w:r>
      <w:r w:rsidR="00740044" w:rsidRPr="00312EA0">
        <w:rPr>
          <w:rStyle w:val="BodyTextBold0"/>
        </w:rPr>
        <w:t>c</w:t>
      </w:r>
      <w:r w:rsidR="00740044" w:rsidRPr="00312EA0">
        <w:rPr>
          <w:rStyle w:val="BodyTextBold0"/>
        </w:rPr>
        <w:t>count</w:t>
      </w:r>
      <w:r w:rsidR="00740044" w:rsidRPr="0035160F">
        <w:t xml:space="preserve"> by clicking and type your personal </w:t>
      </w:r>
      <w:r w:rsidR="00740044" w:rsidRPr="00312EA0">
        <w:rPr>
          <w:rStyle w:val="BodyTextBold0"/>
        </w:rPr>
        <w:t>p</w:t>
      </w:r>
      <w:r w:rsidR="00753731" w:rsidRPr="00312EA0">
        <w:rPr>
          <w:rStyle w:val="BodyTextBold0"/>
        </w:rPr>
        <w:t>assword</w:t>
      </w:r>
      <w:r w:rsidR="00753731" w:rsidRPr="0035160F">
        <w:t>.</w:t>
      </w:r>
      <w:r w:rsidR="00740044" w:rsidRPr="0035160F">
        <w:t xml:space="preserve"> If your original p</w:t>
      </w:r>
      <w:r w:rsidR="00A20097" w:rsidRPr="0035160F">
        <w:t>assword is wri</w:t>
      </w:r>
      <w:r w:rsidR="00A20097" w:rsidRPr="0035160F">
        <w:t>t</w:t>
      </w:r>
      <w:r w:rsidR="00A20097" w:rsidRPr="0035160F">
        <w:t>ten in small lett</w:t>
      </w:r>
      <w:r w:rsidR="00740044" w:rsidRPr="0035160F">
        <w:t>ers, you must always type the p</w:t>
      </w:r>
      <w:r w:rsidR="00A20097" w:rsidRPr="0035160F">
        <w:t>assword in small letters</w:t>
      </w:r>
      <w:r w:rsidR="00C211DA" w:rsidRPr="0035160F">
        <w:t>.</w:t>
      </w:r>
    </w:p>
    <w:p w14:paraId="321249AF" w14:textId="77777777" w:rsidR="00185A88" w:rsidRPr="00312EA0" w:rsidRDefault="00740044" w:rsidP="00312EA0">
      <w:pPr>
        <w:pStyle w:val="BodyText"/>
      </w:pPr>
      <w:r w:rsidRPr="00312EA0">
        <w:t>Home</w:t>
      </w:r>
      <w:r w:rsidR="00A20097" w:rsidRPr="00312EA0">
        <w:t xml:space="preserve"> computers do </w:t>
      </w:r>
      <w:r w:rsidR="00A11A71" w:rsidRPr="00312EA0">
        <w:t xml:space="preserve">not </w:t>
      </w:r>
      <w:r w:rsidR="00A20097" w:rsidRPr="00312EA0">
        <w:t xml:space="preserve">normally have passwords. Therefore, </w:t>
      </w:r>
      <w:r w:rsidR="00A11A71" w:rsidRPr="00312EA0">
        <w:t xml:space="preserve">The </w:t>
      </w:r>
      <w:r w:rsidR="00A20097" w:rsidRPr="00312EA0">
        <w:t>Windows Des</w:t>
      </w:r>
      <w:r w:rsidR="00A20097" w:rsidRPr="00312EA0">
        <w:t>k</w:t>
      </w:r>
      <w:r w:rsidR="00A20097" w:rsidRPr="00312EA0">
        <w:t>top will automatically appear.</w:t>
      </w:r>
    </w:p>
    <w:p w14:paraId="02A19C17" w14:textId="77777777" w:rsidR="00185A88" w:rsidRPr="0035160F" w:rsidRDefault="00A20097" w:rsidP="00312EA0">
      <w:pPr>
        <w:pStyle w:val="BodyText"/>
      </w:pPr>
      <w:r w:rsidRPr="0035160F">
        <w:t xml:space="preserve">After you have given the correct log-in information, the computer will start up and </w:t>
      </w:r>
      <w:r w:rsidR="00A11A71">
        <w:t xml:space="preserve">The </w:t>
      </w:r>
      <w:r w:rsidR="000A214C" w:rsidRPr="00312EA0">
        <w:rPr>
          <w:rStyle w:val="BodyTextBold0"/>
        </w:rPr>
        <w:t>D</w:t>
      </w:r>
      <w:r w:rsidRPr="00312EA0">
        <w:rPr>
          <w:rStyle w:val="BodyTextBold0"/>
        </w:rPr>
        <w:t>esktop</w:t>
      </w:r>
      <w:r w:rsidR="00700C35" w:rsidRPr="0035160F">
        <w:t xml:space="preserve"> (picture on page</w:t>
      </w:r>
      <w:r w:rsidR="00FB33E4" w:rsidRPr="0035160F">
        <w:t xml:space="preserve"> </w:t>
      </w:r>
      <w:r w:rsidR="0002571A" w:rsidRPr="0035160F">
        <w:fldChar w:fldCharType="begin"/>
      </w:r>
      <w:r w:rsidR="00AE253C" w:rsidRPr="0035160F">
        <w:instrText xml:space="preserve"> PAGEREF Desktop \h </w:instrText>
      </w:r>
      <w:r w:rsidR="0002571A" w:rsidRPr="0035160F">
        <w:fldChar w:fldCharType="separate"/>
      </w:r>
      <w:r w:rsidR="00CA2AD3">
        <w:rPr>
          <w:noProof/>
        </w:rPr>
        <w:t>10</w:t>
      </w:r>
      <w:r w:rsidR="0002571A" w:rsidRPr="0035160F">
        <w:fldChar w:fldCharType="end"/>
      </w:r>
      <w:r w:rsidRPr="0035160F">
        <w:t>) wi</w:t>
      </w:r>
      <w:r w:rsidR="00740044" w:rsidRPr="0035160F">
        <w:t>ll appear. The use of the computer is done at the d</w:t>
      </w:r>
      <w:r w:rsidRPr="0035160F">
        <w:t>eskto</w:t>
      </w:r>
      <w:r w:rsidR="00C211DA" w:rsidRPr="0035160F">
        <w:t>p.</w:t>
      </w:r>
    </w:p>
    <w:p w14:paraId="0CEDC5D9" w14:textId="77777777" w:rsidR="002212B5" w:rsidRPr="0035160F" w:rsidRDefault="002212B5" w:rsidP="002212B5">
      <w:pPr>
        <w:pStyle w:val="NumerotKJK"/>
        <w:numPr>
          <w:ilvl w:val="0"/>
          <w:numId w:val="0"/>
        </w:numPr>
        <w:ind w:left="2347" w:hanging="360"/>
      </w:pPr>
    </w:p>
    <w:p w14:paraId="18CBBEBF" w14:textId="77777777" w:rsidR="00185A88" w:rsidRPr="0035160F" w:rsidRDefault="00C211DA" w:rsidP="0089568F">
      <w:pPr>
        <w:pStyle w:val="Heading4"/>
      </w:pPr>
      <w:r w:rsidRPr="0035160F">
        <w:t xml:space="preserve">Shut </w:t>
      </w:r>
      <w:r w:rsidR="00BB7897" w:rsidRPr="0035160F">
        <w:t>D</w:t>
      </w:r>
      <w:r w:rsidRPr="0035160F">
        <w:t>own</w:t>
      </w:r>
      <w:r w:rsidR="0002571A" w:rsidRPr="0035160F">
        <w:fldChar w:fldCharType="begin"/>
      </w:r>
      <w:r w:rsidR="00D63C76" w:rsidRPr="0035160F">
        <w:instrText xml:space="preserve"> XE "</w:instrText>
      </w:r>
      <w:r w:rsidR="0043078C" w:rsidRPr="0035160F">
        <w:instrText>Shut Down</w:instrText>
      </w:r>
      <w:r w:rsidR="00D63C76" w:rsidRPr="0035160F">
        <w:instrText xml:space="preserve">" </w:instrText>
      </w:r>
      <w:r w:rsidR="0002571A" w:rsidRPr="0035160F">
        <w:fldChar w:fldCharType="end"/>
      </w:r>
    </w:p>
    <w:p w14:paraId="5B617699" w14:textId="0D4CAAC4" w:rsidR="00C211DA" w:rsidRPr="0035160F" w:rsidRDefault="00890E9E" w:rsidP="00BA2364">
      <w:pPr>
        <w:pStyle w:val="NumerotKJK2"/>
      </w:pPr>
      <w:r w:rsidRPr="0035160F">
        <w:t xml:space="preserve">Quit the </w:t>
      </w:r>
      <w:r w:rsidR="004D2010" w:rsidRPr="0035160F">
        <w:t>data processing</w:t>
      </w:r>
      <w:r w:rsidRPr="0035160F">
        <w:t xml:space="preserve"> by shutting down all the </w:t>
      </w:r>
      <w:r w:rsidRPr="00312EA0">
        <w:rPr>
          <w:rStyle w:val="BodyTextBold0"/>
        </w:rPr>
        <w:t>programs</w:t>
      </w:r>
      <w:r w:rsidRPr="0035160F">
        <w:t xml:space="preserve">. </w:t>
      </w:r>
      <w:r w:rsidR="00A777B2" w:rsidRPr="00312EA0">
        <w:rPr>
          <w:rStyle w:val="BodyTextBold0"/>
        </w:rPr>
        <w:t>Save</w:t>
      </w:r>
      <w:r w:rsidR="00700C35" w:rsidRPr="0035160F">
        <w:t xml:space="preserve"> all the files you have created</w:t>
      </w:r>
      <w:r w:rsidR="00A777B2" w:rsidRPr="0035160F">
        <w:t xml:space="preserve"> when exiting the program</w:t>
      </w:r>
      <w:r w:rsidR="00C211DA" w:rsidRPr="0035160F">
        <w:t>.</w:t>
      </w:r>
    </w:p>
    <w:p w14:paraId="450FB8A4" w14:textId="77777777" w:rsidR="00C211DA" w:rsidRPr="0035160F" w:rsidRDefault="00740044" w:rsidP="00BA2364">
      <w:pPr>
        <w:pStyle w:val="NumerotKJK2"/>
      </w:pPr>
      <w:r w:rsidRPr="0035160F">
        <w:t xml:space="preserve">On the </w:t>
      </w:r>
      <w:r w:rsidRPr="00312EA0">
        <w:rPr>
          <w:rStyle w:val="BodyTextBold0"/>
        </w:rPr>
        <w:t>Start</w:t>
      </w:r>
      <w:r w:rsidRPr="0035160F">
        <w:t xml:space="preserve"> menu, </w:t>
      </w:r>
      <w:r w:rsidR="00700C35" w:rsidRPr="0035160F">
        <w:t>select</w:t>
      </w:r>
      <w:r w:rsidR="00185A88" w:rsidRPr="0035160F">
        <w:t xml:space="preserve"> </w:t>
      </w:r>
      <w:r w:rsidR="003065AD">
        <w:t xml:space="preserve">the </w:t>
      </w:r>
      <w:r w:rsidR="00700C35" w:rsidRPr="00203479">
        <w:rPr>
          <w:rStyle w:val="BodyTextBold0"/>
        </w:rPr>
        <w:t>Shut Down</w:t>
      </w:r>
      <w:r w:rsidRPr="00203479">
        <w:rPr>
          <w:rStyle w:val="BodyTextChar"/>
        </w:rPr>
        <w:t xml:space="preserve"> or </w:t>
      </w:r>
      <w:r w:rsidR="00C10B6A" w:rsidRPr="00203479">
        <w:rPr>
          <w:rStyle w:val="BodyTextChar"/>
        </w:rPr>
        <w:t>press</w:t>
      </w:r>
      <w:r w:rsidR="00A777B2" w:rsidRPr="00203479">
        <w:rPr>
          <w:rStyle w:val="BodyTextBold0"/>
        </w:rPr>
        <w:t xml:space="preserve"> </w:t>
      </w:r>
      <w:r w:rsidR="00F871B8" w:rsidRPr="00203479">
        <w:rPr>
          <w:rStyle w:val="BodyTextBold0"/>
        </w:rPr>
        <w:t>Alt + F4</w:t>
      </w:r>
      <w:r w:rsidR="00F871B8" w:rsidRPr="0035160F">
        <w:t xml:space="preserve"> </w:t>
      </w:r>
      <w:r w:rsidRPr="0035160F">
        <w:t>keys</w:t>
      </w:r>
      <w:r w:rsidR="00C211DA" w:rsidRPr="0035160F">
        <w:t>.</w:t>
      </w:r>
    </w:p>
    <w:p w14:paraId="072B40C6" w14:textId="77777777" w:rsidR="002212B5" w:rsidRPr="0035160F" w:rsidRDefault="002629C5" w:rsidP="00A70206">
      <w:pPr>
        <w:pStyle w:val="BodyText"/>
      </w:pPr>
      <w:r>
        <w:rPr>
          <w:noProof/>
          <w:lang w:val="fi-FI"/>
        </w:rPr>
        <w:drawing>
          <wp:anchor distT="0" distB="0" distL="114300" distR="114300" simplePos="0" relativeHeight="251545600" behindDoc="0" locked="0" layoutInCell="1" allowOverlap="1" wp14:editId="09640E70">
            <wp:simplePos x="0" y="0"/>
            <wp:positionH relativeFrom="column">
              <wp:posOffset>931545</wp:posOffset>
            </wp:positionH>
            <wp:positionV relativeFrom="paragraph">
              <wp:posOffset>189230</wp:posOffset>
            </wp:positionV>
            <wp:extent cx="162560" cy="239395"/>
            <wp:effectExtent l="19050" t="0" r="8890" b="0"/>
            <wp:wrapNone/>
            <wp:docPr id="2214" name="Kuva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761"/>
                    <pic:cNvPicPr>
                      <a:picLocks noChangeAspect="1" noChangeArrowheads="1"/>
                    </pic:cNvPicPr>
                  </pic:nvPicPr>
                  <pic:blipFill>
                    <a:blip r:embed="rId15" cstate="screen"/>
                    <a:srcRect/>
                    <a:stretch>
                      <a:fillRect/>
                    </a:stretch>
                  </pic:blipFill>
                  <pic:spPr bwMode="auto">
                    <a:xfrm>
                      <a:off x="0" y="0"/>
                      <a:ext cx="162560" cy="239395"/>
                    </a:xfrm>
                    <a:prstGeom prst="rect">
                      <a:avLst/>
                    </a:prstGeom>
                    <a:noFill/>
                    <a:ln w="9525">
                      <a:noFill/>
                      <a:miter lim="800000"/>
                      <a:headEnd/>
                      <a:tailEnd/>
                    </a:ln>
                  </pic:spPr>
                </pic:pic>
              </a:graphicData>
            </a:graphic>
          </wp:anchor>
        </w:drawing>
      </w:r>
    </w:p>
    <w:p w14:paraId="2160B390" w14:textId="77777777" w:rsidR="00185A88" w:rsidRPr="0035160F" w:rsidRDefault="002629C5" w:rsidP="00312EA0">
      <w:pPr>
        <w:pStyle w:val="BodyText"/>
      </w:pPr>
      <w:r>
        <w:rPr>
          <w:noProof/>
          <w:lang w:val="fi-FI"/>
        </w:rPr>
        <w:drawing>
          <wp:anchor distT="0" distB="0" distL="114300" distR="114300" simplePos="0" relativeHeight="251637760" behindDoc="0" locked="0" layoutInCell="1" allowOverlap="1" wp14:editId="5E8A8D71">
            <wp:simplePos x="0" y="0"/>
            <wp:positionH relativeFrom="column">
              <wp:posOffset>931545</wp:posOffset>
            </wp:positionH>
            <wp:positionV relativeFrom="paragraph">
              <wp:posOffset>354965</wp:posOffset>
            </wp:positionV>
            <wp:extent cx="160655" cy="239395"/>
            <wp:effectExtent l="19050" t="0" r="0" b="0"/>
            <wp:wrapNone/>
            <wp:docPr id="2213" name="Kuva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393"/>
                    <pic:cNvPicPr>
                      <a:picLocks noChangeAspect="1" noChangeArrowheads="1"/>
                    </pic:cNvPicPr>
                  </pic:nvPicPr>
                  <pic:blipFill>
                    <a:blip r:embed="rId15" cstate="screen"/>
                    <a:srcRect/>
                    <a:stretch>
                      <a:fillRect/>
                    </a:stretch>
                  </pic:blipFill>
                  <pic:spPr bwMode="auto">
                    <a:xfrm>
                      <a:off x="0" y="0"/>
                      <a:ext cx="160655" cy="239395"/>
                    </a:xfrm>
                    <a:prstGeom prst="rect">
                      <a:avLst/>
                    </a:prstGeom>
                    <a:noFill/>
                    <a:ln w="9525">
                      <a:noFill/>
                      <a:miter lim="800000"/>
                      <a:headEnd/>
                      <a:tailEnd/>
                    </a:ln>
                  </pic:spPr>
                </pic:pic>
              </a:graphicData>
            </a:graphic>
          </wp:anchor>
        </w:drawing>
      </w:r>
      <w:r w:rsidR="00A777B2" w:rsidRPr="0035160F">
        <w:t xml:space="preserve">You </w:t>
      </w:r>
      <w:r w:rsidR="0035160F">
        <w:t>don’t</w:t>
      </w:r>
      <w:r w:rsidR="00A777B2" w:rsidRPr="0035160F">
        <w:t xml:space="preserve"> have to use the </w:t>
      </w:r>
      <w:r w:rsidR="00A777B2" w:rsidRPr="00312EA0">
        <w:rPr>
          <w:rStyle w:val="BodyTextBold0"/>
        </w:rPr>
        <w:t>power</w:t>
      </w:r>
      <w:r w:rsidR="00BB7897" w:rsidRPr="0035160F">
        <w:t xml:space="preserve"> </w:t>
      </w:r>
      <w:r w:rsidR="00A777B2" w:rsidRPr="0035160F">
        <w:t>button to shut down the computer, modern co</w:t>
      </w:r>
      <w:r w:rsidR="00A777B2" w:rsidRPr="0035160F">
        <w:t>m</w:t>
      </w:r>
      <w:r w:rsidR="00A777B2" w:rsidRPr="0035160F">
        <w:t xml:space="preserve">puters shut down with the </w:t>
      </w:r>
      <w:r w:rsidR="003D180F" w:rsidRPr="00203479">
        <w:rPr>
          <w:rStyle w:val="BodyTextBold0"/>
        </w:rPr>
        <w:t>S</w:t>
      </w:r>
      <w:r w:rsidR="00675282" w:rsidRPr="00203479">
        <w:rPr>
          <w:rStyle w:val="BodyTextBold0"/>
        </w:rPr>
        <w:t xml:space="preserve">hut Down </w:t>
      </w:r>
      <w:r w:rsidR="00A777B2" w:rsidRPr="0035160F">
        <w:t>command automatically.</w:t>
      </w:r>
    </w:p>
    <w:p w14:paraId="15D567AB" w14:textId="77777777" w:rsidR="002E22AF" w:rsidRPr="0035160F" w:rsidRDefault="00830E83" w:rsidP="00A70206">
      <w:pPr>
        <w:pStyle w:val="BodyText"/>
      </w:pPr>
      <w:r w:rsidRPr="00203479">
        <w:t>By using</w:t>
      </w:r>
      <w:r w:rsidR="00700C35" w:rsidRPr="00203479">
        <w:t xml:space="preserve"> </w:t>
      </w:r>
      <w:r w:rsidR="00740044" w:rsidRPr="00203479">
        <w:rPr>
          <w:rStyle w:val="BodyTextBold0"/>
        </w:rPr>
        <w:t>R</w:t>
      </w:r>
      <w:r w:rsidR="00700C35" w:rsidRPr="00203479">
        <w:rPr>
          <w:rStyle w:val="BodyTextBold0"/>
        </w:rPr>
        <w:t>estart</w:t>
      </w:r>
      <w:r w:rsidRPr="00203479">
        <w:t xml:space="preserve"> </w:t>
      </w:r>
      <w:r w:rsidR="000A214C" w:rsidRPr="00203479">
        <w:t>on</w:t>
      </w:r>
      <w:r w:rsidR="00A777B2" w:rsidRPr="00203479">
        <w:t xml:space="preserve"> the </w:t>
      </w:r>
      <w:r w:rsidR="00740044" w:rsidRPr="00203479">
        <w:rPr>
          <w:rStyle w:val="BodyTextBold0"/>
        </w:rPr>
        <w:t>S</w:t>
      </w:r>
      <w:r w:rsidR="00675282" w:rsidRPr="00203479">
        <w:rPr>
          <w:rStyle w:val="BodyTextBold0"/>
        </w:rPr>
        <w:t xml:space="preserve">tart </w:t>
      </w:r>
      <w:r w:rsidR="00A777B2" w:rsidRPr="00203479">
        <w:t xml:space="preserve">menu </w:t>
      </w:r>
      <w:r w:rsidRPr="00203479">
        <w:t>you can restart the computer</w:t>
      </w:r>
      <w:r w:rsidR="0002571A" w:rsidRPr="0035160F">
        <w:fldChar w:fldCharType="begin"/>
      </w:r>
      <w:r w:rsidR="006617DC" w:rsidRPr="0035160F">
        <w:instrText xml:space="preserve"> XE "</w:instrText>
      </w:r>
      <w:r w:rsidR="0043078C" w:rsidRPr="0035160F">
        <w:instrText>Restart</w:instrText>
      </w:r>
      <w:r w:rsidR="006617DC" w:rsidRPr="0035160F">
        <w:instrText xml:space="preserve">" </w:instrText>
      </w:r>
      <w:r w:rsidR="0002571A" w:rsidRPr="0035160F">
        <w:fldChar w:fldCharType="end"/>
      </w:r>
      <w:r w:rsidR="00FE7DBB" w:rsidRPr="0035160F">
        <w:t xml:space="preserve">. </w:t>
      </w:r>
      <w:r w:rsidR="000A214C" w:rsidRPr="0035160F">
        <w:t>On</w:t>
      </w:r>
      <w:r w:rsidRPr="0035160F">
        <w:t xml:space="preserve"> the </w:t>
      </w:r>
      <w:r w:rsidR="00FE7DBB" w:rsidRPr="00203479">
        <w:rPr>
          <w:rStyle w:val="BodyTextBold0"/>
        </w:rPr>
        <w:t xml:space="preserve">Start </w:t>
      </w:r>
      <w:r w:rsidRPr="00203479">
        <w:t>menu you will also find</w:t>
      </w:r>
      <w:r w:rsidR="002E22AF" w:rsidRPr="0035160F">
        <w:t xml:space="preserve"> </w:t>
      </w:r>
      <w:r w:rsidR="00675282" w:rsidRPr="00203479">
        <w:rPr>
          <w:rStyle w:val="BodyTextBold0"/>
        </w:rPr>
        <w:t>Log Off</w:t>
      </w:r>
      <w:r w:rsidR="00A11A71" w:rsidRPr="00203479">
        <w:rPr>
          <w:rStyle w:val="BodyTextBold0"/>
        </w:rPr>
        <w:t xml:space="preserve"> </w:t>
      </w:r>
      <w:r w:rsidRPr="00203479">
        <w:t>which log</w:t>
      </w:r>
      <w:r w:rsidR="00A11A71" w:rsidRPr="00203479">
        <w:t>s</w:t>
      </w:r>
      <w:r w:rsidRPr="00203479">
        <w:t xml:space="preserve"> off you</w:t>
      </w:r>
      <w:r w:rsidR="00700C35" w:rsidRPr="00203479">
        <w:t>r</w:t>
      </w:r>
      <w:r w:rsidRPr="00203479">
        <w:t xml:space="preserve"> user account. This is necessary esp</w:t>
      </w:r>
      <w:r w:rsidRPr="00203479">
        <w:t>e</w:t>
      </w:r>
      <w:r w:rsidRPr="00203479">
        <w:t>cially with the multiple access computers.</w:t>
      </w:r>
    </w:p>
    <w:p w14:paraId="36F6C21F" w14:textId="77777777" w:rsidR="000E61B7" w:rsidRPr="00203479" w:rsidRDefault="00700C35" w:rsidP="00A70206">
      <w:pPr>
        <w:pStyle w:val="BodyText"/>
      </w:pPr>
      <w:r w:rsidRPr="00203479">
        <w:t xml:space="preserve">It is also often necessary </w:t>
      </w:r>
      <w:r w:rsidR="00830E83" w:rsidRPr="00203479">
        <w:t xml:space="preserve">to restart the </w:t>
      </w:r>
      <w:r w:rsidR="000A214C" w:rsidRPr="00203479">
        <w:t>computer, when the programs crash</w:t>
      </w:r>
      <w:r w:rsidR="00830E83" w:rsidRPr="00203479">
        <w:t>.</w:t>
      </w:r>
      <w:r w:rsidR="000E61B7" w:rsidRPr="00203479">
        <w:t xml:space="preserve"> In this situation</w:t>
      </w:r>
      <w:r w:rsidR="00FE7DBB" w:rsidRPr="00203479">
        <w:t xml:space="preserve"> </w:t>
      </w:r>
      <w:r w:rsidR="000E61B7" w:rsidRPr="00203479">
        <w:t xml:space="preserve">you should </w:t>
      </w:r>
      <w:r w:rsidR="00C10B6A" w:rsidRPr="00203479">
        <w:t>press</w:t>
      </w:r>
      <w:r w:rsidR="000E61B7" w:rsidRPr="00203479">
        <w:t xml:space="preserve"> </w:t>
      </w:r>
      <w:r w:rsidR="00FE7DBB" w:rsidRPr="00203479">
        <w:rPr>
          <w:rStyle w:val="BodyTextBold0"/>
        </w:rPr>
        <w:t>Ctrl + Alt + Del</w:t>
      </w:r>
      <w:r w:rsidR="00FE7DBB" w:rsidRPr="00203479">
        <w:t xml:space="preserve">. </w:t>
      </w:r>
      <w:r w:rsidR="000E61B7" w:rsidRPr="00203479">
        <w:t>In the appearing dialogue box</w:t>
      </w:r>
      <w:r w:rsidRPr="00203479">
        <w:t xml:space="preserve">, click </w:t>
      </w:r>
      <w:r w:rsidR="000E61B7" w:rsidRPr="00203479">
        <w:rPr>
          <w:rStyle w:val="BodyTextBold0"/>
        </w:rPr>
        <w:t>Shut Down</w:t>
      </w:r>
      <w:r w:rsidRPr="00203479">
        <w:t xml:space="preserve"> </w:t>
      </w:r>
      <w:r w:rsidR="00A11A71" w:rsidRPr="00203479">
        <w:t>o</w:t>
      </w:r>
      <w:r w:rsidRPr="00203479">
        <w:t>n the bottom right hand corner, and select</w:t>
      </w:r>
      <w:r w:rsidR="000E61B7" w:rsidRPr="00203479">
        <w:t xml:space="preserve"> </w:t>
      </w:r>
      <w:r w:rsidR="0038016B" w:rsidRPr="00203479">
        <w:rPr>
          <w:rStyle w:val="BodyTextBold0"/>
        </w:rPr>
        <w:t>Restart</w:t>
      </w:r>
      <w:r w:rsidR="0038016B" w:rsidRPr="00203479">
        <w:t>.</w:t>
      </w:r>
    </w:p>
    <w:p w14:paraId="3381DF2D" w14:textId="77777777" w:rsidR="00185A88" w:rsidRPr="0035160F" w:rsidRDefault="002629C5" w:rsidP="0089568F">
      <w:pPr>
        <w:pStyle w:val="Heading2"/>
        <w:pageBreakBefore/>
      </w:pPr>
      <w:bookmarkStart w:id="8" w:name="_Toc258003361"/>
      <w:r>
        <w:rPr>
          <w:noProof/>
          <w:lang w:val="fi-FI"/>
        </w:rPr>
        <w:lastRenderedPageBreak/>
        <w:drawing>
          <wp:anchor distT="0" distB="0" distL="114300" distR="114300" simplePos="0" relativeHeight="251653120" behindDoc="0" locked="0" layoutInCell="1" allowOverlap="1" wp14:editId="04610F15">
            <wp:simplePos x="0" y="0"/>
            <wp:positionH relativeFrom="column">
              <wp:posOffset>929005</wp:posOffset>
            </wp:positionH>
            <wp:positionV relativeFrom="paragraph">
              <wp:posOffset>264160</wp:posOffset>
            </wp:positionV>
            <wp:extent cx="172085" cy="238760"/>
            <wp:effectExtent l="19050" t="0" r="0" b="0"/>
            <wp:wrapNone/>
            <wp:docPr id="2212" name="Kuva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393"/>
                    <pic:cNvPicPr>
                      <a:picLocks noChangeAspect="1" noChangeArrowheads="1"/>
                    </pic:cNvPicPr>
                  </pic:nvPicPr>
                  <pic:blipFill>
                    <a:blip r:embed="rId15" cstate="screen"/>
                    <a:srcRect/>
                    <a:stretch>
                      <a:fillRect/>
                    </a:stretch>
                  </pic:blipFill>
                  <pic:spPr bwMode="auto">
                    <a:xfrm>
                      <a:off x="0" y="0"/>
                      <a:ext cx="172085" cy="238760"/>
                    </a:xfrm>
                    <a:prstGeom prst="rect">
                      <a:avLst/>
                    </a:prstGeom>
                    <a:noFill/>
                    <a:ln w="9525">
                      <a:noFill/>
                      <a:miter lim="800000"/>
                      <a:headEnd/>
                      <a:tailEnd/>
                    </a:ln>
                  </pic:spPr>
                </pic:pic>
              </a:graphicData>
            </a:graphic>
          </wp:anchor>
        </w:drawing>
      </w:r>
      <w:r w:rsidR="004D4924" w:rsidRPr="0035160F">
        <w:t>Data</w:t>
      </w:r>
      <w:r w:rsidR="002056BA" w:rsidRPr="0035160F">
        <w:t xml:space="preserve"> processing</w:t>
      </w:r>
      <w:r w:rsidR="004D4924" w:rsidRPr="0035160F">
        <w:t xml:space="preserve"> orientation</w:t>
      </w:r>
      <w:bookmarkEnd w:id="8"/>
    </w:p>
    <w:p w14:paraId="185B98DE" w14:textId="77777777" w:rsidR="002056BA" w:rsidRPr="0035160F" w:rsidRDefault="002056BA" w:rsidP="00312EA0">
      <w:pPr>
        <w:pStyle w:val="BodyText"/>
      </w:pPr>
      <w:r w:rsidRPr="0035160F">
        <w:t>In electroni</w:t>
      </w:r>
      <w:r w:rsidR="0023418E" w:rsidRPr="0035160F">
        <w:t xml:space="preserve">c data processing you will </w:t>
      </w:r>
      <w:r w:rsidR="00E8014A" w:rsidRPr="0035160F">
        <w:t>enter</w:t>
      </w:r>
      <w:r w:rsidRPr="0035160F">
        <w:t xml:space="preserve"> information </w:t>
      </w:r>
      <w:r w:rsidR="0023418E" w:rsidRPr="0035160F">
        <w:t xml:space="preserve">into the computer </w:t>
      </w:r>
      <w:r w:rsidRPr="0035160F">
        <w:t>by using</w:t>
      </w:r>
      <w:r w:rsidR="00A11A71">
        <w:t xml:space="preserve"> the</w:t>
      </w:r>
      <w:r w:rsidRPr="0035160F">
        <w:t xml:space="preserve"> mouse or </w:t>
      </w:r>
      <w:r w:rsidR="00A11A71">
        <w:t xml:space="preserve">the </w:t>
      </w:r>
      <w:r w:rsidRPr="0035160F">
        <w:t>keyboard.</w:t>
      </w:r>
      <w:r w:rsidR="000A214C" w:rsidRPr="0035160F">
        <w:t xml:space="preserve"> You will handle</w:t>
      </w:r>
      <w:r w:rsidRPr="0035160F">
        <w:t xml:space="preserve"> an</w:t>
      </w:r>
      <w:r w:rsidR="0023418E" w:rsidRPr="0035160F">
        <w:t xml:space="preserve">d </w:t>
      </w:r>
      <w:r w:rsidR="00E8014A" w:rsidRPr="0035160F">
        <w:t>enter</w:t>
      </w:r>
      <w:r w:rsidRPr="0035160F">
        <w:t xml:space="preserve"> </w:t>
      </w:r>
      <w:r w:rsidRPr="00312EA0">
        <w:rPr>
          <w:rStyle w:val="BodyTextBold0"/>
        </w:rPr>
        <w:t>objects</w:t>
      </w:r>
      <w:r w:rsidR="00831BB9" w:rsidRPr="0035160F">
        <w:t>, which can be selected</w:t>
      </w:r>
      <w:r w:rsidRPr="0035160F">
        <w:t xml:space="preserve"> and </w:t>
      </w:r>
      <w:r w:rsidR="00831BB9" w:rsidRPr="0035160F">
        <w:t xml:space="preserve">handled </w:t>
      </w:r>
      <w:r w:rsidRPr="0035160F">
        <w:t>as a whole.</w:t>
      </w:r>
      <w:r w:rsidR="00E21FEA" w:rsidRPr="0035160F">
        <w:t xml:space="preserve"> As a device you will use computer programs and </w:t>
      </w:r>
      <w:r w:rsidR="000A2140">
        <w:t>databases</w:t>
      </w:r>
      <w:r w:rsidR="00E21FEA" w:rsidRPr="0035160F">
        <w:t>. The processor in the central processing unit will process the informa</w:t>
      </w:r>
      <w:r w:rsidR="0010532F" w:rsidRPr="0035160F">
        <w:t xml:space="preserve">tion you have </w:t>
      </w:r>
      <w:r w:rsidR="00A11A71">
        <w:br/>
      </w:r>
      <w:r w:rsidR="0010532F" w:rsidRPr="000E1075">
        <w:t>entered</w:t>
      </w:r>
      <w:r w:rsidR="00E21FEA" w:rsidRPr="000E1075">
        <w:t>. The computer will then write out the information on screen and/or paper.</w:t>
      </w:r>
    </w:p>
    <w:p w14:paraId="0D04361F" w14:textId="77777777" w:rsidR="004D4924" w:rsidRPr="0035160F" w:rsidRDefault="002629C5" w:rsidP="001470C0">
      <w:pPr>
        <w:pStyle w:val="Caption"/>
      </w:pPr>
      <w:r>
        <w:rPr>
          <w:noProof/>
          <w:lang w:val="fi-FI"/>
        </w:rPr>
        <w:drawing>
          <wp:inline distT="0" distB="0" distL="0" distR="0" wp14:editId="1A8C42BE">
            <wp:extent cx="5040630" cy="2168525"/>
            <wp:effectExtent l="19050" t="0" r="7620" b="0"/>
            <wp:docPr id="105" name="Kuva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939"/>
                    <pic:cNvPicPr>
                      <a:picLocks noChangeAspect="1" noChangeArrowheads="1"/>
                    </pic:cNvPicPr>
                  </pic:nvPicPr>
                  <pic:blipFill>
                    <a:blip r:embed="rId17" cstate="screen"/>
                    <a:srcRect/>
                    <a:stretch>
                      <a:fillRect/>
                    </a:stretch>
                  </pic:blipFill>
                  <pic:spPr bwMode="auto">
                    <a:xfrm>
                      <a:off x="0" y="0"/>
                      <a:ext cx="5040630" cy="2168525"/>
                    </a:xfrm>
                    <a:prstGeom prst="rect">
                      <a:avLst/>
                    </a:prstGeom>
                    <a:noFill/>
                    <a:ln w="9525">
                      <a:noFill/>
                      <a:miter lim="800000"/>
                      <a:headEnd/>
                      <a:tailEnd/>
                    </a:ln>
                  </pic:spPr>
                </pic:pic>
              </a:graphicData>
            </a:graphic>
          </wp:inline>
        </w:drawing>
      </w:r>
    </w:p>
    <w:p w14:paraId="759D02F3" w14:textId="77777777" w:rsidR="00185A88" w:rsidRPr="00312EA0" w:rsidRDefault="001470C0" w:rsidP="00312EA0">
      <w:pPr>
        <w:pStyle w:val="CaptionNotBold"/>
      </w:pPr>
      <w:r w:rsidRPr="00312EA0">
        <w:rPr>
          <w:rStyle w:val="CaptionChar"/>
        </w:rPr>
        <w:t xml:space="preserve">Figure </w:t>
      </w:r>
      <w:r w:rsidR="0002571A" w:rsidRPr="00312EA0">
        <w:rPr>
          <w:rStyle w:val="CaptionChar"/>
        </w:rPr>
        <w:fldChar w:fldCharType="begin"/>
      </w:r>
      <w:r w:rsidRPr="00312EA0">
        <w:rPr>
          <w:rStyle w:val="CaptionChar"/>
        </w:rPr>
        <w:instrText xml:space="preserve"> SEQ Figure \* ARABIC </w:instrText>
      </w:r>
      <w:r w:rsidR="0002571A" w:rsidRPr="00312EA0">
        <w:rPr>
          <w:rStyle w:val="CaptionChar"/>
        </w:rPr>
        <w:fldChar w:fldCharType="separate"/>
      </w:r>
      <w:r w:rsidR="00BB4A35">
        <w:rPr>
          <w:rStyle w:val="CaptionChar"/>
          <w:noProof/>
        </w:rPr>
        <w:t>1</w:t>
      </w:r>
      <w:r w:rsidR="0002571A" w:rsidRPr="00312EA0">
        <w:rPr>
          <w:rStyle w:val="CaptionChar"/>
        </w:rPr>
        <w:fldChar w:fldCharType="end"/>
      </w:r>
      <w:r w:rsidRPr="0035160F">
        <w:tab/>
      </w:r>
      <w:r w:rsidR="00E21FEA" w:rsidRPr="0035160F">
        <w:t>In the p</w:t>
      </w:r>
      <w:r w:rsidR="004D4924" w:rsidRPr="0035160F">
        <w:t xml:space="preserve">icture you can see </w:t>
      </w:r>
      <w:r w:rsidR="0012424F" w:rsidRPr="0035160F">
        <w:t xml:space="preserve">the </w:t>
      </w:r>
      <w:r w:rsidR="00E21FEA" w:rsidRPr="0035160F">
        <w:t>data processing</w:t>
      </w:r>
      <w:r w:rsidR="004D4924" w:rsidRPr="0035160F">
        <w:t xml:space="preserve"> orientation</w:t>
      </w:r>
      <w:r w:rsidR="00E21FEA" w:rsidRPr="0035160F">
        <w:t xml:space="preserve">. Computer data processing differs from the traditional typewriter data processing as far as the functions in the middle are concerned. </w:t>
      </w:r>
      <w:proofErr w:type="gramStart"/>
      <w:r w:rsidR="00E21FEA" w:rsidRPr="0035160F">
        <w:t>When using the typewriter</w:t>
      </w:r>
      <w:r w:rsidR="000A2140">
        <w:t>,</w:t>
      </w:r>
      <w:r w:rsidR="00E21FEA" w:rsidRPr="0035160F">
        <w:t xml:space="preserve"> the information is not b</w:t>
      </w:r>
      <w:r w:rsidR="000A2140">
        <w:t>eing processed in the processor,</w:t>
      </w:r>
      <w:r w:rsidR="00E21FEA" w:rsidRPr="0035160F">
        <w:t xml:space="preserve"> but you see the r</w:t>
      </w:r>
      <w:r w:rsidR="00E21FEA" w:rsidRPr="0035160F">
        <w:t>e</w:t>
      </w:r>
      <w:r w:rsidR="00E21FEA" w:rsidRPr="0035160F">
        <w:t>sults of your work e.g. on paper.</w:t>
      </w:r>
      <w:proofErr w:type="gramEnd"/>
    </w:p>
    <w:p w14:paraId="23870D41" w14:textId="77777777" w:rsidR="00185A88" w:rsidRPr="0035160F" w:rsidRDefault="00BE0EC2" w:rsidP="00D338D4">
      <w:pPr>
        <w:pStyle w:val="Heading1"/>
      </w:pPr>
      <w:bookmarkStart w:id="9" w:name="_Toc258003362"/>
      <w:r w:rsidRPr="0035160F">
        <w:lastRenderedPageBreak/>
        <w:t xml:space="preserve">Input </w:t>
      </w:r>
      <w:r w:rsidR="00BD6241" w:rsidRPr="0035160F">
        <w:t>device</w:t>
      </w:r>
      <w:bookmarkEnd w:id="9"/>
      <w:r w:rsidR="0002571A" w:rsidRPr="0035160F">
        <w:fldChar w:fldCharType="begin"/>
      </w:r>
      <w:r w:rsidR="00D67918" w:rsidRPr="0035160F">
        <w:instrText xml:space="preserve"> XE "</w:instrText>
      </w:r>
      <w:r w:rsidR="0043078C" w:rsidRPr="0035160F">
        <w:instrText xml:space="preserve">Input </w:instrText>
      </w:r>
      <w:r w:rsidR="00BD6241" w:rsidRPr="0035160F">
        <w:instrText>device</w:instrText>
      </w:r>
      <w:r w:rsidR="00D67918" w:rsidRPr="0035160F">
        <w:instrText xml:space="preserve">" </w:instrText>
      </w:r>
      <w:r w:rsidR="0002571A" w:rsidRPr="0035160F">
        <w:fldChar w:fldCharType="end"/>
      </w:r>
    </w:p>
    <w:p w14:paraId="0F143C86" w14:textId="77777777" w:rsidR="00D67918" w:rsidRPr="0035160F" w:rsidRDefault="00BE0EC2" w:rsidP="00A70206">
      <w:pPr>
        <w:pStyle w:val="BodyText"/>
      </w:pPr>
      <w:r w:rsidRPr="0035160F">
        <w:t xml:space="preserve">Mouse and keyboard </w:t>
      </w:r>
      <w:r w:rsidR="00A11A71">
        <w:t>are</w:t>
      </w:r>
      <w:r w:rsidRPr="0035160F">
        <w:t xml:space="preserve"> the input and control </w:t>
      </w:r>
      <w:r w:rsidR="0012424F" w:rsidRPr="0035160F">
        <w:t>device</w:t>
      </w:r>
      <w:r w:rsidR="00A11A71">
        <w:t>s</w:t>
      </w:r>
      <w:r w:rsidRPr="0035160F">
        <w:t xml:space="preserve"> of your computer. With b</w:t>
      </w:r>
      <w:r w:rsidR="00CB0D7E" w:rsidRPr="0035160F">
        <w:t xml:space="preserve">oth of them you can enter information and </w:t>
      </w:r>
      <w:r w:rsidR="00376AAB" w:rsidRPr="0035160F">
        <w:t xml:space="preserve">execute </w:t>
      </w:r>
      <w:r w:rsidRPr="0035160F">
        <w:t>commands.</w:t>
      </w:r>
    </w:p>
    <w:p w14:paraId="1662A637" w14:textId="77777777" w:rsidR="009037F0" w:rsidRPr="0035160F" w:rsidRDefault="003B53A3" w:rsidP="0089568F">
      <w:pPr>
        <w:pStyle w:val="Heading2"/>
      </w:pPr>
      <w:bookmarkStart w:id="10" w:name="_Toc258003363"/>
      <w:r w:rsidRPr="0035160F">
        <w:t>Keyboard</w:t>
      </w:r>
      <w:bookmarkEnd w:id="10"/>
    </w:p>
    <w:p w14:paraId="61A8E13F" w14:textId="7A7A3AE4" w:rsidR="009037F0" w:rsidRPr="0035160F" w:rsidRDefault="00BE0EC2" w:rsidP="0089568F">
      <w:pPr>
        <w:pStyle w:val="Heading4"/>
      </w:pPr>
      <w:r w:rsidRPr="0035160F">
        <w:t>Function keys</w:t>
      </w:r>
      <w:r w:rsidR="00CB5D2D">
        <w:fldChar w:fldCharType="begin"/>
      </w:r>
      <w:r w:rsidR="00CB5D2D">
        <w:instrText xml:space="preserve"> XE "</w:instrText>
      </w:r>
      <w:r w:rsidR="00CB5D2D" w:rsidRPr="00CF1EB7">
        <w:instrText>Function keys</w:instrText>
      </w:r>
      <w:r w:rsidR="00CB5D2D">
        <w:instrText xml:space="preserve">" </w:instrText>
      </w:r>
      <w:r w:rsidR="00CB5D2D">
        <w:fldChar w:fldCharType="end"/>
      </w:r>
    </w:p>
    <w:p w14:paraId="26D61B49" w14:textId="77777777" w:rsidR="00C211DA" w:rsidRPr="0035160F" w:rsidRDefault="0039355E" w:rsidP="00312EA0">
      <w:pPr>
        <w:pStyle w:val="BodyText"/>
      </w:pPr>
      <w:r w:rsidRPr="0035160F">
        <w:t>F</w:t>
      </w:r>
      <w:r w:rsidR="00BE0EC2" w:rsidRPr="0035160F">
        <w:t xml:space="preserve">unction keys </w:t>
      </w:r>
      <w:r w:rsidRPr="0035160F">
        <w:t xml:space="preserve">are used for </w:t>
      </w:r>
      <w:r w:rsidR="00BE0EC2" w:rsidRPr="0035160F">
        <w:t>control</w:t>
      </w:r>
      <w:r w:rsidRPr="0035160F">
        <w:t>ling (using</w:t>
      </w:r>
      <w:r w:rsidR="00BE0EC2" w:rsidRPr="0035160F">
        <w:t>) both the operating system and the pr</w:t>
      </w:r>
      <w:r w:rsidR="00BE0EC2" w:rsidRPr="0035160F">
        <w:t>o</w:t>
      </w:r>
      <w:r w:rsidR="00BE0EC2" w:rsidRPr="0035160F">
        <w:t xml:space="preserve">grams. By pressing </w:t>
      </w:r>
      <w:r w:rsidR="00376AAB" w:rsidRPr="00203479">
        <w:rPr>
          <w:rStyle w:val="BodyTextBold0"/>
        </w:rPr>
        <w:t>F1</w:t>
      </w:r>
      <w:r w:rsidR="00376AAB" w:rsidRPr="00203479">
        <w:t>,</w:t>
      </w:r>
      <w:r w:rsidR="00C211DA" w:rsidRPr="00203479">
        <w:t xml:space="preserve"> </w:t>
      </w:r>
      <w:r w:rsidR="0012424F" w:rsidRPr="00203479">
        <w:t>help</w:t>
      </w:r>
      <w:r w:rsidR="00376AAB" w:rsidRPr="00203479">
        <w:t xml:space="preserve"> for </w:t>
      </w:r>
      <w:r w:rsidR="00EC50B5" w:rsidRPr="00203479">
        <w:t xml:space="preserve">Windows or program will </w:t>
      </w:r>
      <w:r w:rsidR="00BF2DB6" w:rsidRPr="00203479">
        <w:t>pop up</w:t>
      </w:r>
      <w:r w:rsidR="009037F0" w:rsidRPr="0035160F">
        <w:t xml:space="preserve">. </w:t>
      </w:r>
      <w:r w:rsidR="00BF2DB6" w:rsidRPr="0035160F">
        <w:t xml:space="preserve">If you press </w:t>
      </w:r>
      <w:r w:rsidR="00BF2DB6" w:rsidRPr="00312EA0">
        <w:rPr>
          <w:rStyle w:val="BodyTextBold0"/>
        </w:rPr>
        <w:t>F3</w:t>
      </w:r>
      <w:r w:rsidR="00BF2DB6" w:rsidRPr="0035160F">
        <w:t xml:space="preserve"> while at the desktop or </w:t>
      </w:r>
      <w:r w:rsidR="00EC50B5" w:rsidRPr="0035160F">
        <w:t>Windows Explorer</w:t>
      </w:r>
      <w:r w:rsidR="00BF2DB6" w:rsidRPr="0035160F">
        <w:t>,</w:t>
      </w:r>
      <w:r w:rsidR="009037F0" w:rsidRPr="0035160F">
        <w:t xml:space="preserve"> </w:t>
      </w:r>
      <w:r w:rsidR="00605BE4" w:rsidRPr="00203479">
        <w:rPr>
          <w:rStyle w:val="BodyTextBold0"/>
        </w:rPr>
        <w:t xml:space="preserve">Search Results </w:t>
      </w:r>
      <w:r w:rsidR="00EC50B5" w:rsidRPr="0035160F">
        <w:t>dialog box</w:t>
      </w:r>
      <w:r w:rsidR="00BF2DB6" w:rsidRPr="0035160F">
        <w:t xml:space="preserve"> will appear.</w:t>
      </w:r>
      <w:r w:rsidR="009037F0" w:rsidRPr="0035160F">
        <w:t xml:space="preserve"> </w:t>
      </w:r>
      <w:r w:rsidR="00EC50B5" w:rsidRPr="0035160F">
        <w:t>With the</w:t>
      </w:r>
      <w:r w:rsidRPr="0035160F">
        <w:t xml:space="preserve"> help of the</w:t>
      </w:r>
      <w:r w:rsidR="00EC50B5" w:rsidRPr="0035160F">
        <w:t xml:space="preserve"> dialog box you can se</w:t>
      </w:r>
      <w:r w:rsidR="00C65594" w:rsidRPr="0035160F">
        <w:t>arch for information on the disk</w:t>
      </w:r>
      <w:r w:rsidRPr="0035160F">
        <w:t>s by</w:t>
      </w:r>
      <w:r w:rsidR="00EC50B5" w:rsidRPr="0035160F">
        <w:t xml:space="preserve"> diffe</w:t>
      </w:r>
      <w:r w:rsidR="00EC50B5" w:rsidRPr="0035160F">
        <w:t>r</w:t>
      </w:r>
      <w:r w:rsidR="00EC50B5" w:rsidRPr="0035160F">
        <w:t>ent search criteria</w:t>
      </w:r>
      <w:r w:rsidR="00C211DA" w:rsidRPr="0035160F">
        <w:t>.</w:t>
      </w:r>
    </w:p>
    <w:p w14:paraId="7EE17A7C" w14:textId="77777777" w:rsidR="009037F0" w:rsidRPr="0035160F" w:rsidRDefault="0039355E" w:rsidP="0089568F">
      <w:pPr>
        <w:pStyle w:val="Heading4"/>
      </w:pPr>
      <w:r w:rsidRPr="0035160F">
        <w:t>Numeric keypad</w:t>
      </w:r>
      <w:r w:rsidR="0002571A" w:rsidRPr="0035160F">
        <w:fldChar w:fldCharType="begin"/>
      </w:r>
      <w:r w:rsidR="006617DC" w:rsidRPr="0035160F">
        <w:instrText xml:space="preserve"> XE "</w:instrText>
      </w:r>
      <w:r w:rsidR="000F36C3" w:rsidRPr="0035160F">
        <w:instrText>Numeric keypad</w:instrText>
      </w:r>
      <w:r w:rsidR="006617DC" w:rsidRPr="0035160F">
        <w:instrText xml:space="preserve">" </w:instrText>
      </w:r>
      <w:r w:rsidR="0002571A" w:rsidRPr="0035160F">
        <w:fldChar w:fldCharType="end"/>
      </w:r>
    </w:p>
    <w:p w14:paraId="2B24E561" w14:textId="77777777" w:rsidR="009037F0" w:rsidRPr="0035160F" w:rsidRDefault="0039355E" w:rsidP="00A70206">
      <w:pPr>
        <w:pStyle w:val="BodyText"/>
      </w:pPr>
      <w:r w:rsidRPr="0035160F">
        <w:t xml:space="preserve">These keys are used for </w:t>
      </w:r>
      <w:r w:rsidR="00E8014A" w:rsidRPr="0035160F">
        <w:t>enter</w:t>
      </w:r>
      <w:r w:rsidRPr="0035160F">
        <w:t>ing</w:t>
      </w:r>
      <w:r w:rsidR="00EC50B5" w:rsidRPr="0035160F">
        <w:t xml:space="preserve"> numerical values and oper</w:t>
      </w:r>
      <w:r w:rsidRPr="0035160F">
        <w:t>ands (+ - / *) in</w:t>
      </w:r>
      <w:r w:rsidR="009B5C55" w:rsidRPr="0035160F">
        <w:t>to the charts.</w:t>
      </w:r>
    </w:p>
    <w:p w14:paraId="41807728" w14:textId="77777777" w:rsidR="00D67918" w:rsidRPr="0035160F" w:rsidRDefault="001470C0" w:rsidP="0089568F">
      <w:pPr>
        <w:pStyle w:val="Heading4"/>
      </w:pPr>
      <w:r w:rsidRPr="0035160F">
        <w:t>Cursor control keys</w:t>
      </w:r>
      <w:r w:rsidR="0002571A" w:rsidRPr="0035160F">
        <w:fldChar w:fldCharType="begin"/>
      </w:r>
      <w:r w:rsidR="006617DC" w:rsidRPr="0035160F">
        <w:instrText xml:space="preserve"> XE "</w:instrText>
      </w:r>
      <w:r w:rsidR="000F36C3" w:rsidRPr="0035160F">
        <w:instrText>Cursor control keys</w:instrText>
      </w:r>
      <w:r w:rsidR="006617DC" w:rsidRPr="0035160F">
        <w:instrText xml:space="preserve">" </w:instrText>
      </w:r>
      <w:r w:rsidR="0002571A" w:rsidRPr="0035160F">
        <w:fldChar w:fldCharType="end"/>
      </w:r>
    </w:p>
    <w:p w14:paraId="786806DB" w14:textId="4B5815E4" w:rsidR="00C211DA" w:rsidRPr="0035160F" w:rsidRDefault="00376AAB" w:rsidP="00312EA0">
      <w:pPr>
        <w:pStyle w:val="BodyText"/>
      </w:pPr>
      <w:r w:rsidRPr="0035160F">
        <w:t>Cursor c</w:t>
      </w:r>
      <w:r w:rsidR="009B5C55" w:rsidRPr="0035160F">
        <w:t xml:space="preserve">ontrol keys </w:t>
      </w:r>
      <w:r w:rsidR="0039355E" w:rsidRPr="0035160F">
        <w:t>are used to move</w:t>
      </w:r>
      <w:r w:rsidR="009B5C55" w:rsidRPr="0035160F">
        <w:t xml:space="preserve"> picture</w:t>
      </w:r>
      <w:r w:rsidR="0039355E" w:rsidRPr="0035160F">
        <w:t>s</w:t>
      </w:r>
      <w:r w:rsidR="009B5C55" w:rsidRPr="0035160F">
        <w:t xml:space="preserve"> on the </w:t>
      </w:r>
      <w:r w:rsidR="00085D71" w:rsidRPr="0035160F">
        <w:t>screen, at</w:t>
      </w:r>
      <w:r w:rsidR="009B5C55" w:rsidRPr="0035160F">
        <w:t xml:space="preserve"> the same time</w:t>
      </w:r>
      <w:r w:rsidR="0039355E" w:rsidRPr="0035160F">
        <w:t xml:space="preserve"> the cursor will move. </w:t>
      </w:r>
      <w:r w:rsidR="009B5C55" w:rsidRPr="0035160F">
        <w:t>At the new position of the cursor you can change the file. In many pro</w:t>
      </w:r>
      <w:r w:rsidRPr="0035160F">
        <w:t>grams</w:t>
      </w:r>
      <w:r w:rsidR="00A11A71">
        <w:t xml:space="preserve"> the</w:t>
      </w:r>
      <w:r w:rsidRPr="0035160F">
        <w:t xml:space="preserve"> </w:t>
      </w:r>
      <w:r w:rsidR="009B5C55" w:rsidRPr="00312EA0">
        <w:rPr>
          <w:rStyle w:val="BodyTextBold0"/>
        </w:rPr>
        <w:t>Home</w:t>
      </w:r>
      <w:r w:rsidR="009B5C55" w:rsidRPr="0035160F">
        <w:t xml:space="preserve"> key takes</w:t>
      </w:r>
      <w:r w:rsidRPr="0035160F">
        <w:t xml:space="preserve"> you to the beginning of the line</w:t>
      </w:r>
      <w:r w:rsidR="009B5C55" w:rsidRPr="0035160F">
        <w:t xml:space="preserve"> and</w:t>
      </w:r>
      <w:r w:rsidR="00A11A71">
        <w:t xml:space="preserve"> the</w:t>
      </w:r>
      <w:r w:rsidR="009B5C55" w:rsidRPr="0035160F">
        <w:t xml:space="preserve"> </w:t>
      </w:r>
      <w:r w:rsidR="009B5C55" w:rsidRPr="00312EA0">
        <w:t>End</w:t>
      </w:r>
      <w:r w:rsidRPr="0035160F">
        <w:t xml:space="preserve"> key to the end of the line</w:t>
      </w:r>
      <w:r w:rsidR="00C211DA" w:rsidRPr="0035160F">
        <w:t>.</w:t>
      </w:r>
      <w:r w:rsidR="0012424F" w:rsidRPr="0035160F">
        <w:t xml:space="preserve"> </w:t>
      </w:r>
    </w:p>
    <w:p w14:paraId="49DBEAC8" w14:textId="77777777" w:rsidR="009037F0" w:rsidRPr="0035160F" w:rsidRDefault="00656D40" w:rsidP="0089568F">
      <w:pPr>
        <w:pStyle w:val="Heading4"/>
      </w:pPr>
      <w:r w:rsidRPr="0035160F">
        <w:t>QWERTY</w:t>
      </w:r>
      <w:r w:rsidR="0002571A" w:rsidRPr="0035160F">
        <w:fldChar w:fldCharType="begin"/>
      </w:r>
      <w:r w:rsidR="006617DC" w:rsidRPr="0035160F">
        <w:instrText xml:space="preserve"> XE "</w:instrText>
      </w:r>
      <w:r w:rsidR="000F36C3" w:rsidRPr="0035160F">
        <w:instrText>Typewriter keys</w:instrText>
      </w:r>
      <w:r w:rsidR="006617DC" w:rsidRPr="0035160F">
        <w:instrText xml:space="preserve">" </w:instrText>
      </w:r>
      <w:r w:rsidR="0002571A" w:rsidRPr="0035160F">
        <w:fldChar w:fldCharType="end"/>
      </w:r>
    </w:p>
    <w:p w14:paraId="14CAD1CD" w14:textId="77777777" w:rsidR="00C211DA" w:rsidRPr="00203479" w:rsidRDefault="005A6058" w:rsidP="00FC65FE">
      <w:pPr>
        <w:pStyle w:val="BodyText"/>
      </w:pPr>
      <w:r w:rsidRPr="0035160F">
        <w:t xml:space="preserve">With </w:t>
      </w:r>
      <w:r w:rsidR="0039355E" w:rsidRPr="0035160F">
        <w:t xml:space="preserve">the help of </w:t>
      </w:r>
      <w:r w:rsidR="00C3184E" w:rsidRPr="0035160F">
        <w:t>QWERTY</w:t>
      </w:r>
      <w:r w:rsidRPr="0035160F">
        <w:t xml:space="preserve"> you can </w:t>
      </w:r>
      <w:r w:rsidR="00E8014A" w:rsidRPr="0035160F">
        <w:t>enter</w:t>
      </w:r>
      <w:r w:rsidR="0039355E" w:rsidRPr="0035160F">
        <w:t xml:space="preserve"> characters</w:t>
      </w:r>
      <w:r w:rsidR="00C66A51" w:rsidRPr="0035160F">
        <w:t xml:space="preserve"> into the files. </w:t>
      </w:r>
      <w:r w:rsidR="00FC65FE" w:rsidRPr="00FC65FE">
        <w:t>It is good to r</w:t>
      </w:r>
      <w:r w:rsidR="00FC65FE" w:rsidRPr="00FC65FE">
        <w:t>e</w:t>
      </w:r>
      <w:r w:rsidR="00FC65FE" w:rsidRPr="00FC65FE">
        <w:t>member a couple of shortcut combinations in order to control the computer by using the keyboard.</w:t>
      </w:r>
      <w:r w:rsidR="00CE6CDA" w:rsidRPr="0035160F">
        <w:t xml:space="preserve"> </w:t>
      </w:r>
      <w:r w:rsidR="006D2DAA" w:rsidRPr="0035160F">
        <w:t>The s</w:t>
      </w:r>
      <w:r w:rsidR="00FE03F9" w:rsidRPr="0035160F">
        <w:t xml:space="preserve">hortcut </w:t>
      </w:r>
      <w:r w:rsidR="004D2010" w:rsidRPr="0035160F">
        <w:t>combinations</w:t>
      </w:r>
      <w:r w:rsidR="006D2DAA" w:rsidRPr="0035160F">
        <w:t xml:space="preserve"> </w:t>
      </w:r>
      <w:r w:rsidR="0039219A" w:rsidRPr="0035160F">
        <w:t xml:space="preserve">usually </w:t>
      </w:r>
      <w:r w:rsidR="006D2DAA" w:rsidRPr="0035160F">
        <w:t>consist of</w:t>
      </w:r>
      <w:r w:rsidR="00CE6CDA" w:rsidRPr="0035160F">
        <w:t xml:space="preserve"> </w:t>
      </w:r>
      <w:r w:rsidR="00CE6CDA" w:rsidRPr="00203479">
        <w:rPr>
          <w:rStyle w:val="BodyTextBold0"/>
        </w:rPr>
        <w:t>Shift, Ctrl</w:t>
      </w:r>
      <w:r w:rsidR="0012424F" w:rsidRPr="0035160F">
        <w:t xml:space="preserve"> and/or</w:t>
      </w:r>
      <w:r w:rsidR="00CE6CDA" w:rsidRPr="0035160F">
        <w:t xml:space="preserve"> </w:t>
      </w:r>
      <w:r w:rsidR="00CE6CDA" w:rsidRPr="00203479">
        <w:rPr>
          <w:rStyle w:val="BodyTextBold0"/>
        </w:rPr>
        <w:t>Alt</w:t>
      </w:r>
      <w:r w:rsidR="00CE6CDA" w:rsidRPr="0035160F">
        <w:t xml:space="preserve"> </w:t>
      </w:r>
      <w:r w:rsidR="00CE6CDA" w:rsidRPr="00203479">
        <w:t>t</w:t>
      </w:r>
      <w:r w:rsidR="00CE6CDA" w:rsidRPr="00203479">
        <w:t>o</w:t>
      </w:r>
      <w:r w:rsidR="00CE6CDA" w:rsidRPr="00203479">
        <w:t>gether with some basic keyboard key.</w:t>
      </w:r>
      <w:r w:rsidR="00477B82" w:rsidRPr="0035160F">
        <w:t xml:space="preserve"> </w:t>
      </w:r>
      <w:r w:rsidR="00CE6CDA" w:rsidRPr="0035160F">
        <w:t xml:space="preserve">Using the </w:t>
      </w:r>
      <w:r w:rsidR="004D2010" w:rsidRPr="0035160F">
        <w:t>shortcut</w:t>
      </w:r>
      <w:r w:rsidR="00CE6CDA" w:rsidRPr="0035160F">
        <w:t xml:space="preserve"> keys will speed up your work. </w:t>
      </w:r>
      <w:r w:rsidR="00C10B6A" w:rsidRPr="0035160F">
        <w:t>Press</w:t>
      </w:r>
      <w:r w:rsidR="00CE6CDA" w:rsidRPr="0035160F">
        <w:t xml:space="preserve"> </w:t>
      </w:r>
      <w:r w:rsidR="00A11A71">
        <w:t xml:space="preserve">the </w:t>
      </w:r>
      <w:r w:rsidR="00477B82" w:rsidRPr="00203479">
        <w:rPr>
          <w:rStyle w:val="BodyTextBold0"/>
        </w:rPr>
        <w:t>F1</w:t>
      </w:r>
      <w:r w:rsidR="00CE6CDA" w:rsidRPr="00203479">
        <w:rPr>
          <w:rStyle w:val="BodyTextBold0"/>
        </w:rPr>
        <w:t xml:space="preserve"> </w:t>
      </w:r>
      <w:r w:rsidR="00C10B6A" w:rsidRPr="00203479">
        <w:t>key</w:t>
      </w:r>
      <w:r w:rsidR="00CE6CDA" w:rsidRPr="00203479">
        <w:t xml:space="preserve"> and you'll get addition</w:t>
      </w:r>
      <w:r w:rsidR="00B12209" w:rsidRPr="00203479">
        <w:t>al information about</w:t>
      </w:r>
      <w:r w:rsidR="00CE6CDA" w:rsidRPr="00203479">
        <w:t xml:space="preserve"> using the shortcut keys by using the index word </w:t>
      </w:r>
      <w:r w:rsidR="0039219A" w:rsidRPr="00203479">
        <w:rPr>
          <w:rStyle w:val="BodyTextBold0"/>
        </w:rPr>
        <w:t>Short</w:t>
      </w:r>
      <w:r w:rsidR="00CE6CDA" w:rsidRPr="00203479">
        <w:rPr>
          <w:rStyle w:val="BodyTextBold0"/>
        </w:rPr>
        <w:t>cut keys</w:t>
      </w:r>
      <w:r w:rsidR="00C211DA" w:rsidRPr="00203479">
        <w:t>.</w:t>
      </w:r>
    </w:p>
    <w:p w14:paraId="43DF6277" w14:textId="77777777" w:rsidR="00185A88" w:rsidRPr="0035160F" w:rsidRDefault="003B53A3" w:rsidP="0089568F">
      <w:pPr>
        <w:pStyle w:val="Heading2"/>
        <w:pageBreakBefore/>
      </w:pPr>
      <w:bookmarkStart w:id="11" w:name="_Toc258003364"/>
      <w:r w:rsidRPr="0035160F">
        <w:lastRenderedPageBreak/>
        <w:t>Mouse</w:t>
      </w:r>
      <w:bookmarkEnd w:id="11"/>
    </w:p>
    <w:p w14:paraId="6BD14386" w14:textId="77777777" w:rsidR="00185A88" w:rsidRPr="0035160F" w:rsidRDefault="005D403B" w:rsidP="0089568F">
      <w:pPr>
        <w:pStyle w:val="Heading4"/>
      </w:pPr>
      <w:r w:rsidRPr="0035160F">
        <w:t>Cursor</w:t>
      </w:r>
      <w:r w:rsidR="0002571A" w:rsidRPr="0035160F">
        <w:fldChar w:fldCharType="begin"/>
      </w:r>
      <w:r w:rsidR="001470C0" w:rsidRPr="0035160F">
        <w:instrText xml:space="preserve"> XE "Cursor" </w:instrText>
      </w:r>
      <w:r w:rsidR="0002571A" w:rsidRPr="0035160F">
        <w:fldChar w:fldCharType="end"/>
      </w:r>
    </w:p>
    <w:p w14:paraId="561852C8" w14:textId="723266B9" w:rsidR="00185A88" w:rsidRPr="0035160F" w:rsidRDefault="005D403B" w:rsidP="00312EA0">
      <w:pPr>
        <w:pStyle w:val="BodyText"/>
      </w:pPr>
      <w:r w:rsidRPr="0035160F">
        <w:t xml:space="preserve">When you move mouse the </w:t>
      </w:r>
      <w:r w:rsidRPr="00312EA0">
        <w:rPr>
          <w:rStyle w:val="BodyTextBold0"/>
        </w:rPr>
        <w:t>cursor</w:t>
      </w:r>
      <w:r w:rsidRPr="0035160F">
        <w:t xml:space="preserve"> moves</w:t>
      </w:r>
      <w:r w:rsidR="00E8277D" w:rsidRPr="0035160F">
        <w:t xml:space="preserve"> on the screen</w:t>
      </w:r>
      <w:r w:rsidRPr="0035160F">
        <w:t xml:space="preserve">. </w:t>
      </w:r>
      <w:r w:rsidR="00B7052C" w:rsidRPr="0035160F">
        <w:t>Please find e</w:t>
      </w:r>
      <w:r w:rsidR="00E8277D" w:rsidRPr="0035160F">
        <w:t>xamples of the shape of the cursor below:</w:t>
      </w:r>
    </w:p>
    <w:p w14:paraId="7E2C9A18" w14:textId="77777777" w:rsidR="00185A88" w:rsidRPr="0035160F" w:rsidRDefault="002629C5" w:rsidP="00A70206">
      <w:pPr>
        <w:pStyle w:val="Kuvapaikka"/>
      </w:pPr>
      <w:r>
        <w:rPr>
          <w:noProof/>
          <w:lang w:val="fi-FI"/>
        </w:rPr>
        <w:drawing>
          <wp:inline distT="0" distB="0" distL="0" distR="0" wp14:editId="581EE8A8">
            <wp:extent cx="5052695" cy="398780"/>
            <wp:effectExtent l="19050" t="19050" r="14605" b="20320"/>
            <wp:docPr id="6"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5"/>
                    <pic:cNvPicPr>
                      <a:picLocks noChangeAspect="1" noChangeArrowheads="1"/>
                    </pic:cNvPicPr>
                  </pic:nvPicPr>
                  <pic:blipFill>
                    <a:blip r:embed="rId18" cstate="screen">
                      <a:clrChange>
                        <a:clrFrom>
                          <a:srgbClr xmlns:a14="http://schemas.microsoft.com/office/drawing/2010/main" val="B2B2B2" mc:Ignorable=""/>
                        </a:clrFrom>
                        <a:clrTo>
                          <a:srgbClr xmlns:a14="http://schemas.microsoft.com/office/drawing/2010/main" val="B2B2B2" mc:Ignorable="">
                            <a:alpha val="0"/>
                          </a:srgbClr>
                        </a:clrTo>
                      </a:clrChange>
                      <a:lum contrast="40000"/>
                    </a:blip>
                    <a:srcRect/>
                    <a:stretch>
                      <a:fillRect/>
                    </a:stretch>
                  </pic:blipFill>
                  <pic:spPr bwMode="auto">
                    <a:xfrm>
                      <a:off x="0" y="0"/>
                      <a:ext cx="5052695" cy="398780"/>
                    </a:xfrm>
                    <a:prstGeom prst="rect">
                      <a:avLst/>
                    </a:prstGeom>
                    <a:noFill/>
                    <a:ln w="9525" cmpd="sng">
                      <a:solidFill>
                        <a:srgbClr xmlns:a14="http://schemas.microsoft.com/office/drawing/2010/main" val="215A99" mc:Ignorable=""/>
                      </a:solidFill>
                      <a:miter lim="800000"/>
                      <a:headEnd/>
                      <a:tailEnd/>
                    </a:ln>
                    <a:effectLst/>
                  </pic:spPr>
                </pic:pic>
              </a:graphicData>
            </a:graphic>
          </wp:inline>
        </w:drawing>
      </w:r>
    </w:p>
    <w:p w14:paraId="102089F3" w14:textId="77777777" w:rsidR="00185A88" w:rsidRPr="0035160F" w:rsidRDefault="001470C0" w:rsidP="006213AD">
      <w:pPr>
        <w:pStyle w:val="Heading5"/>
      </w:pPr>
      <w:r w:rsidRPr="0035160F">
        <w:t>Pointing</w:t>
      </w:r>
      <w:r w:rsidR="0002571A" w:rsidRPr="0035160F">
        <w:fldChar w:fldCharType="begin"/>
      </w:r>
      <w:r w:rsidRPr="0035160F">
        <w:instrText xml:space="preserve"> XE "Pointing" </w:instrText>
      </w:r>
      <w:r w:rsidR="0002571A" w:rsidRPr="0035160F">
        <w:fldChar w:fldCharType="end"/>
      </w:r>
    </w:p>
    <w:p w14:paraId="4B58F316" w14:textId="77777777" w:rsidR="00185A88" w:rsidRPr="0035160F" w:rsidRDefault="00B7052C" w:rsidP="00A70206">
      <w:pPr>
        <w:pStyle w:val="BodyText"/>
      </w:pPr>
      <w:r w:rsidRPr="0035160F">
        <w:t>Move the cursor over</w:t>
      </w:r>
      <w:r w:rsidR="00E8277D" w:rsidRPr="0035160F">
        <w:t xml:space="preserve"> the object.</w:t>
      </w:r>
    </w:p>
    <w:p w14:paraId="2E727B98" w14:textId="77777777" w:rsidR="00185A88" w:rsidRPr="0035160F" w:rsidRDefault="00E8277D" w:rsidP="0089568F">
      <w:pPr>
        <w:pStyle w:val="Heading4"/>
      </w:pPr>
      <w:r w:rsidRPr="0035160F">
        <w:t>Click</w:t>
      </w:r>
      <w:r w:rsidR="0002571A" w:rsidRPr="0035160F">
        <w:fldChar w:fldCharType="begin"/>
      </w:r>
      <w:r w:rsidR="006617DC" w:rsidRPr="0035160F">
        <w:instrText xml:space="preserve"> XE "</w:instrText>
      </w:r>
      <w:r w:rsidR="001470C0" w:rsidRPr="0035160F">
        <w:instrText>Mouse</w:instrText>
      </w:r>
      <w:r w:rsidR="006617DC" w:rsidRPr="0035160F">
        <w:instrText>:</w:instrText>
      </w:r>
      <w:r w:rsidR="001470C0" w:rsidRPr="0035160F">
        <w:instrText>Click</w:instrText>
      </w:r>
      <w:r w:rsidR="006617DC" w:rsidRPr="0035160F">
        <w:instrText xml:space="preserve">" </w:instrText>
      </w:r>
      <w:r w:rsidR="0002571A" w:rsidRPr="0035160F">
        <w:fldChar w:fldCharType="end"/>
      </w:r>
    </w:p>
    <w:p w14:paraId="78FC3F92" w14:textId="73C5469A" w:rsidR="00C211DA" w:rsidRPr="0035160F" w:rsidRDefault="004D2010" w:rsidP="00312EA0">
      <w:pPr>
        <w:pStyle w:val="BodyText"/>
      </w:pPr>
      <w:r w:rsidRPr="00312EA0">
        <w:rPr>
          <w:rStyle w:val="BodyTextBold0"/>
        </w:rPr>
        <w:t>Click</w:t>
      </w:r>
      <w:r w:rsidRPr="0035160F">
        <w:t xml:space="preserve"> the left mouse button and release it. </w:t>
      </w:r>
      <w:r w:rsidR="00E8277D" w:rsidRPr="0035160F">
        <w:t>By clicking you activate the object, open a pop-up menu or execute a menu command</w:t>
      </w:r>
      <w:r w:rsidR="00C211DA" w:rsidRPr="0035160F">
        <w:t>.</w:t>
      </w:r>
    </w:p>
    <w:p w14:paraId="001FBD94" w14:textId="77777777" w:rsidR="00185A88" w:rsidRPr="0035160F" w:rsidRDefault="00C47F08" w:rsidP="0089568F">
      <w:pPr>
        <w:pStyle w:val="Heading4"/>
      </w:pPr>
      <w:r w:rsidRPr="0035160F">
        <w:t>Dragging</w:t>
      </w:r>
      <w:r w:rsidR="0002571A" w:rsidRPr="0035160F">
        <w:fldChar w:fldCharType="begin"/>
      </w:r>
      <w:r w:rsidR="006617DC" w:rsidRPr="0035160F">
        <w:instrText xml:space="preserve"> XE "</w:instrText>
      </w:r>
      <w:r w:rsidR="001470C0" w:rsidRPr="0035160F">
        <w:instrText>Mouse</w:instrText>
      </w:r>
      <w:r w:rsidR="006617DC" w:rsidRPr="0035160F">
        <w:instrText>:</w:instrText>
      </w:r>
      <w:r w:rsidR="001470C0" w:rsidRPr="0035160F">
        <w:instrText>Dragging</w:instrText>
      </w:r>
      <w:r w:rsidR="006617DC" w:rsidRPr="0035160F">
        <w:instrText xml:space="preserve">" </w:instrText>
      </w:r>
      <w:r w:rsidR="0002571A" w:rsidRPr="0035160F">
        <w:fldChar w:fldCharType="end"/>
      </w:r>
    </w:p>
    <w:p w14:paraId="5CB87BB4" w14:textId="758E6BAA" w:rsidR="006213AD" w:rsidRPr="00312EA0" w:rsidRDefault="00E8277D" w:rsidP="00312EA0">
      <w:pPr>
        <w:pStyle w:val="BodyText"/>
      </w:pPr>
      <w:r w:rsidRPr="00312EA0">
        <w:t xml:space="preserve">Move </w:t>
      </w:r>
      <w:r w:rsidR="00C47F08" w:rsidRPr="00312EA0">
        <w:t>(drag</w:t>
      </w:r>
      <w:r w:rsidR="009746F9" w:rsidRPr="00312EA0">
        <w:t xml:space="preserve">) the mouse, either </w:t>
      </w:r>
      <w:r w:rsidR="00ED7A0F" w:rsidRPr="00312EA0">
        <w:t xml:space="preserve">the </w:t>
      </w:r>
      <w:r w:rsidR="009746F9" w:rsidRPr="00312EA0">
        <w:t>left or right mouse button pressed down, so that:</w:t>
      </w:r>
    </w:p>
    <w:p w14:paraId="2C6E974A" w14:textId="77777777" w:rsidR="009746F9" w:rsidRPr="00312EA0" w:rsidRDefault="009746F9" w:rsidP="00312EA0">
      <w:pPr>
        <w:pStyle w:val="List"/>
      </w:pPr>
      <w:r w:rsidRPr="00312EA0">
        <w:t>the chosen object moves along (left button)</w:t>
      </w:r>
    </w:p>
    <w:p w14:paraId="29AEAD27" w14:textId="14139FF5" w:rsidR="006213AD" w:rsidRPr="00312EA0" w:rsidRDefault="009746F9" w:rsidP="00312EA0">
      <w:pPr>
        <w:pStyle w:val="List"/>
      </w:pPr>
      <w:r w:rsidRPr="00312EA0">
        <w:t xml:space="preserve">the </w:t>
      </w:r>
      <w:r w:rsidR="00FC2DEF" w:rsidRPr="00312EA0">
        <w:t>cursor</w:t>
      </w:r>
      <w:r w:rsidRPr="00312EA0">
        <w:t xml:space="preserve"> chooses the </w:t>
      </w:r>
      <w:r w:rsidR="004D2010" w:rsidRPr="00312EA0">
        <w:t>key string</w:t>
      </w:r>
      <w:r w:rsidRPr="00312EA0">
        <w:t xml:space="preserve"> or other objects (left button)</w:t>
      </w:r>
    </w:p>
    <w:p w14:paraId="2D357EA5" w14:textId="77777777" w:rsidR="00C211DA" w:rsidRPr="0035160F" w:rsidRDefault="009746F9" w:rsidP="006213AD">
      <w:pPr>
        <w:pStyle w:val="List"/>
      </w:pPr>
      <w:proofErr w:type="gramStart"/>
      <w:r w:rsidRPr="0035160F">
        <w:t>the</w:t>
      </w:r>
      <w:proofErr w:type="gramEnd"/>
      <w:r w:rsidRPr="0035160F">
        <w:t xml:space="preserve"> </w:t>
      </w:r>
      <w:r w:rsidR="00F52632" w:rsidRPr="0035160F">
        <w:t>context menu</w:t>
      </w:r>
      <w:r w:rsidRPr="0035160F">
        <w:t xml:space="preserve"> will pop up (right button), </w:t>
      </w:r>
      <w:r w:rsidR="00B7052C" w:rsidRPr="0035160F">
        <w:t>and</w:t>
      </w:r>
      <w:r w:rsidRPr="0035160F">
        <w:t xml:space="preserve"> you can choose any function you want</w:t>
      </w:r>
      <w:r w:rsidR="00C211DA" w:rsidRPr="0035160F">
        <w:t>.</w:t>
      </w:r>
    </w:p>
    <w:p w14:paraId="784852BC" w14:textId="77777777" w:rsidR="00185A88" w:rsidRPr="0035160F" w:rsidRDefault="001470C0" w:rsidP="0089568F">
      <w:pPr>
        <w:pStyle w:val="Heading4"/>
      </w:pPr>
      <w:r w:rsidRPr="0035160F">
        <w:t>Double click</w:t>
      </w:r>
      <w:r w:rsidR="0002571A" w:rsidRPr="0035160F">
        <w:fldChar w:fldCharType="begin"/>
      </w:r>
      <w:r w:rsidRPr="0035160F">
        <w:instrText xml:space="preserve"> XE "Mouse:</w:instrText>
      </w:r>
      <w:r w:rsidR="0012424F" w:rsidRPr="0035160F">
        <w:instrText>Double c</w:instrText>
      </w:r>
      <w:r w:rsidRPr="0035160F">
        <w:instrText xml:space="preserve">lick" </w:instrText>
      </w:r>
      <w:r w:rsidR="0002571A" w:rsidRPr="0035160F">
        <w:fldChar w:fldCharType="end"/>
      </w:r>
    </w:p>
    <w:p w14:paraId="099AEB7D" w14:textId="549FDDFA" w:rsidR="00041EC0" w:rsidRPr="0035160F" w:rsidRDefault="009746F9" w:rsidP="00312EA0">
      <w:pPr>
        <w:pStyle w:val="BodyText"/>
      </w:pPr>
      <w:r w:rsidRPr="0035160F">
        <w:t xml:space="preserve">Click the left mouse button quickly twice. With </w:t>
      </w:r>
      <w:r w:rsidRPr="00312EA0">
        <w:rPr>
          <w:rStyle w:val="BodyTextBold0"/>
        </w:rPr>
        <w:t xml:space="preserve">Double </w:t>
      </w:r>
      <w:r w:rsidR="0012424F" w:rsidRPr="00312EA0">
        <w:rPr>
          <w:rStyle w:val="BodyTextBold0"/>
        </w:rPr>
        <w:t>c</w:t>
      </w:r>
      <w:r w:rsidRPr="00312EA0">
        <w:rPr>
          <w:rStyle w:val="BodyTextBold0"/>
        </w:rPr>
        <w:t>lick</w:t>
      </w:r>
      <w:r w:rsidR="001470C0" w:rsidRPr="0035160F">
        <w:t xml:space="preserve"> </w:t>
      </w:r>
      <w:r w:rsidRPr="0035160F">
        <w:t xml:space="preserve">you can open files, folders or </w:t>
      </w:r>
      <w:r w:rsidR="00A839BA" w:rsidRPr="0035160F">
        <w:t xml:space="preserve">select </w:t>
      </w:r>
      <w:r w:rsidRPr="0035160F">
        <w:t>whole words.</w:t>
      </w:r>
      <w:r w:rsidR="00A839BA" w:rsidRPr="0035160F">
        <w:t xml:space="preserve"> </w:t>
      </w:r>
      <w:r w:rsidR="00ED7A0F">
        <w:t>You can choose a</w:t>
      </w:r>
      <w:r w:rsidRPr="0035160F">
        <w:t xml:space="preserve"> word by </w:t>
      </w:r>
      <w:r w:rsidR="00357499">
        <w:t>double-clicking</w:t>
      </w:r>
      <w:r w:rsidRPr="0035160F">
        <w:t xml:space="preserve"> it</w:t>
      </w:r>
      <w:r w:rsidR="00041EC0" w:rsidRPr="0035160F">
        <w:t>.</w:t>
      </w:r>
    </w:p>
    <w:p w14:paraId="1748D130" w14:textId="77777777" w:rsidR="00185A88" w:rsidRPr="0035160F" w:rsidRDefault="009746F9" w:rsidP="0089568F">
      <w:pPr>
        <w:pStyle w:val="Heading4"/>
      </w:pPr>
      <w:r w:rsidRPr="0035160F">
        <w:t>Clicking the right mouse button</w:t>
      </w:r>
    </w:p>
    <w:p w14:paraId="5F8DC972" w14:textId="7E95D1D5" w:rsidR="00185A88" w:rsidRPr="00312EA0" w:rsidRDefault="004D2010" w:rsidP="00312EA0">
      <w:pPr>
        <w:pStyle w:val="BodyText"/>
      </w:pPr>
      <w:r w:rsidRPr="00312EA0">
        <w:t xml:space="preserve">By clicking the right mouse button you can make the context menu of the object to pop up. </w:t>
      </w:r>
      <w:r w:rsidR="00A839BA" w:rsidRPr="00312EA0">
        <w:t>On the context</w:t>
      </w:r>
      <w:r w:rsidR="00D84958" w:rsidRPr="00312EA0">
        <w:t xml:space="preserve"> </w:t>
      </w:r>
      <w:r w:rsidRPr="00312EA0">
        <w:t>menu</w:t>
      </w:r>
      <w:r w:rsidR="00D84958" w:rsidRPr="00312EA0">
        <w:t xml:space="preserve"> you can choose different functions related to the o</w:t>
      </w:r>
      <w:r w:rsidR="00D84958" w:rsidRPr="00312EA0">
        <w:t>b</w:t>
      </w:r>
      <w:r w:rsidR="00D84958" w:rsidRPr="00312EA0">
        <w:t>ject.</w:t>
      </w:r>
    </w:p>
    <w:p w14:paraId="5D75FE4B" w14:textId="00F2D303" w:rsidR="00185A88" w:rsidRPr="0035160F" w:rsidRDefault="00605BE4" w:rsidP="00D338D4">
      <w:pPr>
        <w:pStyle w:val="Heading1"/>
      </w:pPr>
      <w:bookmarkStart w:id="12" w:name="_Toc258003365"/>
      <w:r w:rsidRPr="0035160F">
        <w:lastRenderedPageBreak/>
        <w:t xml:space="preserve">Windows </w:t>
      </w:r>
      <w:r w:rsidR="003B53A3" w:rsidRPr="0035160F">
        <w:t>Desktop</w:t>
      </w:r>
      <w:bookmarkStart w:id="13" w:name="Desktop"/>
      <w:bookmarkEnd w:id="12"/>
      <w:bookmarkEnd w:id="13"/>
    </w:p>
    <w:p w14:paraId="12A961F5" w14:textId="77777777" w:rsidR="00185A88" w:rsidRPr="0035160F" w:rsidRDefault="00C47F08" w:rsidP="00312EA0">
      <w:pPr>
        <w:pStyle w:val="BodyText"/>
      </w:pPr>
      <w:r w:rsidRPr="0035160F">
        <w:t>After studyin</w:t>
      </w:r>
      <w:r w:rsidR="00C54DFF" w:rsidRPr="0035160F">
        <w:t>g</w:t>
      </w:r>
      <w:r w:rsidRPr="0035160F">
        <w:t xml:space="preserve"> this section</w:t>
      </w:r>
      <w:r w:rsidR="00ED7A0F">
        <w:t>,</w:t>
      </w:r>
      <w:r w:rsidRPr="0035160F">
        <w:t xml:space="preserve"> you </w:t>
      </w:r>
      <w:r w:rsidR="00ED7A0F">
        <w:t>are familiar with the</w:t>
      </w:r>
      <w:r w:rsidR="00185A88" w:rsidRPr="0035160F">
        <w:t xml:space="preserve"> </w:t>
      </w:r>
      <w:r w:rsidR="00185A88" w:rsidRPr="00203479">
        <w:rPr>
          <w:rStyle w:val="BodyTextBold0"/>
        </w:rPr>
        <w:t>Windows</w:t>
      </w:r>
      <w:r w:rsidR="00AD76BA" w:rsidRPr="00203479">
        <w:rPr>
          <w:rStyle w:val="BodyTextBold0"/>
        </w:rPr>
        <w:t xml:space="preserve"> Vista</w:t>
      </w:r>
      <w:r w:rsidR="00AD76BA" w:rsidRPr="0035160F">
        <w:t xml:space="preserve"> </w:t>
      </w:r>
      <w:r w:rsidR="00A549CB" w:rsidRPr="00312EA0">
        <w:rPr>
          <w:rStyle w:val="BodyTextBold0"/>
        </w:rPr>
        <w:t>Desk</w:t>
      </w:r>
      <w:r w:rsidRPr="00312EA0">
        <w:rPr>
          <w:rStyle w:val="BodyTextBold0"/>
        </w:rPr>
        <w:t>top</w:t>
      </w:r>
      <w:r w:rsidRPr="0035160F">
        <w:t xml:space="preserve"> and you can use differ</w:t>
      </w:r>
      <w:r w:rsidR="00B27F4E" w:rsidRPr="0035160F">
        <w:t>ent Windows objects</w:t>
      </w:r>
      <w:r w:rsidRPr="0035160F">
        <w:t xml:space="preserve">. You can open and close programs and use </w:t>
      </w:r>
      <w:r w:rsidR="00F56DA8" w:rsidRPr="0035160F">
        <w:t>windows</w:t>
      </w:r>
      <w:r w:rsidRPr="0035160F">
        <w:t xml:space="preserve"> and folders</w:t>
      </w:r>
      <w:r w:rsidR="00185A88" w:rsidRPr="0035160F">
        <w:t>.</w:t>
      </w:r>
      <w:r w:rsidRPr="0035160F">
        <w:t xml:space="preserve"> </w:t>
      </w:r>
      <w:r w:rsidR="00B27F4E" w:rsidRPr="0035160F">
        <w:t xml:space="preserve">You also know </w:t>
      </w:r>
      <w:r w:rsidR="001470C0" w:rsidRPr="0035160F">
        <w:t>menus</w:t>
      </w:r>
      <w:r w:rsidR="0039219A" w:rsidRPr="0035160F">
        <w:t xml:space="preserve"> and</w:t>
      </w:r>
      <w:r w:rsidR="001470C0" w:rsidRPr="0035160F">
        <w:t xml:space="preserve"> commands</w:t>
      </w:r>
      <w:r w:rsidR="0039219A" w:rsidRPr="0035160F">
        <w:t>, taskbar</w:t>
      </w:r>
      <w:r w:rsidR="004D2010" w:rsidRPr="0035160F">
        <w:t xml:space="preserve"> and function keys. </w:t>
      </w:r>
      <w:r w:rsidR="00C54DFF" w:rsidRPr="0035160F">
        <w:t>Additionally, you know the status line and the icons.</w:t>
      </w:r>
    </w:p>
    <w:p w14:paraId="071FBE43" w14:textId="33C87A74" w:rsidR="004445C4" w:rsidRPr="0035160F" w:rsidRDefault="00203479" w:rsidP="00203479">
      <w:pPr>
        <w:pStyle w:val="KehystettyTekstiLeft"/>
      </w:pPr>
      <w:r>
        <w:br/>
      </w:r>
      <w:r w:rsidR="0089568F">
        <w:rPr>
          <w:noProof/>
          <w:lang w:val="fi-FI"/>
        </w:rPr>
        <mc:AlternateContent>
          <mc:Choice Requires="wps">
            <w:drawing>
              <wp:anchor distT="0" distB="0" distL="114300" distR="114300" simplePos="0" relativeHeight="251525120" behindDoc="0" locked="0" layoutInCell="1" allowOverlap="1" wp14:editId="3906828D">
                <wp:simplePos x="0" y="0"/>
                <wp:positionH relativeFrom="column">
                  <wp:posOffset>4382770</wp:posOffset>
                </wp:positionH>
                <wp:positionV relativeFrom="paragraph">
                  <wp:posOffset>85090</wp:posOffset>
                </wp:positionV>
                <wp:extent cx="1440180" cy="288290"/>
                <wp:effectExtent l="6985" t="6985" r="172085" b="285750"/>
                <wp:wrapNone/>
                <wp:docPr id="2323" name="AutoShape 6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105292"/>
                            <a:gd name="adj3" fmla="val 39648"/>
                            <a:gd name="adj4" fmla="val 106528"/>
                            <a:gd name="adj5" fmla="val 196694"/>
                            <a:gd name="adj6" fmla="val 111551"/>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4E7B16AE" w14:textId="77777777" w:rsidR="00A70206" w:rsidRDefault="00A70206" w:rsidP="002F5225">
                            <w:pPr>
                              <w:jc w:val="center"/>
                            </w:pPr>
                            <w:r>
                              <w:t>Sidebar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615" o:spid="_x0000_s1026" type="#_x0000_t48" style="position:absolute;margin-left:345.1pt;margin-top:6.7pt;width:113.4pt;height:22.7pt;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" adj="24095,42486,23010,8564,22743,8564" strokecolor="#215a99">
                <v:textbox>
                  <w:txbxContent>
                    <w:p w14:paraId="4E7B16AE" w14:textId="77777777" w:rsidR="00A70206" w:rsidRDefault="00A70206" w:rsidP="002F5225">
                      <w:pPr>
                        <w:jc w:val="center"/>
                      </w:pPr>
                      <w:r>
                        <w:t>Sidebar</w:t>
                      </w:r>
                    </w:p>
                  </w:txbxContent>
                </v:textbox>
                <o:callout v:ext="edit" minusx="t" minusy="t"/>
              </v:shape>
            </w:pict>
          </mc:Fallback>
        </mc:AlternateContent>
      </w:r>
      <w:r w:rsidR="0089568F">
        <w:rPr>
          <w:noProof/>
          <w:lang w:val="fi-FI"/>
        </w:rPr>
        <mc:AlternateContent>
          <mc:Choice Requires="wps">
            <w:drawing>
              <wp:anchor distT="0" distB="0" distL="114300" distR="114300" simplePos="0" relativeHeight="251524096" behindDoc="0" locked="0" layoutInCell="1" allowOverlap="1" wp14:editId="309D6E47">
                <wp:simplePos x="0" y="0"/>
                <wp:positionH relativeFrom="column">
                  <wp:posOffset>454660</wp:posOffset>
                </wp:positionH>
                <wp:positionV relativeFrom="paragraph">
                  <wp:posOffset>85090</wp:posOffset>
                </wp:positionV>
                <wp:extent cx="1440180" cy="288290"/>
                <wp:effectExtent l="250825" t="6985" r="13970" b="190500"/>
                <wp:wrapNone/>
                <wp:docPr id="2322" name="AutoShape 6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10977"/>
                            <a:gd name="adj5" fmla="val 162556"/>
                            <a:gd name="adj6" fmla="val -17065"/>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7B61E39" w14:textId="77777777" w:rsidR="00A70206" w:rsidRDefault="00A70206" w:rsidP="002F5225">
                            <w:pPr>
                              <w:jc w:val="center"/>
                            </w:pPr>
                            <w:r>
                              <w:t>Recycle Bin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14" o:spid="_x0000_s1027" type="#_x0000_t48" style="position:absolute;margin-left:35.8pt;margin-top:6.7pt;width:113.4pt;height:22.7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" adj="-3686,35112,-2371,8564,-1143,8564" strokecolor="#215a99">
                <v:textbox>
                  <w:txbxContent>
                    <w:p w14:paraId="27B61E39" w14:textId="77777777" w:rsidR="00A70206" w:rsidRDefault="00A70206" w:rsidP="002F5225">
                      <w:pPr>
                        <w:jc w:val="center"/>
                      </w:pPr>
                      <w:r>
                        <w:t>Recycle Bin</w:t>
                      </w:r>
                    </w:p>
                  </w:txbxContent>
                </v:textbox>
                <o:callout v:ext="edit" minusy="t"/>
              </v:shape>
            </w:pict>
          </mc:Fallback>
        </mc:AlternateContent>
      </w:r>
      <w:r w:rsidR="0089568F">
        <w:rPr>
          <w:noProof/>
          <w:lang w:val="fi-FI"/>
        </w:rPr>
        <mc:AlternateContent>
          <mc:Choice Requires="wps">
            <w:drawing>
              <wp:anchor distT="0" distB="0" distL="114300" distR="114300" simplePos="0" relativeHeight="251526144" behindDoc="0" locked="0" layoutInCell="1" allowOverlap="1" wp14:editId="30C6B1F0">
                <wp:simplePos x="0" y="0"/>
                <wp:positionH relativeFrom="column">
                  <wp:posOffset>2441575</wp:posOffset>
                </wp:positionH>
                <wp:positionV relativeFrom="paragraph">
                  <wp:posOffset>85090</wp:posOffset>
                </wp:positionV>
                <wp:extent cx="1440180" cy="288290"/>
                <wp:effectExtent l="8890" t="6985" r="360680" b="485775"/>
                <wp:wrapNone/>
                <wp:docPr id="2321" name="AutoShape 6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105292"/>
                            <a:gd name="adj3" fmla="val 39648"/>
                            <a:gd name="adj4" fmla="val 109037"/>
                            <a:gd name="adj5" fmla="val 263875"/>
                            <a:gd name="adj6" fmla="val 124384"/>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11C82F8" w14:textId="77777777" w:rsidR="00A70206" w:rsidRDefault="00A70206" w:rsidP="002F5225">
                            <w:pPr>
                              <w:jc w:val="center"/>
                            </w:pPr>
                            <w:r>
                              <w:t>Desktop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16" o:spid="_x0000_s1028" type="#_x0000_t48" style="position:absolute;margin-left:192.25pt;margin-top:6.7pt;width:113.4pt;height:22.7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" adj="26867,56997,23552,8564,22743,8564" strokecolor="#215a99">
                <v:textbox>
                  <w:txbxContent>
                    <w:p w14:paraId="211C82F8" w14:textId="77777777" w:rsidR="00A70206" w:rsidRDefault="00A70206" w:rsidP="002F5225">
                      <w:pPr>
                        <w:jc w:val="center"/>
                      </w:pPr>
                      <w:r>
                        <w:t>Desktop</w:t>
                      </w:r>
                    </w:p>
                  </w:txbxContent>
                </v:textbox>
                <o:callout v:ext="edit" minusx="t" minusy="t"/>
              </v:shape>
            </w:pict>
          </mc:Fallback>
        </mc:AlternateContent>
      </w:r>
    </w:p>
    <w:p w14:paraId="67D2C40A" w14:textId="0A04E44F" w:rsidR="00813A91" w:rsidRPr="0035160F" w:rsidRDefault="002629C5" w:rsidP="00203479">
      <w:pPr>
        <w:pStyle w:val="KehystettyTekstiLeft"/>
      </w:pPr>
      <w:r>
        <w:rPr>
          <w:noProof/>
          <w:lang w:val="fi-FI"/>
        </w:rPr>
        <w:drawing>
          <wp:anchor distT="0" distB="0" distL="114300" distR="114300" simplePos="0" relativeHeight="251512832" behindDoc="0" locked="0" layoutInCell="1" allowOverlap="1" wp14:editId="52FABB2D">
            <wp:simplePos x="0" y="0"/>
            <wp:positionH relativeFrom="column">
              <wp:posOffset>17145</wp:posOffset>
            </wp:positionH>
            <wp:positionV relativeFrom="paragraph">
              <wp:posOffset>4726940</wp:posOffset>
            </wp:positionV>
            <wp:extent cx="6263640" cy="159385"/>
            <wp:effectExtent l="19050" t="0" r="3810" b="0"/>
            <wp:wrapNone/>
            <wp:docPr id="21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screen">
                      <a:clrChange>
                        <a:clrFrom>
                          <a:srgbClr xmlns:a14="http://schemas.microsoft.com/office/drawing/2010/main" val="FFFFFF" mc:Ignorable=""/>
                        </a:clrFrom>
                        <a:clrTo>
                          <a:srgbClr xmlns:a14="http://schemas.microsoft.com/office/drawing/2010/main" val="FFFFFF" mc:Ignorable="">
                            <a:alpha val="0"/>
                          </a:srgbClr>
                        </a:clrTo>
                      </a:clrChange>
                    </a:blip>
                    <a:srcRect/>
                    <a:stretch>
                      <a:fillRect/>
                    </a:stretch>
                  </pic:blipFill>
                  <pic:spPr bwMode="auto">
                    <a:xfrm>
                      <a:off x="0" y="0"/>
                      <a:ext cx="6263640" cy="159385"/>
                    </a:xfrm>
                    <a:prstGeom prst="rect">
                      <a:avLst/>
                    </a:prstGeom>
                    <a:noFill/>
                    <a:ln w="9525">
                      <a:noFill/>
                      <a:miter lim="800000"/>
                      <a:headEnd/>
                      <a:tailEnd/>
                    </a:ln>
                  </pic:spPr>
                </pic:pic>
              </a:graphicData>
            </a:graphic>
          </wp:anchor>
        </w:drawing>
      </w:r>
      <w:r>
        <w:rPr>
          <w:noProof/>
          <w:lang w:val="fi-FI"/>
        </w:rPr>
        <w:drawing>
          <wp:anchor distT="0" distB="0" distL="114300" distR="114300" simplePos="0" relativeHeight="251590656" behindDoc="0" locked="0" layoutInCell="1" allowOverlap="1" wp14:editId="77EB88D5">
            <wp:simplePos x="0" y="0"/>
            <wp:positionH relativeFrom="column">
              <wp:posOffset>48260</wp:posOffset>
            </wp:positionH>
            <wp:positionV relativeFrom="paragraph">
              <wp:posOffset>4701540</wp:posOffset>
            </wp:positionV>
            <wp:extent cx="230505" cy="227330"/>
            <wp:effectExtent l="0" t="0" r="0" b="0"/>
            <wp:wrapNone/>
            <wp:docPr id="2181" name="Kuva 1144" descr="Office painik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144" descr="Office painike 2"/>
                    <pic:cNvPicPr>
                      <a:picLocks noChangeAspect="1" noChangeArrowheads="1"/>
                    </pic:cNvPicPr>
                  </pic:nvPicPr>
                  <pic:blipFill>
                    <a:blip r:embed="rId20" cstate="screen"/>
                    <a:srcRect/>
                    <a:stretch>
                      <a:fillRect/>
                    </a:stretch>
                  </pic:blipFill>
                  <pic:spPr bwMode="auto">
                    <a:xfrm>
                      <a:off x="0" y="0"/>
                      <a:ext cx="230505" cy="227330"/>
                    </a:xfrm>
                    <a:prstGeom prst="rect">
                      <a:avLst/>
                    </a:prstGeom>
                    <a:noFill/>
                    <a:ln w="9525">
                      <a:noFill/>
                      <a:miter lim="800000"/>
                      <a:headEnd/>
                      <a:tailEnd/>
                    </a:ln>
                  </pic:spPr>
                </pic:pic>
              </a:graphicData>
            </a:graphic>
          </wp:anchor>
        </w:drawing>
      </w:r>
      <w:r w:rsidR="0089568F">
        <w:rPr>
          <w:noProof/>
          <w:lang w:val="fi-FI"/>
        </w:rPr>
        <mc:AlternateContent>
          <mc:Choice Requires="wps">
            <w:drawing>
              <wp:anchor distT="0" distB="0" distL="114300" distR="114300" simplePos="0" relativeHeight="251530240" behindDoc="0" locked="0" layoutInCell="1" allowOverlap="1" wp14:editId="55FDF09F">
                <wp:simplePos x="0" y="0"/>
                <wp:positionH relativeFrom="column">
                  <wp:posOffset>410845</wp:posOffset>
                </wp:positionH>
                <wp:positionV relativeFrom="paragraph">
                  <wp:posOffset>3516630</wp:posOffset>
                </wp:positionV>
                <wp:extent cx="1440180" cy="288290"/>
                <wp:effectExtent l="226060" t="12700" r="10160" b="718185"/>
                <wp:wrapNone/>
                <wp:docPr id="2320" name="AutoShape 6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9875"/>
                            <a:gd name="adj5" fmla="val 346477"/>
                            <a:gd name="adj6" fmla="val -14769"/>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6C30904C" w14:textId="77777777" w:rsidR="00A70206" w:rsidRDefault="00A70206" w:rsidP="002F5225">
                            <w:pPr>
                              <w:jc w:val="center"/>
                            </w:pPr>
                            <w:r>
                              <w:t>All Programs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20" o:spid="_x0000_s1029" type="#_x0000_t48" style="position:absolute;margin-left:32.35pt;margin-top:276.9pt;width:113.4pt;height:22.7pt;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" adj="-3190,74839,-2133,8564,-1143,8564" strokecolor="#215a99">
                <v:textbox>
                  <w:txbxContent>
                    <w:p w14:paraId="6C30904C" w14:textId="77777777" w:rsidR="00A70206" w:rsidRDefault="00A70206" w:rsidP="002F5225">
                      <w:pPr>
                        <w:jc w:val="center"/>
                      </w:pPr>
                      <w:r>
                        <w:t>All Programs</w:t>
                      </w:r>
                    </w:p>
                  </w:txbxContent>
                </v:textbox>
                <o:callout v:ext="edit" minusy="t"/>
              </v:shape>
            </w:pict>
          </mc:Fallback>
        </mc:AlternateContent>
      </w:r>
      <w:r w:rsidR="0089568F">
        <w:rPr>
          <w:noProof/>
          <w:lang w:val="fi-FI"/>
        </w:rPr>
        <mc:AlternateContent>
          <mc:Choice Requires="wps">
            <w:drawing>
              <wp:anchor distT="0" distB="0" distL="114300" distR="114300" simplePos="0" relativeHeight="251527168" behindDoc="0" locked="0" layoutInCell="1" allowOverlap="1" wp14:editId="6655B6AA">
                <wp:simplePos x="0" y="0"/>
                <wp:positionH relativeFrom="column">
                  <wp:posOffset>2793365</wp:posOffset>
                </wp:positionH>
                <wp:positionV relativeFrom="paragraph">
                  <wp:posOffset>803910</wp:posOffset>
                </wp:positionV>
                <wp:extent cx="1440180" cy="288290"/>
                <wp:effectExtent l="1922780" t="5080" r="8890" b="1297305"/>
                <wp:wrapNone/>
                <wp:docPr id="2319" name="AutoShape 6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38977"/>
                            <a:gd name="adj5" fmla="val 545375"/>
                            <a:gd name="adj6" fmla="val -132894"/>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49347D79" w14:textId="77777777" w:rsidR="00A70206" w:rsidRDefault="00A70206" w:rsidP="002F5225">
                            <w:pPr>
                              <w:jc w:val="center"/>
                            </w:pPr>
                            <w:r>
                              <w:t>Start Menu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17" o:spid="_x0000_s1030" type="#_x0000_t48" style="position:absolute;margin-left:219.95pt;margin-top:63.3pt;width:113.4pt;height:22.7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" adj="-28705,117801,-8419,8564,-1143,8564" strokecolor="#215a99">
                <v:textbox>
                  <w:txbxContent>
                    <w:p w14:paraId="49347D79" w14:textId="77777777" w:rsidR="00A70206" w:rsidRDefault="00A70206" w:rsidP="002F5225">
                      <w:pPr>
                        <w:jc w:val="center"/>
                      </w:pPr>
                      <w:r>
                        <w:t>Start Menu</w:t>
                      </w:r>
                    </w:p>
                  </w:txbxContent>
                </v:textbox>
                <o:callout v:ext="edit" minusy="t"/>
              </v:shape>
            </w:pict>
          </mc:Fallback>
        </mc:AlternateContent>
      </w:r>
      <w:r w:rsidR="0089568F">
        <w:rPr>
          <w:noProof/>
          <w:lang w:val="fi-FI"/>
        </w:rPr>
        <mc:AlternateContent>
          <mc:Choice Requires="wps">
            <w:drawing>
              <wp:anchor distT="0" distB="0" distL="114300" distR="114300" simplePos="0" relativeHeight="251529216" behindDoc="0" locked="0" layoutInCell="1" allowOverlap="1" wp14:editId="1B01974B">
                <wp:simplePos x="0" y="0"/>
                <wp:positionH relativeFrom="column">
                  <wp:posOffset>2050415</wp:posOffset>
                </wp:positionH>
                <wp:positionV relativeFrom="paragraph">
                  <wp:posOffset>4323715</wp:posOffset>
                </wp:positionV>
                <wp:extent cx="1440180" cy="292735"/>
                <wp:effectExtent l="1408430" t="10160" r="8890" b="182880"/>
                <wp:wrapNone/>
                <wp:docPr id="2318" name="AutoShape 6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92735"/>
                        </a:xfrm>
                        <a:prstGeom prst="borderCallout2">
                          <a:avLst>
                            <a:gd name="adj1" fmla="val 39046"/>
                            <a:gd name="adj2" fmla="val -5292"/>
                            <a:gd name="adj3" fmla="val 39046"/>
                            <a:gd name="adj4" fmla="val -24824"/>
                            <a:gd name="adj5" fmla="val 159218"/>
                            <a:gd name="adj6" fmla="val -97444"/>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0A2B2EEF" w14:textId="77777777" w:rsidR="00A70206" w:rsidRDefault="00A70206" w:rsidP="002F5225">
                            <w:pPr>
                              <w:jc w:val="center"/>
                            </w:pPr>
                            <w:r>
                              <w:t>Shortcut icons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19" o:spid="_x0000_s1031" type="#_x0000_t48" style="position:absolute;margin-left:161.45pt;margin-top:340.45pt;width:113.4pt;height:23.05pt;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" adj="-21048,34391,-5362,8434,-1143,8434" strokecolor="#215a99">
                <v:textbox>
                  <w:txbxContent>
                    <w:p w14:paraId="0A2B2EEF" w14:textId="77777777" w:rsidR="00A70206" w:rsidRDefault="00A70206" w:rsidP="002F5225">
                      <w:pPr>
                        <w:jc w:val="center"/>
                      </w:pPr>
                      <w:r>
                        <w:t>Shortcut icons</w:t>
                      </w:r>
                    </w:p>
                  </w:txbxContent>
                </v:textbox>
                <o:callout v:ext="edit" minusy="t"/>
              </v:shape>
            </w:pict>
          </mc:Fallback>
        </mc:AlternateContent>
      </w:r>
      <w:r w:rsidR="0089568F">
        <w:rPr>
          <w:noProof/>
          <w:lang w:val="fi-FI"/>
        </w:rPr>
        <mc:AlternateContent>
          <mc:Choice Requires="wps">
            <w:drawing>
              <wp:anchor distT="0" distB="0" distL="114300" distR="114300" simplePos="0" relativeHeight="251532288" behindDoc="0" locked="0" layoutInCell="1" allowOverlap="1" wp14:editId="46632F9E">
                <wp:simplePos x="0" y="0"/>
                <wp:positionH relativeFrom="column">
                  <wp:posOffset>3938270</wp:posOffset>
                </wp:positionH>
                <wp:positionV relativeFrom="paragraph">
                  <wp:posOffset>3979545</wp:posOffset>
                </wp:positionV>
                <wp:extent cx="1296035" cy="288290"/>
                <wp:effectExtent l="495935" t="8890" r="8255" b="541020"/>
                <wp:wrapNone/>
                <wp:docPr id="2317" name="AutoShape 6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96035" cy="288290"/>
                        </a:xfrm>
                        <a:prstGeom prst="borderCallout2">
                          <a:avLst>
                            <a:gd name="adj1" fmla="val 39648"/>
                            <a:gd name="adj2" fmla="val -5880"/>
                            <a:gd name="adj3" fmla="val 39648"/>
                            <a:gd name="adj4" fmla="val -18861"/>
                            <a:gd name="adj5" fmla="val 284361"/>
                            <a:gd name="adj6" fmla="val -37190"/>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5F6F5F29" w14:textId="77777777" w:rsidR="00A70206" w:rsidRDefault="00A70206" w:rsidP="002F5225">
                            <w:pPr>
                              <w:jc w:val="center"/>
                            </w:pPr>
                            <w:r>
                              <w:t>Taskbar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22" o:spid="_x0000_s1032" type="#_x0000_t48" style="position:absolute;margin-left:310.1pt;margin-top:313.35pt;width:102.05pt;height:22.7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" adj="-8033,61422,-4074,8564,-1270,8564" strokecolor="#215a99">
                <v:textbox>
                  <w:txbxContent>
                    <w:p w14:paraId="5F6F5F29" w14:textId="77777777" w:rsidR="00A70206" w:rsidRDefault="00A70206" w:rsidP="002F5225">
                      <w:pPr>
                        <w:jc w:val="center"/>
                      </w:pPr>
                      <w:r>
                        <w:t>Taskbar</w:t>
                      </w:r>
                    </w:p>
                  </w:txbxContent>
                </v:textbox>
                <o:callout v:ext="edit" minusy="t"/>
              </v:shape>
            </w:pict>
          </mc:Fallback>
        </mc:AlternateContent>
      </w:r>
      <w:r w:rsidR="0089568F">
        <w:rPr>
          <w:noProof/>
          <w:lang w:val="fi-FI"/>
        </w:rPr>
        <mc:AlternateContent>
          <mc:Choice Requires="wps">
            <w:drawing>
              <wp:anchor distT="0" distB="0" distL="114300" distR="114300" simplePos="0" relativeHeight="251534336" behindDoc="0" locked="0" layoutInCell="1" allowOverlap="1" wp14:editId="2C1F52ED">
                <wp:simplePos x="0" y="0"/>
                <wp:positionH relativeFrom="column">
                  <wp:posOffset>3938270</wp:posOffset>
                </wp:positionH>
                <wp:positionV relativeFrom="paragraph">
                  <wp:posOffset>4408170</wp:posOffset>
                </wp:positionV>
                <wp:extent cx="1296035" cy="288290"/>
                <wp:effectExtent l="10160" t="8890" r="522605" b="74295"/>
                <wp:wrapNone/>
                <wp:docPr id="2316" name="AutoShape 6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96035" cy="288290"/>
                        </a:xfrm>
                        <a:prstGeom prst="borderCallout2">
                          <a:avLst>
                            <a:gd name="adj1" fmla="val 39648"/>
                            <a:gd name="adj2" fmla="val 105880"/>
                            <a:gd name="adj3" fmla="val 39648"/>
                            <a:gd name="adj4" fmla="val 122292"/>
                            <a:gd name="adj5" fmla="val 122468"/>
                            <a:gd name="adj6" fmla="val 139685"/>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4B189DD0" w14:textId="77777777" w:rsidR="00A70206" w:rsidRDefault="00A70206" w:rsidP="000061CB">
                            <w:pPr>
                              <w:jc w:val="center"/>
                            </w:pPr>
                            <w:r>
                              <w:t>Notification area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24" o:spid="_x0000_s1033" type="#_x0000_t48" style="position:absolute;margin-left:310.1pt;margin-top:347.1pt;width:102.05pt;height:22.7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" adj="30172,26453,26415,8564,22870,8564" strokecolor="#215a99">
                <v:textbox>
                  <w:txbxContent>
                    <w:p w14:paraId="4B189DD0" w14:textId="77777777" w:rsidR="00A70206" w:rsidRDefault="00A70206" w:rsidP="000061CB">
                      <w:pPr>
                        <w:jc w:val="center"/>
                      </w:pPr>
                      <w:r>
                        <w:t>Notification area</w:t>
                      </w:r>
                    </w:p>
                  </w:txbxContent>
                </v:textbox>
                <o:callout v:ext="edit" minusx="t" minusy="t"/>
              </v:shape>
            </w:pict>
          </mc:Fallback>
        </mc:AlternateContent>
      </w:r>
      <w:r w:rsidR="0089568F">
        <w:rPr>
          <w:noProof/>
          <w:lang w:val="fi-FI"/>
        </w:rPr>
        <mc:AlternateContent>
          <mc:Choice Requires="wps">
            <w:drawing>
              <wp:anchor distT="0" distB="0" distL="114300" distR="114300" simplePos="0" relativeHeight="251675648" behindDoc="0" locked="0" layoutInCell="1" allowOverlap="1" wp14:editId="0B834309">
                <wp:simplePos x="0" y="0"/>
                <wp:positionH relativeFrom="column">
                  <wp:posOffset>2793365</wp:posOffset>
                </wp:positionH>
                <wp:positionV relativeFrom="paragraph">
                  <wp:posOffset>3388995</wp:posOffset>
                </wp:positionV>
                <wp:extent cx="1440180" cy="288290"/>
                <wp:effectExtent l="1179830" t="8890" r="8890" b="340995"/>
                <wp:wrapNone/>
                <wp:docPr id="2315" name="AutoShape 14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21648"/>
                            <a:gd name="adj5" fmla="val 215861"/>
                            <a:gd name="adj6" fmla="val -81569"/>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4A19BFD0" w14:textId="77777777" w:rsidR="00A70206" w:rsidRDefault="00A70206" w:rsidP="002F5225">
                            <w:pPr>
                              <w:jc w:val="center"/>
                            </w:pPr>
                            <w:r>
                              <w:t>Control Panel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69" o:spid="_x0000_s1034" type="#_x0000_t48" style="position:absolute;margin-left:219.95pt;margin-top:266.85pt;width:113.4pt;height:22.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" adj="-17619,46626,-4676,8564,-1143,8564" strokecolor="#215a99">
                <v:textbox>
                  <w:txbxContent>
                    <w:p w14:paraId="4A19BFD0" w14:textId="77777777" w:rsidR="00A70206" w:rsidRDefault="00A70206" w:rsidP="002F5225">
                      <w:pPr>
                        <w:jc w:val="center"/>
                      </w:pPr>
                      <w:r>
                        <w:t>Control Panel</w:t>
                      </w:r>
                    </w:p>
                  </w:txbxContent>
                </v:textbox>
                <o:callout v:ext="edit" minusy="t"/>
              </v:shape>
            </w:pict>
          </mc:Fallback>
        </mc:AlternateContent>
      </w:r>
      <w:r>
        <w:rPr>
          <w:noProof/>
          <w:lang w:val="fi-FI"/>
        </w:rPr>
        <w:drawing>
          <wp:anchor distT="0" distB="0" distL="114300" distR="114300" simplePos="0" relativeHeight="251592704" behindDoc="0" locked="0" layoutInCell="1" allowOverlap="1" wp14:editId="21ED4B44">
            <wp:simplePos x="0" y="0"/>
            <wp:positionH relativeFrom="column">
              <wp:posOffset>132715</wp:posOffset>
            </wp:positionH>
            <wp:positionV relativeFrom="paragraph">
              <wp:posOffset>4808855</wp:posOffset>
            </wp:positionV>
            <wp:extent cx="178435" cy="263525"/>
            <wp:effectExtent l="19050" t="0" r="0" b="0"/>
            <wp:wrapNone/>
            <wp:docPr id="2180" name="Kuva 1045" descr="Nuoliosoi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045" descr="Nuoliosoitin"/>
                    <pic:cNvPicPr>
                      <a:picLocks noChangeAspect="1" noChangeArrowheads="1"/>
                    </pic:cNvPicPr>
                  </pic:nvPicPr>
                  <pic:blipFill>
                    <a:blip r:embed="rId21" cstate="screen">
                      <a:clrChange>
                        <a:clrFrom>
                          <a:srgbClr xmlns:a14="http://schemas.microsoft.com/office/drawing/2010/main" val="FFFFFF" mc:Ignorable=""/>
                        </a:clrFrom>
                        <a:clrTo>
                          <a:srgbClr xmlns:a14="http://schemas.microsoft.com/office/drawing/2010/main" val="FFFFFF" mc:Ignorable="">
                            <a:alpha val="0"/>
                          </a:srgbClr>
                        </a:clrTo>
                      </a:clrChange>
                    </a:blip>
                    <a:srcRect/>
                    <a:stretch>
                      <a:fillRect/>
                    </a:stretch>
                  </pic:blipFill>
                  <pic:spPr bwMode="auto">
                    <a:xfrm>
                      <a:off x="0" y="0"/>
                      <a:ext cx="178435" cy="263525"/>
                    </a:xfrm>
                    <a:prstGeom prst="rect">
                      <a:avLst/>
                    </a:prstGeom>
                    <a:noFill/>
                    <a:ln w="9525">
                      <a:noFill/>
                      <a:miter lim="800000"/>
                      <a:headEnd/>
                      <a:tailEnd/>
                    </a:ln>
                  </pic:spPr>
                </pic:pic>
              </a:graphicData>
            </a:graphic>
          </wp:anchor>
        </w:drawing>
      </w:r>
      <w:r w:rsidR="0089568F">
        <w:rPr>
          <w:noProof/>
          <w:lang w:val="fi-FI"/>
        </w:rPr>
        <mc:AlternateContent>
          <mc:Choice Requires="wps">
            <w:drawing>
              <wp:anchor distT="0" distB="0" distL="114300" distR="114300" simplePos="0" relativeHeight="251674624" behindDoc="0" locked="0" layoutInCell="1" allowOverlap="1" wp14:editId="1B7C5EB5">
                <wp:simplePos x="0" y="0"/>
                <wp:positionH relativeFrom="column">
                  <wp:posOffset>2793365</wp:posOffset>
                </wp:positionH>
                <wp:positionV relativeFrom="paragraph">
                  <wp:posOffset>1572260</wp:posOffset>
                </wp:positionV>
                <wp:extent cx="1440180" cy="288290"/>
                <wp:effectExtent l="1665605" t="11430" r="8890" b="614680"/>
                <wp:wrapNone/>
                <wp:docPr id="2314" name="AutoShape 14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59347"/>
                            <a:gd name="adj5" fmla="val 310574"/>
                            <a:gd name="adj6" fmla="val -115079"/>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3212601C" w14:textId="77777777" w:rsidR="00A70206" w:rsidRDefault="00A70206" w:rsidP="002F5225">
                            <w:pPr>
                              <w:jc w:val="center"/>
                            </w:pPr>
                            <w:r>
                              <w:t>Installed programs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68" o:spid="_x0000_s1035" type="#_x0000_t48" style="position:absolute;margin-left:219.95pt;margin-top:123.8pt;width:113.4pt;height:2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" adj="-24857,67084,-12819,8564,-1143,8564" strokecolor="#215a99">
                <v:textbox>
                  <w:txbxContent>
                    <w:p w14:paraId="3212601C" w14:textId="77777777" w:rsidR="00A70206" w:rsidRDefault="00A70206" w:rsidP="002F5225">
                      <w:pPr>
                        <w:jc w:val="center"/>
                      </w:pPr>
                      <w:r>
                        <w:t>Installed programs</w:t>
                      </w:r>
                    </w:p>
                  </w:txbxContent>
                </v:textbox>
                <o:callout v:ext="edit" minusy="t"/>
              </v:shape>
            </w:pict>
          </mc:Fallback>
        </mc:AlternateContent>
      </w:r>
      <w:r w:rsidR="0089568F">
        <w:rPr>
          <w:noProof/>
          <w:lang w:val="fi-FI"/>
        </w:rPr>
        <mc:AlternateContent>
          <mc:Choice Requires="wps">
            <w:drawing>
              <wp:anchor distT="0" distB="0" distL="114300" distR="114300" simplePos="0" relativeHeight="251571200" behindDoc="0" locked="0" layoutInCell="1" allowOverlap="1" wp14:editId="133B1C55">
                <wp:simplePos x="0" y="0"/>
                <wp:positionH relativeFrom="column">
                  <wp:posOffset>2793365</wp:posOffset>
                </wp:positionH>
                <wp:positionV relativeFrom="paragraph">
                  <wp:posOffset>2442845</wp:posOffset>
                </wp:positionV>
                <wp:extent cx="1440180" cy="467995"/>
                <wp:effectExtent l="1694180" t="5715" r="8890" b="12065"/>
                <wp:wrapNone/>
                <wp:docPr id="2313" name="AutoShape 8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467995"/>
                        </a:xfrm>
                        <a:prstGeom prst="borderCallout2">
                          <a:avLst>
                            <a:gd name="adj1" fmla="val 24421"/>
                            <a:gd name="adj2" fmla="val -5292"/>
                            <a:gd name="adj3" fmla="val 24421"/>
                            <a:gd name="adj4" fmla="val -60185"/>
                            <a:gd name="adj5" fmla="val 93759"/>
                            <a:gd name="adj6" fmla="val -116667"/>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9F4F984" w14:textId="77777777" w:rsidR="00A70206" w:rsidRDefault="00A70206" w:rsidP="002F5225">
                            <w:pPr>
                              <w:jc w:val="center"/>
                            </w:pPr>
                            <w:r>
                              <w:t>Recently opened programs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51" o:spid="_x0000_s1036" type="#_x0000_t48" style="position:absolute;margin-left:219.95pt;margin-top:192.35pt;width:113.4pt;height:36.8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" adj="-25200,20252,-13000,5275,-1143,5275" strokecolor="#215a99">
                <v:textbox>
                  <w:txbxContent>
                    <w:p w14:paraId="79F4F984" w14:textId="77777777" w:rsidR="00A70206" w:rsidRDefault="00A70206" w:rsidP="002F5225">
                      <w:pPr>
                        <w:jc w:val="center"/>
                      </w:pPr>
                      <w:r>
                        <w:t>Recently opened programs</w:t>
                      </w:r>
                    </w:p>
                  </w:txbxContent>
                </v:textbox>
                <o:callout v:ext="edit" minusy="t"/>
              </v:shape>
            </w:pict>
          </mc:Fallback>
        </mc:AlternateContent>
      </w:r>
      <w:r>
        <w:rPr>
          <w:noProof/>
          <w:lang w:val="fi-FI"/>
        </w:rPr>
        <w:drawing>
          <wp:inline distT="0" distB="0" distL="0" distR="0" wp14:editId="34D04D26">
            <wp:extent cx="6254115" cy="4894580"/>
            <wp:effectExtent l="19050" t="0" r="0" b="0"/>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6254115" cy="4894580"/>
                    </a:xfrm>
                    <a:prstGeom prst="rect">
                      <a:avLst/>
                    </a:prstGeom>
                    <a:noFill/>
                    <a:ln w="9525">
                      <a:noFill/>
                      <a:miter lim="800000"/>
                      <a:headEnd/>
                      <a:tailEnd/>
                    </a:ln>
                  </pic:spPr>
                </pic:pic>
              </a:graphicData>
            </a:graphic>
          </wp:inline>
        </w:drawing>
      </w:r>
    </w:p>
    <w:p w14:paraId="1BB79A36" w14:textId="2D0E7076" w:rsidR="0041309D" w:rsidRPr="00203479" w:rsidRDefault="00203479" w:rsidP="00203479">
      <w:pPr>
        <w:pStyle w:val="KehystettyTekstiLeft"/>
      </w:pPr>
      <w:r>
        <w:br/>
      </w:r>
      <w:r w:rsidR="0089568F">
        <w:rPr>
          <w:noProof/>
          <w:lang w:val="fi-FI"/>
        </w:rPr>
        <mc:AlternateContent>
          <mc:Choice Requires="wps">
            <w:drawing>
              <wp:anchor distT="0" distB="0" distL="114300" distR="114300" simplePos="0" relativeHeight="251762688" behindDoc="0" locked="0" layoutInCell="1" allowOverlap="1" wp14:editId="2BA909A2">
                <wp:simplePos x="0" y="0"/>
                <wp:positionH relativeFrom="column">
                  <wp:posOffset>433070</wp:posOffset>
                </wp:positionH>
                <wp:positionV relativeFrom="paragraph">
                  <wp:posOffset>-895985</wp:posOffset>
                </wp:positionV>
                <wp:extent cx="1440180" cy="288290"/>
                <wp:effectExtent l="248285" t="8890" r="6985" b="569595"/>
                <wp:wrapNone/>
                <wp:docPr id="2312" name="AutoShape 18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9657"/>
                            <a:gd name="adj5" fmla="val 294935"/>
                            <a:gd name="adj6" fmla="val -16269"/>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37AFBB17" w14:textId="77777777" w:rsidR="00BA2364" w:rsidRDefault="00BA2364" w:rsidP="002F5225">
                            <w:pPr>
                              <w:jc w:val="center"/>
                            </w:pPr>
                            <w:r>
                              <w:t>Cursor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96" o:spid="_x0000_s1037" type="#_x0000_t48" style="position:absolute;margin-left:34.1pt;margin-top:-70.55pt;width:113.4pt;height:22.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" adj="-3514,63706,-2086,8564,-1143,8564" strokecolor="#215a99">
                <v:textbox>
                  <w:txbxContent>
                    <w:p w14:paraId="37AFBB17" w14:textId="77777777" w:rsidR="00BA2364" w:rsidRDefault="00BA2364" w:rsidP="002F5225">
                      <w:pPr>
                        <w:jc w:val="center"/>
                      </w:pPr>
                      <w:r>
                        <w:t>Cursor</w:t>
                      </w:r>
                    </w:p>
                  </w:txbxContent>
                </v:textbox>
                <o:callout v:ext="edit" minusy="t"/>
              </v:shape>
            </w:pict>
          </mc:Fallback>
        </mc:AlternateContent>
      </w:r>
      <w:r w:rsidR="0089568F">
        <w:rPr>
          <w:noProof/>
          <w:lang w:val="fi-FI"/>
        </w:rPr>
        <mc:AlternateContent>
          <mc:Choice Requires="wps">
            <w:drawing>
              <wp:anchor distT="0" distB="0" distL="114300" distR="114300" simplePos="0" relativeHeight="251528192" behindDoc="0" locked="0" layoutInCell="1" allowOverlap="1" wp14:editId="3DA6FE69">
                <wp:simplePos x="0" y="0"/>
                <wp:positionH relativeFrom="column">
                  <wp:posOffset>433070</wp:posOffset>
                </wp:positionH>
                <wp:positionV relativeFrom="paragraph">
                  <wp:posOffset>196215</wp:posOffset>
                </wp:positionV>
                <wp:extent cx="1440180" cy="288290"/>
                <wp:effectExtent l="314960" t="320040" r="6985" b="10795"/>
                <wp:wrapNone/>
                <wp:docPr id="2311" name="AutoShape 6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16139"/>
                            <a:gd name="adj5" fmla="val -107708"/>
                            <a:gd name="adj6" fmla="val -21250"/>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5470B46F" w14:textId="77777777" w:rsidR="00A70206" w:rsidRDefault="00A70206" w:rsidP="002F5225">
                            <w:pPr>
                              <w:jc w:val="center"/>
                            </w:pPr>
                            <w:r>
                              <w:t xml:space="preserve">Start </w:t>
                            </w:r>
                            <w:r w:rsidR="001470C0">
                              <w:t>menu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18" o:spid="_x0000_s1038" type="#_x0000_t48" style="position:absolute;margin-left:34.1pt;margin-top:15.45pt;width:113.4pt;height:22.7pt;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" adj="-4590,-23265,-3486,8564,-1143,8564" strokecolor="#215a99">
                <v:textbox>
                  <w:txbxContent>
                    <w:p w14:paraId="5470B46F" w14:textId="77777777" w:rsidR="00A70206" w:rsidRDefault="00A70206" w:rsidP="002F5225">
                      <w:pPr>
                        <w:jc w:val="center"/>
                      </w:pPr>
                      <w:r>
                        <w:t xml:space="preserve">Start </w:t>
                      </w:r>
                      <w:r w:rsidR="001470C0">
                        <w:t>menu</w:t>
                      </w:r>
                    </w:p>
                  </w:txbxContent>
                </v:textbox>
              </v:shape>
            </w:pict>
          </mc:Fallback>
        </mc:AlternateContent>
      </w:r>
      <w:r w:rsidR="0089568F">
        <w:rPr>
          <w:noProof/>
          <w:lang w:val="fi-FI"/>
        </w:rPr>
        <mc:AlternateContent>
          <mc:Choice Requires="wps">
            <w:drawing>
              <wp:anchor distT="0" distB="0" distL="114300" distR="114300" simplePos="0" relativeHeight="251531264" behindDoc="0" locked="0" layoutInCell="1" allowOverlap="1" wp14:editId="65DD202E">
                <wp:simplePos x="0" y="0"/>
                <wp:positionH relativeFrom="column">
                  <wp:posOffset>2442210</wp:posOffset>
                </wp:positionH>
                <wp:positionV relativeFrom="paragraph">
                  <wp:posOffset>196215</wp:posOffset>
                </wp:positionV>
                <wp:extent cx="1440180" cy="288290"/>
                <wp:effectExtent l="809625" t="281940" r="7620" b="10795"/>
                <wp:wrapNone/>
                <wp:docPr id="2310" name="AutoShape 6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17903"/>
                            <a:gd name="adj5" fmla="val -93833"/>
                            <a:gd name="adj6" fmla="val -55333"/>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22B0196" w14:textId="77777777" w:rsidR="00A70206" w:rsidRDefault="00A70206" w:rsidP="002F5225">
                            <w:pPr>
                              <w:jc w:val="center"/>
                            </w:pPr>
                            <w:r>
                              <w:t>Open programs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21" o:spid="_x0000_s1039" type="#_x0000_t48" style="position:absolute;margin-left:192.3pt;margin-top:15.45pt;width:113.4pt;height:22.7pt;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" adj="-11952,-20268,-3867,8564,-1143,8564" strokecolor="#215a99">
                <v:textbox>
                  <w:txbxContent>
                    <w:p w14:paraId="222B0196" w14:textId="77777777" w:rsidR="00A70206" w:rsidRDefault="00A70206" w:rsidP="002F5225">
                      <w:pPr>
                        <w:jc w:val="center"/>
                      </w:pPr>
                      <w:r>
                        <w:t>Open programs</w:t>
                      </w:r>
                    </w:p>
                  </w:txbxContent>
                </v:textbox>
              </v:shape>
            </w:pict>
          </mc:Fallback>
        </mc:AlternateContent>
      </w:r>
      <w:r w:rsidR="0089568F">
        <w:rPr>
          <w:noProof/>
          <w:lang w:val="fi-FI"/>
        </w:rPr>
        <mc:AlternateContent>
          <mc:Choice Requires="wps">
            <w:drawing>
              <wp:anchor distT="0" distB="0" distL="114300" distR="114300" simplePos="0" relativeHeight="251533312" behindDoc="0" locked="0" layoutInCell="1" allowOverlap="1" wp14:editId="2C2455A0">
                <wp:simplePos x="0" y="0"/>
                <wp:positionH relativeFrom="column">
                  <wp:posOffset>4353560</wp:posOffset>
                </wp:positionH>
                <wp:positionV relativeFrom="paragraph">
                  <wp:posOffset>196215</wp:posOffset>
                </wp:positionV>
                <wp:extent cx="1440180" cy="288290"/>
                <wp:effectExtent l="6350" t="310515" r="334645" b="10795"/>
                <wp:wrapNone/>
                <wp:docPr id="2309" name="AutoShape 6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105292"/>
                            <a:gd name="adj3" fmla="val 39648"/>
                            <a:gd name="adj4" fmla="val 112259"/>
                            <a:gd name="adj5" fmla="val -103523"/>
                            <a:gd name="adj6" fmla="val 122796"/>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07133C21" w14:textId="77777777" w:rsidR="00A70206" w:rsidRDefault="00A70206" w:rsidP="002F5225">
                            <w:pPr>
                              <w:jc w:val="center"/>
                            </w:pPr>
                            <w:r>
                              <w:t>Clock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23" o:spid="_x0000_s1040" type="#_x0000_t48" style="position:absolute;margin-left:342.8pt;margin-top:15.45pt;width:113.4pt;height:22.7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" adj="26524,-22361,24248,8564,22743,8564" strokecolor="#215a99">
                <v:textbox>
                  <w:txbxContent>
                    <w:p w14:paraId="07133C21" w14:textId="77777777" w:rsidR="00A70206" w:rsidRDefault="00A70206" w:rsidP="002F5225">
                      <w:pPr>
                        <w:jc w:val="center"/>
                      </w:pPr>
                      <w:r>
                        <w:t>Clock</w:t>
                      </w:r>
                    </w:p>
                  </w:txbxContent>
                </v:textbox>
                <o:callout v:ext="edit" minusx="t"/>
              </v:shape>
            </w:pict>
          </mc:Fallback>
        </mc:AlternateContent>
      </w:r>
    </w:p>
    <w:p w14:paraId="416E474A" w14:textId="77777777" w:rsidR="0041309D" w:rsidRPr="0035160F" w:rsidRDefault="001470C0" w:rsidP="00287363">
      <w:pPr>
        <w:pStyle w:val="CaptionNotBoldLeft"/>
      </w:pPr>
      <w:r w:rsidRPr="0035160F">
        <w:t xml:space="preserve">Figure </w:t>
      </w:r>
      <w:r w:rsidR="0035218D">
        <w:fldChar w:fldCharType="begin"/>
      </w:r>
      <w:r w:rsidR="0035218D">
        <w:instrText xml:space="preserve"> SEQ Figure \* ARABIC </w:instrText>
      </w:r>
      <w:r w:rsidR="0035218D">
        <w:fldChar w:fldCharType="separate"/>
      </w:r>
      <w:r w:rsidR="00BB4A35">
        <w:rPr>
          <w:noProof/>
        </w:rPr>
        <w:t>2</w:t>
      </w:r>
      <w:r w:rsidR="0035218D">
        <w:rPr>
          <w:noProof/>
        </w:rPr>
        <w:fldChar w:fldCharType="end"/>
      </w:r>
      <w:r w:rsidRPr="0035160F">
        <w:tab/>
      </w:r>
      <w:r w:rsidR="000742CA" w:rsidRPr="0035160F">
        <w:t xml:space="preserve">In the picture there is </w:t>
      </w:r>
      <w:r w:rsidR="00ED7A0F">
        <w:t xml:space="preserve">the </w:t>
      </w:r>
      <w:r w:rsidR="0041309D" w:rsidRPr="0035160F">
        <w:t>Windows</w:t>
      </w:r>
      <w:r w:rsidR="00435B3F" w:rsidRPr="00312EA0">
        <w:t xml:space="preserve"> </w:t>
      </w:r>
      <w:r w:rsidR="000742CA" w:rsidRPr="00312EA0">
        <w:t>desktop</w:t>
      </w:r>
      <w:r w:rsidR="004D6306" w:rsidRPr="00312EA0">
        <w:t xml:space="preserve"> and its objects (parts, elements).</w:t>
      </w:r>
      <w:r w:rsidR="001D4130" w:rsidRPr="00312EA0">
        <w:t xml:space="preserve"> </w:t>
      </w:r>
      <w:r w:rsidR="004D6306" w:rsidRPr="00312EA0">
        <w:t xml:space="preserve">At the bottom part of the window there is </w:t>
      </w:r>
      <w:r w:rsidR="00ED7A0F" w:rsidRPr="00312EA0">
        <w:t xml:space="preserve">the </w:t>
      </w:r>
      <w:r w:rsidR="00D67918" w:rsidRPr="0035160F">
        <w:t>T</w:t>
      </w:r>
      <w:r w:rsidR="00605BE4" w:rsidRPr="0035160F">
        <w:t>askbar</w:t>
      </w:r>
      <w:r w:rsidR="00605BE4" w:rsidRPr="00312EA0">
        <w:t xml:space="preserve"> </w:t>
      </w:r>
      <w:r w:rsidR="004D6306" w:rsidRPr="00312EA0">
        <w:t xml:space="preserve">and </w:t>
      </w:r>
      <w:r w:rsidR="00ED7A0F" w:rsidRPr="00312EA0">
        <w:t xml:space="preserve">the </w:t>
      </w:r>
      <w:r w:rsidR="00605BE4" w:rsidRPr="0035160F">
        <w:t>Start</w:t>
      </w:r>
      <w:r w:rsidR="00605BE4" w:rsidRPr="00312EA0">
        <w:t xml:space="preserve"> </w:t>
      </w:r>
      <w:r w:rsidR="004D6306" w:rsidRPr="00312EA0">
        <w:t>menu. They are the key to use the o</w:t>
      </w:r>
      <w:r w:rsidR="004D6306" w:rsidRPr="00312EA0">
        <w:t>p</w:t>
      </w:r>
      <w:r w:rsidR="004D6306" w:rsidRPr="00312EA0">
        <w:t>erating system.</w:t>
      </w:r>
      <w:r w:rsidR="00D67918" w:rsidRPr="00312EA0">
        <w:t xml:space="preserve"> </w:t>
      </w:r>
      <w:r w:rsidR="004D6306" w:rsidRPr="00312EA0">
        <w:t xml:space="preserve">With the help of </w:t>
      </w:r>
      <w:r w:rsidR="00ED7A0F" w:rsidRPr="00312EA0">
        <w:t xml:space="preserve">the </w:t>
      </w:r>
      <w:r w:rsidR="00605BE4" w:rsidRPr="0035160F">
        <w:t>Start</w:t>
      </w:r>
      <w:r w:rsidR="00605BE4" w:rsidRPr="00312EA0">
        <w:t xml:space="preserve"> </w:t>
      </w:r>
      <w:r w:rsidR="004D6306" w:rsidRPr="00312EA0">
        <w:t>menu you can access</w:t>
      </w:r>
      <w:r w:rsidR="00ED7A0F" w:rsidRPr="00312EA0">
        <w:t xml:space="preserve"> the whole wide cyber world</w:t>
      </w:r>
      <w:r w:rsidR="0041309D" w:rsidRPr="00312EA0">
        <w:t xml:space="preserve"> (Internet Explorer</w:t>
      </w:r>
      <w:r w:rsidR="00C211DA" w:rsidRPr="00312EA0">
        <w:t xml:space="preserve"> </w:t>
      </w:r>
      <w:r w:rsidR="004D6306" w:rsidRPr="00312EA0">
        <w:t>program</w:t>
      </w:r>
      <w:r w:rsidR="0041309D" w:rsidRPr="00312EA0">
        <w:t>)</w:t>
      </w:r>
      <w:proofErr w:type="gramStart"/>
      <w:r w:rsidR="00E12748" w:rsidRPr="00312EA0">
        <w:t>,</w:t>
      </w:r>
      <w:proofErr w:type="gramEnd"/>
      <w:r w:rsidR="004D6306" w:rsidRPr="00312EA0">
        <w:t xml:space="preserve"> the Intranet of your workplace</w:t>
      </w:r>
      <w:r w:rsidR="001D4130" w:rsidRPr="00312EA0">
        <w:t xml:space="preserve"> (</w:t>
      </w:r>
      <w:r w:rsidR="004A7323" w:rsidRPr="00312EA0">
        <w:t>Network</w:t>
      </w:r>
      <w:r w:rsidR="004D6306" w:rsidRPr="00312EA0">
        <w:t xml:space="preserve"> program</w:t>
      </w:r>
      <w:r w:rsidR="001D4130" w:rsidRPr="00312EA0">
        <w:t>)</w:t>
      </w:r>
      <w:r w:rsidR="004D6306" w:rsidRPr="00312EA0">
        <w:t xml:space="preserve"> </w:t>
      </w:r>
      <w:r w:rsidR="00FD29E9" w:rsidRPr="00312EA0">
        <w:t>and you can open the installed programs and</w:t>
      </w:r>
      <w:r w:rsidR="00D663CC" w:rsidRPr="00312EA0">
        <w:t xml:space="preserve"> work with them. By using the tabs of </w:t>
      </w:r>
      <w:r w:rsidR="00D663CC" w:rsidRPr="0035160F">
        <w:t>Taskbar</w:t>
      </w:r>
      <w:r w:rsidR="00D663CC" w:rsidRPr="00312EA0">
        <w:t xml:space="preserve"> you can move from one</w:t>
      </w:r>
      <w:r w:rsidR="00FD29E9" w:rsidRPr="00312EA0">
        <w:t xml:space="preserve"> open program to an</w:t>
      </w:r>
      <w:r w:rsidR="00D663CC" w:rsidRPr="00312EA0">
        <w:t>other. With the help of</w:t>
      </w:r>
      <w:r w:rsidR="00FD29E9" w:rsidRPr="00312EA0">
        <w:t xml:space="preserve"> </w:t>
      </w:r>
      <w:r w:rsidR="00ED7A0F" w:rsidRPr="00312EA0">
        <w:t xml:space="preserve">the </w:t>
      </w:r>
      <w:r w:rsidR="0012424F" w:rsidRPr="0035160F">
        <w:t>R</w:t>
      </w:r>
      <w:r w:rsidR="00FD29E9" w:rsidRPr="0035160F">
        <w:t>ecycle bin</w:t>
      </w:r>
      <w:r w:rsidR="00FD29E9" w:rsidRPr="00312EA0">
        <w:t xml:space="preserve"> you can delete everything you find unnecessary.</w:t>
      </w:r>
    </w:p>
    <w:p w14:paraId="3EB1C982" w14:textId="77777777" w:rsidR="007B0E31" w:rsidRPr="0035160F" w:rsidRDefault="003B53A3" w:rsidP="0089568F">
      <w:pPr>
        <w:pStyle w:val="Heading2"/>
      </w:pPr>
      <w:bookmarkStart w:id="14" w:name="_Toc258003366"/>
      <w:bookmarkStart w:id="15" w:name="StartMenu"/>
      <w:bookmarkStart w:id="16" w:name="_Toc62489591"/>
      <w:r w:rsidRPr="0035160F">
        <w:lastRenderedPageBreak/>
        <w:t>Start</w:t>
      </w:r>
      <w:r w:rsidR="00FD29E9" w:rsidRPr="0035160F">
        <w:t xml:space="preserve"> menu</w:t>
      </w:r>
      <w:bookmarkEnd w:id="14"/>
    </w:p>
    <w:bookmarkEnd w:id="15"/>
    <w:p w14:paraId="458C6215" w14:textId="4A2ED01D" w:rsidR="00722E4B" w:rsidRPr="0035160F" w:rsidRDefault="00FD29E9" w:rsidP="00312EA0">
      <w:pPr>
        <w:pStyle w:val="BodyText"/>
      </w:pPr>
      <w:r w:rsidRPr="0035160F">
        <w:t xml:space="preserve">At </w:t>
      </w:r>
      <w:r w:rsidR="005D7DF9" w:rsidRPr="0035160F">
        <w:t>the bottom</w:t>
      </w:r>
      <w:r w:rsidRPr="0035160F">
        <w:t xml:space="preserve"> of the desktop there is</w:t>
      </w:r>
      <w:r w:rsidR="009144B1" w:rsidRPr="0035160F">
        <w:t xml:space="preserve"> </w:t>
      </w:r>
      <w:r w:rsidR="00ED7A0F">
        <w:t xml:space="preserve">the </w:t>
      </w:r>
      <w:r w:rsidR="009144B1" w:rsidRPr="00203479">
        <w:rPr>
          <w:rStyle w:val="BodyTextBold0"/>
        </w:rPr>
        <w:t>T</w:t>
      </w:r>
      <w:r w:rsidRPr="00203479">
        <w:rPr>
          <w:rStyle w:val="BodyTextBold0"/>
        </w:rPr>
        <w:t>a</w:t>
      </w:r>
      <w:r w:rsidR="00435B3F" w:rsidRPr="00203479">
        <w:rPr>
          <w:rStyle w:val="BodyTextBold0"/>
        </w:rPr>
        <w:t>s</w:t>
      </w:r>
      <w:r w:rsidRPr="00203479">
        <w:rPr>
          <w:rStyle w:val="BodyTextBold0"/>
        </w:rPr>
        <w:t>k</w:t>
      </w:r>
      <w:r w:rsidR="00435B3F" w:rsidRPr="00203479">
        <w:rPr>
          <w:rStyle w:val="BodyTextBold0"/>
        </w:rPr>
        <w:t>bar</w:t>
      </w:r>
      <w:r w:rsidR="0002571A" w:rsidRPr="0035160F">
        <w:fldChar w:fldCharType="begin"/>
      </w:r>
      <w:r w:rsidR="009144B1" w:rsidRPr="0035160F">
        <w:instrText xml:space="preserve"> XE "</w:instrText>
      </w:r>
      <w:r w:rsidR="00617728" w:rsidRPr="0035160F">
        <w:instrText>Taskbar</w:instrText>
      </w:r>
      <w:r w:rsidR="009144B1" w:rsidRPr="0035160F">
        <w:instrText xml:space="preserve">" </w:instrText>
      </w:r>
      <w:r w:rsidR="0002571A" w:rsidRPr="0035160F">
        <w:fldChar w:fldCharType="end"/>
      </w:r>
      <w:r w:rsidR="009144B1" w:rsidRPr="0035160F">
        <w:t>.</w:t>
      </w:r>
      <w:r w:rsidRPr="0035160F">
        <w:t xml:space="preserve"> At the left end </w:t>
      </w:r>
      <w:r w:rsidR="004D2010" w:rsidRPr="0035160F">
        <w:t>of</w:t>
      </w:r>
      <w:r w:rsidRPr="0035160F">
        <w:t xml:space="preserve"> </w:t>
      </w:r>
      <w:r w:rsidR="00ED7A0F">
        <w:t xml:space="preserve">the </w:t>
      </w:r>
      <w:r w:rsidRPr="00312EA0">
        <w:rPr>
          <w:rStyle w:val="BodyTextBold0"/>
        </w:rPr>
        <w:t>Taskbar</w:t>
      </w:r>
      <w:r w:rsidRPr="0035160F">
        <w:t xml:space="preserve"> there is</w:t>
      </w:r>
      <w:r w:rsidR="00722E4B" w:rsidRPr="00203479">
        <w:rPr>
          <w:rStyle w:val="BodyTextBold0"/>
        </w:rPr>
        <w:t xml:space="preserve"> </w:t>
      </w:r>
      <w:r w:rsidR="00ED7A0F" w:rsidRPr="00203479">
        <w:rPr>
          <w:rStyle w:val="BodyTextBold0"/>
        </w:rPr>
        <w:t xml:space="preserve">the </w:t>
      </w:r>
      <w:r w:rsidR="00435B3F" w:rsidRPr="00203479">
        <w:rPr>
          <w:rStyle w:val="BodyTextBold0"/>
        </w:rPr>
        <w:t xml:space="preserve">Start </w:t>
      </w:r>
      <w:r w:rsidRPr="00203479">
        <w:t>button</w:t>
      </w:r>
      <w:r w:rsidR="0002571A" w:rsidRPr="0035160F">
        <w:fldChar w:fldCharType="begin"/>
      </w:r>
      <w:r w:rsidR="00722E4B" w:rsidRPr="0035160F">
        <w:instrText xml:space="preserve"> XE "</w:instrText>
      </w:r>
      <w:r w:rsidR="00617728" w:rsidRPr="0035160F">
        <w:instrText>Start button</w:instrText>
      </w:r>
      <w:r w:rsidR="00722E4B" w:rsidRPr="0035160F">
        <w:instrText xml:space="preserve">" </w:instrText>
      </w:r>
      <w:r w:rsidR="0002571A" w:rsidRPr="0035160F">
        <w:fldChar w:fldCharType="end"/>
      </w:r>
      <w:r w:rsidR="00722E4B" w:rsidRPr="0035160F">
        <w:t xml:space="preserve">. </w:t>
      </w:r>
      <w:r w:rsidRPr="0035160F">
        <w:t xml:space="preserve">By clicking </w:t>
      </w:r>
      <w:r w:rsidR="00ED7A0F">
        <w:t xml:space="preserve">the </w:t>
      </w:r>
      <w:r w:rsidR="00435B3F" w:rsidRPr="00203479">
        <w:rPr>
          <w:rStyle w:val="BodyTextBold0"/>
        </w:rPr>
        <w:t>Start</w:t>
      </w:r>
      <w:r w:rsidRPr="00203479">
        <w:rPr>
          <w:rStyle w:val="BodyTextBold0"/>
        </w:rPr>
        <w:t xml:space="preserve"> </w:t>
      </w:r>
      <w:r w:rsidRPr="00203479">
        <w:t>button</w:t>
      </w:r>
      <w:r w:rsidR="00435B3F" w:rsidRPr="00203479">
        <w:rPr>
          <w:rStyle w:val="BodyTextBold0"/>
        </w:rPr>
        <w:t xml:space="preserve"> </w:t>
      </w:r>
      <w:r w:rsidRPr="00203479">
        <w:t xml:space="preserve">or </w:t>
      </w:r>
      <w:r w:rsidR="00ED7A0F" w:rsidRPr="00203479">
        <w:t xml:space="preserve">the </w:t>
      </w:r>
      <w:r w:rsidR="002743C1" w:rsidRPr="00203479">
        <w:rPr>
          <w:rStyle w:val="BodyTextBold0"/>
        </w:rPr>
        <w:t>Windows</w:t>
      </w:r>
      <w:r w:rsidRPr="00203479">
        <w:rPr>
          <w:rStyle w:val="BodyTextBold0"/>
        </w:rPr>
        <w:t xml:space="preserve"> </w:t>
      </w:r>
      <w:r w:rsidR="00C10B6A" w:rsidRPr="00203479">
        <w:t>key</w:t>
      </w:r>
      <w:r w:rsidRPr="00203479">
        <w:t xml:space="preserve"> </w:t>
      </w:r>
      <w:r w:rsidR="00B27F4E" w:rsidRPr="00203479">
        <w:t>(</w:t>
      </w:r>
      <w:r w:rsidRPr="00203479">
        <w:t>at the keyboard</w:t>
      </w:r>
      <w:r w:rsidR="00B27F4E" w:rsidRPr="00203479">
        <w:t>)</w:t>
      </w:r>
      <w:r w:rsidR="00255E48" w:rsidRPr="00203479">
        <w:t>,</w:t>
      </w:r>
      <w:r w:rsidR="0002571A" w:rsidRPr="0035160F">
        <w:fldChar w:fldCharType="begin"/>
      </w:r>
      <w:r w:rsidR="006617DC" w:rsidRPr="0035160F">
        <w:instrText xml:space="preserve"> XE "</w:instrText>
      </w:r>
      <w:r w:rsidR="00617728" w:rsidRPr="0035160F">
        <w:instrText>Start menu</w:instrText>
      </w:r>
      <w:r w:rsidR="006617DC" w:rsidRPr="0035160F">
        <w:instrText xml:space="preserve">" </w:instrText>
      </w:r>
      <w:r w:rsidR="0002571A" w:rsidRPr="0035160F">
        <w:fldChar w:fldCharType="end"/>
      </w:r>
      <w:r w:rsidR="00EB771B" w:rsidRPr="0035160F">
        <w:t xml:space="preserve"> a drop-down menu</w:t>
      </w:r>
      <w:r w:rsidRPr="0035160F">
        <w:t xml:space="preserve"> will appear, where you can open the programs you want by clicking the co</w:t>
      </w:r>
      <w:r w:rsidRPr="0035160F">
        <w:t>m</w:t>
      </w:r>
      <w:r w:rsidRPr="0035160F">
        <w:t xml:space="preserve">mand line. If you </w:t>
      </w:r>
      <w:r w:rsidR="0035160F">
        <w:t>don’t</w:t>
      </w:r>
      <w:r w:rsidRPr="0035160F">
        <w:t xml:space="preserve"> see the program</w:t>
      </w:r>
      <w:r w:rsidR="00EB771B" w:rsidRPr="0035160F">
        <w:t xml:space="preserve"> you're looking for</w:t>
      </w:r>
      <w:r w:rsidRPr="0035160F">
        <w:t xml:space="preserve"> in the list, click open </w:t>
      </w:r>
      <w:r w:rsidR="00ED7A0F">
        <w:t xml:space="preserve">the </w:t>
      </w:r>
      <w:r w:rsidR="00435B3F" w:rsidRPr="00203479">
        <w:rPr>
          <w:rStyle w:val="BodyTextBold0"/>
        </w:rPr>
        <w:t xml:space="preserve">All Programs </w:t>
      </w:r>
      <w:r w:rsidR="008D5B7D" w:rsidRPr="00203479">
        <w:t>submenu</w:t>
      </w:r>
      <w:r w:rsidR="00E12748" w:rsidRPr="0035160F">
        <w:t>,</w:t>
      </w:r>
      <w:r w:rsidRPr="0035160F">
        <w:t xml:space="preserve"> where you can find all the programs installed to your co</w:t>
      </w:r>
      <w:r w:rsidRPr="0035160F">
        <w:t>m</w:t>
      </w:r>
      <w:r w:rsidRPr="0035160F">
        <w:t>puter.</w:t>
      </w:r>
    </w:p>
    <w:p w14:paraId="359BA203" w14:textId="00D5AF27" w:rsidR="007B0E31" w:rsidRPr="00203479" w:rsidRDefault="0089568F" w:rsidP="007B0E31">
      <w:pPr>
        <w:pStyle w:val="KehystettyTeksti"/>
      </w:pPr>
      <w:r>
        <w:rPr>
          <w:noProof/>
          <w:lang w:val="fi-FI"/>
        </w:rPr>
        <mc:AlternateContent>
          <mc:Choice Requires="wps">
            <w:drawing>
              <wp:anchor distT="0" distB="0" distL="114300" distR="114300" simplePos="0" relativeHeight="251594752" behindDoc="0" locked="0" layoutInCell="1" allowOverlap="1" wp14:editId="178FC06C">
                <wp:simplePos x="0" y="0"/>
                <wp:positionH relativeFrom="column">
                  <wp:posOffset>1292225</wp:posOffset>
                </wp:positionH>
                <wp:positionV relativeFrom="paragraph">
                  <wp:posOffset>3145155</wp:posOffset>
                </wp:positionV>
                <wp:extent cx="1686560" cy="189865"/>
                <wp:effectExtent l="12065" t="18415" r="15875" b="10795"/>
                <wp:wrapNone/>
                <wp:docPr id="2308" name="AutoShape 9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6560" cy="18986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28" o:spid="_x0000_s1026" style="position:absolute;margin-left:101.75pt;margin-top:247.65pt;width:132.8pt;height:14.95pt;z-index:2514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" filled="f" strokecolor="red" strokeweight="1.5pt"/>
            </w:pict>
          </mc:Fallback>
        </mc:AlternateContent>
      </w:r>
      <w:r>
        <w:rPr>
          <w:noProof/>
          <w:lang w:val="fi-FI"/>
        </w:rPr>
        <mc:AlternateContent>
          <mc:Choice Requires="wps">
            <w:drawing>
              <wp:anchor distT="0" distB="0" distL="114300" distR="114300" simplePos="0" relativeHeight="251575296" behindDoc="0" locked="0" layoutInCell="1" allowOverlap="1" wp14:editId="028C33A5">
                <wp:simplePos x="0" y="0"/>
                <wp:positionH relativeFrom="column">
                  <wp:posOffset>4443730</wp:posOffset>
                </wp:positionH>
                <wp:positionV relativeFrom="paragraph">
                  <wp:posOffset>1521460</wp:posOffset>
                </wp:positionV>
                <wp:extent cx="1692275" cy="449580"/>
                <wp:effectExtent l="287020" t="13970" r="11430" b="88900"/>
                <wp:wrapNone/>
                <wp:docPr id="2307" name="AutoShape 8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92275" cy="449580"/>
                        </a:xfrm>
                        <a:prstGeom prst="borderCallout2">
                          <a:avLst>
                            <a:gd name="adj1" fmla="val 25426"/>
                            <a:gd name="adj2" fmla="val -4505"/>
                            <a:gd name="adj3" fmla="val 25426"/>
                            <a:gd name="adj4" fmla="val -7019"/>
                            <a:gd name="adj5" fmla="val 117093"/>
                            <a:gd name="adj6" fmla="val -16287"/>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12B3E7B1" w14:textId="77777777" w:rsidR="00A70206" w:rsidRDefault="00A70206" w:rsidP="007B0E31">
                            <w:pPr>
                              <w:jc w:val="center"/>
                              <w:rPr>
                                <w:sz w:val="20"/>
                              </w:rPr>
                            </w:pPr>
                            <w:r>
                              <w:t xml:space="preserve">Start tabs to some </w:t>
                            </w:r>
                            <w:r w:rsidR="00BD1602">
                              <w:br/>
                            </w:r>
                            <w:r>
                              <w:t xml:space="preserve">functions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59" o:spid="_x0000_s1041" type="#_x0000_t48" style="position:absolute;left:0;text-align:left;margin-left:349.9pt;margin-top:119.8pt;width:133.25pt;height:35.4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" adj="-3518,25292,-1516,5492,-973,5492" strokecolor="#215a99">
                <v:textbox>
                  <w:txbxContent>
                    <w:p w14:paraId="12B3E7B1" w14:textId="77777777" w:rsidR="00A70206" w:rsidRDefault="00A70206" w:rsidP="007B0E31">
                      <w:pPr>
                        <w:jc w:val="center"/>
                        <w:rPr>
                          <w:sz w:val="20"/>
                        </w:rPr>
                      </w:pPr>
                      <w:r>
                        <w:t xml:space="preserve">Start tabs to some </w:t>
                      </w:r>
                      <w:r w:rsidR="00BD1602">
                        <w:br/>
                      </w:r>
                      <w:r>
                        <w:t xml:space="preserve">functions </w:t>
                      </w:r>
                    </w:p>
                  </w:txbxContent>
                </v:textbox>
                <o:callout v:ext="edit" minusy="t"/>
              </v:shape>
            </w:pict>
          </mc:Fallback>
        </mc:AlternateContent>
      </w:r>
      <w:r>
        <w:rPr>
          <w:noProof/>
          <w:lang w:val="fi-FI"/>
        </w:rPr>
        <mc:AlternateContent>
          <mc:Choice Requires="wps">
            <w:drawing>
              <wp:anchor distT="0" distB="0" distL="114300" distR="114300" simplePos="0" relativeHeight="251573248" behindDoc="0" locked="0" layoutInCell="1" allowOverlap="1" wp14:editId="6858A1E3">
                <wp:simplePos x="0" y="0"/>
                <wp:positionH relativeFrom="column">
                  <wp:posOffset>4443730</wp:posOffset>
                </wp:positionH>
                <wp:positionV relativeFrom="paragraph">
                  <wp:posOffset>181610</wp:posOffset>
                </wp:positionV>
                <wp:extent cx="1692275" cy="449580"/>
                <wp:effectExtent l="1534795" t="7620" r="11430" b="9525"/>
                <wp:wrapNone/>
                <wp:docPr id="2306" name="AutoShape 8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92275" cy="449580"/>
                        </a:xfrm>
                        <a:prstGeom prst="borderCallout2">
                          <a:avLst>
                            <a:gd name="adj1" fmla="val 25426"/>
                            <a:gd name="adj2" fmla="val -4505"/>
                            <a:gd name="adj3" fmla="val 25426"/>
                            <a:gd name="adj4" fmla="val -11972"/>
                            <a:gd name="adj5" fmla="val 71468"/>
                            <a:gd name="adj6" fmla="val -90167"/>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71B7BE7" w14:textId="77777777" w:rsidR="00A70206" w:rsidRDefault="00A70206" w:rsidP="007B0E31">
                            <w:pPr>
                              <w:jc w:val="center"/>
                              <w:rPr>
                                <w:sz w:val="20"/>
                              </w:rPr>
                            </w:pPr>
                            <w:r>
                              <w:t xml:space="preserve">List of installed </w:t>
                            </w:r>
                            <w:r w:rsidR="00BD1602">
                              <w:br/>
                            </w:r>
                            <w:r>
                              <w:t>programs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55" o:spid="_x0000_s1042" type="#_x0000_t48" style="position:absolute;left:0;text-align:left;margin-left:349.9pt;margin-top:14.3pt;width:133.25pt;height:35.4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" adj="-19476,15437,-2586,5492,-973,5492" strokecolor="#215a99">
                <v:textbox>
                  <w:txbxContent>
                    <w:p w14:paraId="271B7BE7" w14:textId="77777777" w:rsidR="00A70206" w:rsidRDefault="00A70206" w:rsidP="007B0E31">
                      <w:pPr>
                        <w:jc w:val="center"/>
                        <w:rPr>
                          <w:sz w:val="20"/>
                        </w:rPr>
                      </w:pPr>
                      <w:r>
                        <w:t xml:space="preserve">List of installed </w:t>
                      </w:r>
                      <w:r w:rsidR="00BD1602">
                        <w:br/>
                      </w:r>
                      <w:r>
                        <w:t>programs</w:t>
                      </w:r>
                    </w:p>
                  </w:txbxContent>
                </v:textbox>
                <o:callout v:ext="edit" minusy="t"/>
              </v:shape>
            </w:pict>
          </mc:Fallback>
        </mc:AlternateContent>
      </w:r>
      <w:r>
        <w:rPr>
          <w:noProof/>
          <w:lang w:val="fi-FI"/>
        </w:rPr>
        <mc:AlternateContent>
          <mc:Choice Requires="wps">
            <w:drawing>
              <wp:anchor distT="0" distB="0" distL="114300" distR="114300" simplePos="0" relativeHeight="251593728" behindDoc="0" locked="0" layoutInCell="1" allowOverlap="1" wp14:editId="00B6551E">
                <wp:simplePos x="0" y="0"/>
                <wp:positionH relativeFrom="column">
                  <wp:posOffset>4443730</wp:posOffset>
                </wp:positionH>
                <wp:positionV relativeFrom="paragraph">
                  <wp:posOffset>3213735</wp:posOffset>
                </wp:positionV>
                <wp:extent cx="1692275" cy="467995"/>
                <wp:effectExtent l="572770" t="10795" r="11430" b="6985"/>
                <wp:wrapNone/>
                <wp:docPr id="2305" name="AutoShape 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92275" cy="467995"/>
                        </a:xfrm>
                        <a:prstGeom prst="borderCallout2">
                          <a:avLst>
                            <a:gd name="adj1" fmla="val 24421"/>
                            <a:gd name="adj2" fmla="val -4505"/>
                            <a:gd name="adj3" fmla="val 24421"/>
                            <a:gd name="adj4" fmla="val -4505"/>
                            <a:gd name="adj5" fmla="val 90639"/>
                            <a:gd name="adj6" fmla="val -3328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489A677D" w14:textId="77777777" w:rsidR="00A70206" w:rsidRPr="00532DFB" w:rsidRDefault="00A70206" w:rsidP="00722E4B">
                            <w:pPr>
                              <w:jc w:val="center"/>
                              <w:rPr>
                                <w:sz w:val="20"/>
                                <w:szCs w:val="20"/>
                              </w:rPr>
                            </w:pPr>
                            <w:r>
                              <w:t>Open programs at the Taskbar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26" o:spid="_x0000_s1043" type="#_x0000_t48" style="position:absolute;left:0;text-align:left;margin-left:349.9pt;margin-top:253.05pt;width:133.25pt;height:36.8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" adj="-7189,19578,-973,5275,-973,5275" strokecolor="#215a99">
                <v:textbox>
                  <w:txbxContent>
                    <w:p w14:paraId="489A677D" w14:textId="77777777" w:rsidR="00A70206" w:rsidRPr="00532DFB" w:rsidRDefault="00A70206" w:rsidP="00722E4B">
                      <w:pPr>
                        <w:jc w:val="center"/>
                        <w:rPr>
                          <w:sz w:val="20"/>
                          <w:szCs w:val="20"/>
                        </w:rPr>
                      </w:pPr>
                      <w:r>
                        <w:t>Open programs at the Taskbar</w:t>
                      </w:r>
                    </w:p>
                  </w:txbxContent>
                </v:textbox>
                <o:callout v:ext="edit" minusy="t"/>
              </v:shape>
            </w:pict>
          </mc:Fallback>
        </mc:AlternateContent>
      </w:r>
      <w:r>
        <w:rPr>
          <w:noProof/>
          <w:lang w:val="fi-FI"/>
        </w:rPr>
        <mc:AlternateContent>
          <mc:Choice Requires="wps">
            <w:drawing>
              <wp:anchor distT="0" distB="0" distL="114300" distR="114300" simplePos="0" relativeHeight="251606016" behindDoc="0" locked="0" layoutInCell="1" allowOverlap="1" wp14:editId="438B97B8">
                <wp:simplePos x="0" y="0"/>
                <wp:positionH relativeFrom="column">
                  <wp:posOffset>4443730</wp:posOffset>
                </wp:positionH>
                <wp:positionV relativeFrom="paragraph">
                  <wp:posOffset>2191385</wp:posOffset>
                </wp:positionV>
                <wp:extent cx="1692275" cy="288290"/>
                <wp:effectExtent l="829945" t="7620" r="11430" b="46990"/>
                <wp:wrapNone/>
                <wp:docPr id="2304" name="AutoShape 10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92275" cy="288290"/>
                        </a:xfrm>
                        <a:prstGeom prst="borderCallout2">
                          <a:avLst>
                            <a:gd name="adj1" fmla="val 39648"/>
                            <a:gd name="adj2" fmla="val -4505"/>
                            <a:gd name="adj3" fmla="val 39648"/>
                            <a:gd name="adj4" fmla="val -8181"/>
                            <a:gd name="adj5" fmla="val 112995"/>
                            <a:gd name="adj6" fmla="val -48366"/>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C4CDBEE" w14:textId="77777777" w:rsidR="00A70206" w:rsidRDefault="00A70206" w:rsidP="007B0E31">
                            <w:pPr>
                              <w:jc w:val="center"/>
                            </w:pPr>
                            <w:r>
                              <w:t>Control Panel function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91" o:spid="_x0000_s1044" type="#_x0000_t48" style="position:absolute;left:0;text-align:left;margin-left:349.9pt;margin-top:172.55pt;width:133.25pt;height:22.7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" adj="-10447,24407,-1767,8564,-973,8564" strokecolor="#215a99">
                <v:textbox>
                  <w:txbxContent>
                    <w:p w14:paraId="7C4CDBEE" w14:textId="77777777" w:rsidR="00A70206" w:rsidRDefault="00A70206" w:rsidP="007B0E31">
                      <w:pPr>
                        <w:jc w:val="center"/>
                      </w:pPr>
                      <w:r>
                        <w:t>Control Panel function</w:t>
                      </w:r>
                    </w:p>
                  </w:txbxContent>
                </v:textbox>
                <o:callout v:ext="edit" minusy="t"/>
              </v:shape>
            </w:pict>
          </mc:Fallback>
        </mc:AlternateContent>
      </w:r>
      <w:r>
        <w:rPr>
          <w:noProof/>
          <w:lang w:val="fi-FI"/>
        </w:rPr>
        <mc:AlternateContent>
          <mc:Choice Requires="wps">
            <w:drawing>
              <wp:anchor distT="0" distB="0" distL="114300" distR="114300" simplePos="0" relativeHeight="251676672" behindDoc="0" locked="0" layoutInCell="1" allowOverlap="1" wp14:editId="38551A18">
                <wp:simplePos x="0" y="0"/>
                <wp:positionH relativeFrom="column">
                  <wp:posOffset>4443730</wp:posOffset>
                </wp:positionH>
                <wp:positionV relativeFrom="paragraph">
                  <wp:posOffset>851535</wp:posOffset>
                </wp:positionV>
                <wp:extent cx="1692275" cy="449580"/>
                <wp:effectExtent l="1496695" t="10795" r="11430" b="654050"/>
                <wp:wrapNone/>
                <wp:docPr id="2303" name="AutoShape 14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92275" cy="449580"/>
                        </a:xfrm>
                        <a:prstGeom prst="borderCallout2">
                          <a:avLst>
                            <a:gd name="adj1" fmla="val 25426"/>
                            <a:gd name="adj2" fmla="val -4505"/>
                            <a:gd name="adj3" fmla="val 25426"/>
                            <a:gd name="adj4" fmla="val -11782"/>
                            <a:gd name="adj5" fmla="val 243644"/>
                            <a:gd name="adj6" fmla="val -87991"/>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6ED22F0A" w14:textId="77777777" w:rsidR="00A70206" w:rsidRPr="00450860" w:rsidRDefault="00A70206" w:rsidP="007B0E31">
                            <w:pPr>
                              <w:jc w:val="center"/>
                              <w:rPr>
                                <w:sz w:val="20"/>
                                <w:lang w:val="en-GB"/>
                              </w:rPr>
                            </w:pPr>
                            <w:r>
                              <w:rPr>
                                <w:lang w:val="en-GB"/>
                              </w:rPr>
                              <w:t xml:space="preserve">List of </w:t>
                            </w:r>
                            <w:r w:rsidRPr="00450860">
                              <w:rPr>
                                <w:lang w:val="en-GB"/>
                              </w:rPr>
                              <w:t>recently used programs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72" o:spid="_x0000_s1045" type="#_x0000_t48" style="position:absolute;left:0;text-align:left;margin-left:349.9pt;margin-top:67.05pt;width:133.25pt;height:35.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" adj="-19006,52627,-2545,5492,-973,5492" strokecolor="#215a99">
                <v:textbox>
                  <w:txbxContent>
                    <w:p w14:paraId="6ED22F0A" w14:textId="77777777" w:rsidR="00A70206" w:rsidRPr="00450860" w:rsidRDefault="00A70206" w:rsidP="007B0E31">
                      <w:pPr>
                        <w:jc w:val="center"/>
                        <w:rPr>
                          <w:sz w:val="20"/>
                          <w:lang w:val="en-GB"/>
                        </w:rPr>
                      </w:pPr>
                      <w:r>
                        <w:rPr>
                          <w:lang w:val="en-GB"/>
                        </w:rPr>
                        <w:t xml:space="preserve">List of </w:t>
                      </w:r>
                      <w:r w:rsidRPr="00450860">
                        <w:rPr>
                          <w:lang w:val="en-GB"/>
                        </w:rPr>
                        <w:t>recently used programs</w:t>
                      </w:r>
                    </w:p>
                  </w:txbxContent>
                </v:textbox>
                <o:callout v:ext="edit" minusy="t"/>
              </v:shape>
            </w:pict>
          </mc:Fallback>
        </mc:AlternateContent>
      </w:r>
      <w:r>
        <w:rPr>
          <w:noProof/>
          <w:lang w:val="fi-FI"/>
        </w:rPr>
        <mc:AlternateContent>
          <mc:Choice Requires="wps">
            <w:drawing>
              <wp:anchor distT="0" distB="0" distL="114300" distR="114300" simplePos="0" relativeHeight="251577344" behindDoc="0" locked="0" layoutInCell="1" allowOverlap="1" wp14:editId="5C9259A8">
                <wp:simplePos x="0" y="0"/>
                <wp:positionH relativeFrom="column">
                  <wp:posOffset>4443730</wp:posOffset>
                </wp:positionH>
                <wp:positionV relativeFrom="paragraph">
                  <wp:posOffset>2700020</wp:posOffset>
                </wp:positionV>
                <wp:extent cx="1692275" cy="292735"/>
                <wp:effectExtent l="620395" t="11430" r="11430" b="476885"/>
                <wp:wrapNone/>
                <wp:docPr id="2302" name="AutoShape 8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92275" cy="292735"/>
                        </a:xfrm>
                        <a:prstGeom prst="borderCallout2">
                          <a:avLst>
                            <a:gd name="adj1" fmla="val 39046"/>
                            <a:gd name="adj2" fmla="val -4505"/>
                            <a:gd name="adj3" fmla="val 39046"/>
                            <a:gd name="adj4" fmla="val -10694"/>
                            <a:gd name="adj5" fmla="val 260736"/>
                            <a:gd name="adj6" fmla="val -3591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57BFC502" w14:textId="77777777" w:rsidR="00A70206" w:rsidRDefault="00A70206" w:rsidP="007B0E31">
                            <w:pPr>
                              <w:jc w:val="center"/>
                            </w:pPr>
                            <w:r>
                              <w:t>Shut Down button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60" o:spid="_x0000_s1046" type="#_x0000_t48" style="position:absolute;left:0;text-align:left;margin-left:349.9pt;margin-top:212.6pt;width:133.25pt;height:23.05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" adj="-7757,56319,-2310,8434,-973,8434" strokecolor="#215a99">
                <v:textbox>
                  <w:txbxContent>
                    <w:p w14:paraId="57BFC502" w14:textId="77777777" w:rsidR="00A70206" w:rsidRDefault="00A70206" w:rsidP="007B0E31">
                      <w:pPr>
                        <w:jc w:val="center"/>
                      </w:pPr>
                      <w:r>
                        <w:t>Shut Down button</w:t>
                      </w:r>
                    </w:p>
                  </w:txbxContent>
                </v:textbox>
                <o:callout v:ext="edit" minusy="t"/>
              </v:shape>
            </w:pict>
          </mc:Fallback>
        </mc:AlternateContent>
      </w:r>
      <w:r>
        <w:rPr>
          <w:noProof/>
          <w:lang w:val="fi-FI"/>
        </w:rPr>
        <mc:AlternateContent>
          <mc:Choice Requires="wps">
            <w:drawing>
              <wp:anchor distT="0" distB="0" distL="114300" distR="114300" simplePos="0" relativeHeight="251774976" behindDoc="0" locked="0" layoutInCell="1" allowOverlap="1" wp14:editId="76393E36">
                <wp:simplePos x="0" y="0"/>
                <wp:positionH relativeFrom="column">
                  <wp:posOffset>3638550</wp:posOffset>
                </wp:positionH>
                <wp:positionV relativeFrom="paragraph">
                  <wp:posOffset>3884930</wp:posOffset>
                </wp:positionV>
                <wp:extent cx="1583690" cy="288290"/>
                <wp:effectExtent l="291465" t="139065" r="10795" b="10795"/>
                <wp:wrapNone/>
                <wp:docPr id="2301" name="AutoShape 19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83690" cy="288290"/>
                        </a:xfrm>
                        <a:prstGeom prst="borderCallout2">
                          <a:avLst>
                            <a:gd name="adj1" fmla="val 39648"/>
                            <a:gd name="adj2" fmla="val -4810"/>
                            <a:gd name="adj3" fmla="val 39648"/>
                            <a:gd name="adj4" fmla="val -5815"/>
                            <a:gd name="adj5" fmla="val -44935"/>
                            <a:gd name="adj6" fmla="val -1772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5798A6F5" w14:textId="77777777" w:rsidR="0039219A" w:rsidRDefault="0039219A" w:rsidP="007B0E31">
                            <w:pPr>
                              <w:jc w:val="center"/>
                            </w:pPr>
                            <w:r>
                              <w:t>Explorer button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910" o:spid="_x0000_s1047" type="#_x0000_t48" style="position:absolute;left:0;text-align:left;margin-left:286.5pt;margin-top:305.9pt;width:124.7pt;height:22.7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" adj="-3828,-9706,-1256,8564,-1039,8564" strokecolor="#215a99">
                <v:textbox>
                  <w:txbxContent>
                    <w:p w14:paraId="5798A6F5" w14:textId="77777777" w:rsidR="0039219A" w:rsidRDefault="0039219A" w:rsidP="007B0E31">
                      <w:pPr>
                        <w:jc w:val="center"/>
                      </w:pPr>
                      <w:r>
                        <w:t>Explorer button</w:t>
                      </w:r>
                    </w:p>
                  </w:txbxContent>
                </v:textbox>
              </v:shape>
            </w:pict>
          </mc:Fallback>
        </mc:AlternateContent>
      </w:r>
      <w:r w:rsidR="002629C5">
        <w:rPr>
          <w:noProof/>
          <w:lang w:val="fi-FI"/>
        </w:rPr>
        <w:drawing>
          <wp:anchor distT="0" distB="0" distL="114300" distR="114300" simplePos="0" relativeHeight="251799552" behindDoc="0" locked="0" layoutInCell="1" allowOverlap="1" wp14:editId="25191C63">
            <wp:simplePos x="0" y="0"/>
            <wp:positionH relativeFrom="column">
              <wp:posOffset>2461260</wp:posOffset>
            </wp:positionH>
            <wp:positionV relativeFrom="paragraph">
              <wp:posOffset>3602355</wp:posOffset>
            </wp:positionV>
            <wp:extent cx="1259205" cy="194945"/>
            <wp:effectExtent l="19050" t="0" r="0" b="0"/>
            <wp:wrapNone/>
            <wp:docPr id="21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screen"/>
                    <a:srcRect/>
                    <a:stretch>
                      <a:fillRect/>
                    </a:stretch>
                  </pic:blipFill>
                  <pic:spPr bwMode="auto">
                    <a:xfrm>
                      <a:off x="0" y="0"/>
                      <a:ext cx="1259205" cy="194945"/>
                    </a:xfrm>
                    <a:prstGeom prst="rect">
                      <a:avLst/>
                    </a:prstGeom>
                    <a:noFill/>
                    <a:ln w="9525">
                      <a:noFill/>
                      <a:miter lim="800000"/>
                      <a:headEnd/>
                      <a:tailEnd/>
                    </a:ln>
                  </pic:spPr>
                </pic:pic>
              </a:graphicData>
            </a:graphic>
          </wp:anchor>
        </w:drawing>
      </w:r>
      <w:r>
        <w:rPr>
          <w:noProof/>
          <w:lang w:val="fi-FI"/>
        </w:rPr>
        <mc:AlternateContent>
          <mc:Choice Requires="wps">
            <w:drawing>
              <wp:anchor distT="0" distB="0" distL="114300" distR="114300" simplePos="0" relativeHeight="251574272" behindDoc="0" locked="0" layoutInCell="1" allowOverlap="1" wp14:editId="78F518A7">
                <wp:simplePos x="0" y="0"/>
                <wp:positionH relativeFrom="column">
                  <wp:posOffset>2794635</wp:posOffset>
                </wp:positionH>
                <wp:positionV relativeFrom="paragraph">
                  <wp:posOffset>788035</wp:posOffset>
                </wp:positionV>
                <wp:extent cx="125095" cy="2357120"/>
                <wp:effectExtent l="9525" t="13970" r="8255" b="10160"/>
                <wp:wrapNone/>
                <wp:docPr id="2300" name="AutoShape 8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095" cy="2357120"/>
                        </a:xfrm>
                        <a:prstGeom prst="rightBrace">
                          <a:avLst>
                            <a:gd name="adj1" fmla="val 157022"/>
                            <a:gd name="adj2" fmla="val 50000"/>
                          </a:avLst>
                        </a:prstGeom>
                        <a:noFill/>
                        <a:ln w="9525">
                          <a:solidFill>
                            <a:srgbClr xmlns:a14="http://schemas.microsoft.com/office/drawing/2010/main" val="215A99"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858" o:spid="_x0000_s1026" type="#_x0000_t88" style="position:absolute;margin-left:220.05pt;margin-top:62.05pt;width:9.85pt;height:185.6pt;z-index:2514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" strokecolor="#215a99"/>
            </w:pict>
          </mc:Fallback>
        </mc:AlternateContent>
      </w:r>
      <w:r>
        <w:rPr>
          <w:noProof/>
          <w:lang w:val="fi-FI"/>
        </w:rPr>
        <mc:AlternateContent>
          <mc:Choice Requires="wps">
            <w:drawing>
              <wp:anchor distT="0" distB="0" distL="114300" distR="114300" simplePos="0" relativeHeight="251596800" behindDoc="0" locked="0" layoutInCell="1" allowOverlap="1" wp14:editId="0ED01400">
                <wp:simplePos x="0" y="0"/>
                <wp:positionH relativeFrom="column">
                  <wp:posOffset>1773555</wp:posOffset>
                </wp:positionH>
                <wp:positionV relativeFrom="paragraph">
                  <wp:posOffset>3884930</wp:posOffset>
                </wp:positionV>
                <wp:extent cx="1583690" cy="288290"/>
                <wp:effectExtent l="293370" t="139065" r="8890" b="10795"/>
                <wp:wrapNone/>
                <wp:docPr id="2299" name="AutoShape 9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83690" cy="288290"/>
                        </a:xfrm>
                        <a:prstGeom prst="borderCallout2">
                          <a:avLst>
                            <a:gd name="adj1" fmla="val 39648"/>
                            <a:gd name="adj2" fmla="val -4810"/>
                            <a:gd name="adj3" fmla="val 39648"/>
                            <a:gd name="adj4" fmla="val -5815"/>
                            <a:gd name="adj5" fmla="val -44935"/>
                            <a:gd name="adj6" fmla="val -1772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ECDE9EA" w14:textId="77777777" w:rsidR="00A70206" w:rsidRDefault="00A70206" w:rsidP="007B0E31">
                            <w:pPr>
                              <w:jc w:val="center"/>
                            </w:pPr>
                            <w:r>
                              <w:t>Start button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29" o:spid="_x0000_s1048" type="#_x0000_t48" style="position:absolute;left:0;text-align:left;margin-left:139.65pt;margin-top:305.9pt;width:124.7pt;height:22.7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" adj="-3828,-9706,-1256,8564,-1039,8564" strokecolor="#215a99">
                <v:textbox>
                  <w:txbxContent>
                    <w:p w14:paraId="2ECDE9EA" w14:textId="77777777" w:rsidR="00A70206" w:rsidRDefault="00A70206" w:rsidP="007B0E31">
                      <w:pPr>
                        <w:jc w:val="center"/>
                      </w:pPr>
                      <w:r>
                        <w:t>Start button</w:t>
                      </w:r>
                    </w:p>
                  </w:txbxContent>
                </v:textbox>
              </v:shape>
            </w:pict>
          </mc:Fallback>
        </mc:AlternateContent>
      </w:r>
      <w:r w:rsidR="002629C5">
        <w:rPr>
          <w:noProof/>
          <w:lang w:val="fi-FI"/>
        </w:rPr>
        <w:drawing>
          <wp:anchor distT="0" distB="0" distL="114300" distR="114300" simplePos="0" relativeHeight="251597824" behindDoc="0" locked="0" layoutInCell="1" allowOverlap="1" wp14:editId="4F62BF55">
            <wp:simplePos x="0" y="0"/>
            <wp:positionH relativeFrom="column">
              <wp:posOffset>1287145</wp:posOffset>
            </wp:positionH>
            <wp:positionV relativeFrom="paragraph">
              <wp:posOffset>3562350</wp:posOffset>
            </wp:positionV>
            <wp:extent cx="314960" cy="319405"/>
            <wp:effectExtent l="19050" t="0" r="8890" b="0"/>
            <wp:wrapNone/>
            <wp:docPr id="2176" name="Kuva 1146" descr="Office painik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146" descr="Office painike 2"/>
                    <pic:cNvPicPr>
                      <a:picLocks noChangeAspect="1" noChangeArrowheads="1"/>
                    </pic:cNvPicPr>
                  </pic:nvPicPr>
                  <pic:blipFill>
                    <a:blip r:embed="rId20" cstate="screen"/>
                    <a:srcRect/>
                    <a:stretch>
                      <a:fillRect/>
                    </a:stretch>
                  </pic:blipFill>
                  <pic:spPr bwMode="auto">
                    <a:xfrm>
                      <a:off x="0" y="0"/>
                      <a:ext cx="314960" cy="319405"/>
                    </a:xfrm>
                    <a:prstGeom prst="rect">
                      <a:avLst/>
                    </a:prstGeom>
                    <a:noFill/>
                    <a:ln w="9525">
                      <a:noFill/>
                      <a:miter lim="800000"/>
                      <a:headEnd/>
                      <a:tailEnd/>
                    </a:ln>
                  </pic:spPr>
                </pic:pic>
              </a:graphicData>
            </a:graphic>
          </wp:anchor>
        </w:drawing>
      </w:r>
      <w:r>
        <w:rPr>
          <w:noProof/>
          <w:lang w:val="fi-FI"/>
        </w:rPr>
        <mc:AlternateContent>
          <mc:Choice Requires="wps">
            <w:drawing>
              <wp:anchor distT="0" distB="0" distL="114300" distR="114300" simplePos="0" relativeHeight="251591680" behindDoc="0" locked="0" layoutInCell="1" allowOverlap="1" wp14:editId="415B7D95">
                <wp:simplePos x="0" y="0"/>
                <wp:positionH relativeFrom="column">
                  <wp:posOffset>4001770</wp:posOffset>
                </wp:positionH>
                <wp:positionV relativeFrom="paragraph">
                  <wp:posOffset>531495</wp:posOffset>
                </wp:positionV>
                <wp:extent cx="158750" cy="3060065"/>
                <wp:effectExtent l="6985" t="5080" r="5715" b="11430"/>
                <wp:wrapNone/>
                <wp:docPr id="2298" name="AutoShape 9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8750" cy="3060065"/>
                        </a:xfrm>
                        <a:prstGeom prst="rightBrace">
                          <a:avLst>
                            <a:gd name="adj1" fmla="val 160633"/>
                            <a:gd name="adj2" fmla="val 50000"/>
                          </a:avLst>
                        </a:prstGeom>
                        <a:noFill/>
                        <a:ln w="9525">
                          <a:solidFill>
                            <a:srgbClr xmlns:a14="http://schemas.microsoft.com/office/drawing/2010/main" val="215A99"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25" o:spid="_x0000_s1026" type="#_x0000_t88" style="position:absolute;margin-left:315.1pt;margin-top:41.85pt;width:12.5pt;height:240.95pt;z-index:2514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" strokecolor="#215a99"/>
            </w:pict>
          </mc:Fallback>
        </mc:AlternateContent>
      </w:r>
      <w:r>
        <w:rPr>
          <w:noProof/>
          <w:lang w:val="fi-FI"/>
        </w:rPr>
        <mc:AlternateContent>
          <mc:Choice Requires="wps">
            <w:drawing>
              <wp:anchor distT="0" distB="0" distL="114300" distR="114300" simplePos="0" relativeHeight="251677696" behindDoc="0" locked="0" layoutInCell="1" allowOverlap="1" wp14:editId="5BB354CD">
                <wp:simplePos x="0" y="0"/>
                <wp:positionH relativeFrom="column">
                  <wp:posOffset>2794635</wp:posOffset>
                </wp:positionH>
                <wp:positionV relativeFrom="paragraph">
                  <wp:posOffset>234315</wp:posOffset>
                </wp:positionV>
                <wp:extent cx="125095" cy="548640"/>
                <wp:effectExtent l="9525" t="12700" r="8255" b="10160"/>
                <wp:wrapNone/>
                <wp:docPr id="2297" name="AutoShape 14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095" cy="548640"/>
                        </a:xfrm>
                        <a:prstGeom prst="rightBrace">
                          <a:avLst>
                            <a:gd name="adj1" fmla="val 36548"/>
                            <a:gd name="adj2" fmla="val 50000"/>
                          </a:avLst>
                        </a:prstGeom>
                        <a:noFill/>
                        <a:ln w="9525">
                          <a:solidFill>
                            <a:srgbClr xmlns:a14="http://schemas.microsoft.com/office/drawing/2010/main" val="215A99"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73" o:spid="_x0000_s1026" type="#_x0000_t88" style="position:absolute;margin-left:220.05pt;margin-top:18.45pt;width:9.85pt;height:43.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" strokecolor="#215a99"/>
            </w:pict>
          </mc:Fallback>
        </mc:AlternateContent>
      </w:r>
      <w:r w:rsidR="002629C5">
        <w:rPr>
          <w:noProof/>
          <w:lang w:val="fi-FI"/>
        </w:rPr>
        <w:drawing>
          <wp:anchor distT="0" distB="0" distL="114300" distR="114300" simplePos="0" relativeHeight="251619328" behindDoc="0" locked="0" layoutInCell="1" allowOverlap="1" wp14:editId="1A52F0A7">
            <wp:simplePos x="0" y="0"/>
            <wp:positionH relativeFrom="column">
              <wp:posOffset>1412875</wp:posOffset>
            </wp:positionH>
            <wp:positionV relativeFrom="paragraph">
              <wp:posOffset>3732530</wp:posOffset>
            </wp:positionV>
            <wp:extent cx="193040" cy="255905"/>
            <wp:effectExtent l="19050" t="0" r="0" b="0"/>
            <wp:wrapNone/>
            <wp:docPr id="2175" name="Kuva 1318" descr="Nuoliosoi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318" descr="Nuoliosoitin"/>
                    <pic:cNvPicPr>
                      <a:picLocks noChangeAspect="1" noChangeArrowheads="1"/>
                    </pic:cNvPicPr>
                  </pic:nvPicPr>
                  <pic:blipFill>
                    <a:blip r:embed="rId21" cstate="screen">
                      <a:clrChange>
                        <a:clrFrom>
                          <a:srgbClr xmlns:a14="http://schemas.microsoft.com/office/drawing/2010/main" val="FFFFFF" mc:Ignorable=""/>
                        </a:clrFrom>
                        <a:clrTo>
                          <a:srgbClr xmlns:a14="http://schemas.microsoft.com/office/drawing/2010/main" val="FFFFFF" mc:Ignorable="">
                            <a:alpha val="0"/>
                          </a:srgbClr>
                        </a:clrTo>
                      </a:clrChange>
                    </a:blip>
                    <a:srcRect/>
                    <a:stretch>
                      <a:fillRect/>
                    </a:stretch>
                  </pic:blipFill>
                  <pic:spPr bwMode="auto">
                    <a:xfrm>
                      <a:off x="0" y="0"/>
                      <a:ext cx="193040" cy="255905"/>
                    </a:xfrm>
                    <a:prstGeom prst="rect">
                      <a:avLst/>
                    </a:prstGeom>
                    <a:noFill/>
                    <a:ln w="9525">
                      <a:noFill/>
                      <a:miter lim="800000"/>
                      <a:headEnd/>
                      <a:tailEnd/>
                    </a:ln>
                  </pic:spPr>
                </pic:pic>
              </a:graphicData>
            </a:graphic>
          </wp:anchor>
        </w:drawing>
      </w:r>
      <w:r>
        <w:rPr>
          <w:noProof/>
          <w:lang w:val="fi-FI"/>
        </w:rPr>
        <mc:AlternateContent>
          <mc:Choice Requires="wps">
            <w:drawing>
              <wp:anchor distT="0" distB="0" distL="114300" distR="114300" simplePos="0" relativeHeight="251678720" behindDoc="0" locked="0" layoutInCell="1" allowOverlap="1" wp14:editId="021C4D66">
                <wp:simplePos x="0" y="0"/>
                <wp:positionH relativeFrom="column">
                  <wp:posOffset>1189355</wp:posOffset>
                </wp:positionH>
                <wp:positionV relativeFrom="paragraph">
                  <wp:posOffset>17145</wp:posOffset>
                </wp:positionV>
                <wp:extent cx="2091690" cy="179705"/>
                <wp:effectExtent l="13970" t="14605" r="18415" b="15240"/>
                <wp:wrapNone/>
                <wp:docPr id="2296" name="Rectangle 1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1690" cy="179705"/>
                        </a:xfrm>
                        <a:prstGeom prst="rect">
                          <a:avLst/>
                        </a:prstGeom>
                        <a:solidFill>
                          <a:srgbClr xmlns:a14="http://schemas.microsoft.com/office/drawing/2010/main" val="FFFFFF" mc:Ignorable=""/>
                        </a:solidFill>
                        <a:ln w="19050">
                          <a:solidFill>
                            <a:srgbClr xmlns:a14="http://schemas.microsoft.com/office/drawing/2010/main" val="FFFFFF" mc:Ignorable=""/>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74" o:spid="_x0000_s1026" style="position:absolute;margin-left:93.65pt;margin-top:1.35pt;width:164.7pt;height:14.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" strokecolor="white" strokeweight="1.5pt"/>
            </w:pict>
          </mc:Fallback>
        </mc:AlternateContent>
      </w:r>
      <w:r w:rsidR="002629C5" w:rsidRPr="00203479">
        <w:rPr>
          <w:noProof/>
          <w:lang w:val="fi-FI"/>
        </w:rPr>
        <w:drawing>
          <wp:inline distT="0" distB="0" distL="0" distR="0" wp14:editId="7AE70929">
            <wp:extent cx="2754630" cy="3780790"/>
            <wp:effectExtent l="19050" t="0" r="7620" b="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screen"/>
                    <a:srcRect/>
                    <a:stretch>
                      <a:fillRect/>
                    </a:stretch>
                  </pic:blipFill>
                  <pic:spPr bwMode="auto">
                    <a:xfrm>
                      <a:off x="0" y="0"/>
                      <a:ext cx="2754630" cy="3780790"/>
                    </a:xfrm>
                    <a:prstGeom prst="rect">
                      <a:avLst/>
                    </a:prstGeom>
                    <a:noFill/>
                    <a:ln w="9525">
                      <a:noFill/>
                      <a:miter lim="800000"/>
                      <a:headEnd/>
                      <a:tailEnd/>
                    </a:ln>
                  </pic:spPr>
                </pic:pic>
              </a:graphicData>
            </a:graphic>
          </wp:inline>
        </w:drawing>
      </w:r>
      <w:r w:rsidR="00722E4B" w:rsidRPr="0035160F">
        <w:br/>
      </w:r>
      <w:r w:rsidR="00722E4B" w:rsidRPr="00203479">
        <w:br/>
      </w:r>
    </w:p>
    <w:p w14:paraId="2EA31386" w14:textId="77777777" w:rsidR="00C211DA" w:rsidRPr="00312EA0" w:rsidRDefault="001470C0" w:rsidP="00312EA0">
      <w:pPr>
        <w:pStyle w:val="CaptionNotBold"/>
      </w:pPr>
      <w:bookmarkStart w:id="17" w:name="_Ref171585871"/>
      <w:bookmarkStart w:id="18" w:name="_Ref223961001"/>
      <w:r w:rsidRPr="0035160F">
        <w:t xml:space="preserve">Figure </w:t>
      </w:r>
      <w:r w:rsidR="0035218D">
        <w:fldChar w:fldCharType="begin"/>
      </w:r>
      <w:r w:rsidR="0035218D">
        <w:instrText xml:space="preserve"> SEQ Figure \* ARABIC </w:instrText>
      </w:r>
      <w:r w:rsidR="0035218D">
        <w:fldChar w:fldCharType="separate"/>
      </w:r>
      <w:r w:rsidR="00BB4A35">
        <w:rPr>
          <w:noProof/>
        </w:rPr>
        <w:t>3</w:t>
      </w:r>
      <w:r w:rsidR="0035218D">
        <w:rPr>
          <w:noProof/>
        </w:rPr>
        <w:fldChar w:fldCharType="end"/>
      </w:r>
      <w:bookmarkEnd w:id="18"/>
      <w:r w:rsidRPr="0035160F">
        <w:tab/>
      </w:r>
      <w:r w:rsidR="00ED7A0F">
        <w:t>In</w:t>
      </w:r>
      <w:r w:rsidR="00450860" w:rsidRPr="0035160F">
        <w:t xml:space="preserve"> the picture there is </w:t>
      </w:r>
      <w:r w:rsidR="00ED7A0F">
        <w:t xml:space="preserve">the </w:t>
      </w:r>
      <w:r w:rsidR="00450860" w:rsidRPr="0035160F">
        <w:t>Start</w:t>
      </w:r>
      <w:r w:rsidR="00450860" w:rsidRPr="00312EA0">
        <w:t xml:space="preserve"> </w:t>
      </w:r>
      <w:r w:rsidR="00E70988" w:rsidRPr="00312EA0">
        <w:t>menu</w:t>
      </w:r>
      <w:r w:rsidR="00450860" w:rsidRPr="00312EA0">
        <w:t xml:space="preserve"> of </w:t>
      </w:r>
      <w:r w:rsidR="007B0E31" w:rsidRPr="00203479">
        <w:rPr>
          <w:rStyle w:val="BodyTextBold0"/>
        </w:rPr>
        <w:t>Windows Vista</w:t>
      </w:r>
      <w:r w:rsidR="00450860" w:rsidRPr="00312EA0">
        <w:t xml:space="preserve">. At the </w:t>
      </w:r>
      <w:r w:rsidR="008D5B7D" w:rsidRPr="00312EA0">
        <w:t xml:space="preserve">lower </w:t>
      </w:r>
      <w:r w:rsidR="00450860" w:rsidRPr="00312EA0">
        <w:t>left section of the menu there is</w:t>
      </w:r>
      <w:r w:rsidR="00E12748" w:rsidRPr="00312EA0">
        <w:t xml:space="preserve"> </w:t>
      </w:r>
      <w:r w:rsidR="00ED7A0F" w:rsidRPr="00312EA0">
        <w:t xml:space="preserve">the </w:t>
      </w:r>
      <w:r w:rsidR="003B53A3" w:rsidRPr="00203479">
        <w:rPr>
          <w:rStyle w:val="BodyTextBold0"/>
        </w:rPr>
        <w:t>All Progr</w:t>
      </w:r>
      <w:r w:rsidR="00A549CB" w:rsidRPr="00203479">
        <w:rPr>
          <w:rStyle w:val="BodyTextBold0"/>
        </w:rPr>
        <w:t>a</w:t>
      </w:r>
      <w:r w:rsidR="003B53A3" w:rsidRPr="00203479">
        <w:rPr>
          <w:rStyle w:val="BodyTextBold0"/>
        </w:rPr>
        <w:t>ms</w:t>
      </w:r>
      <w:r w:rsidR="00450860" w:rsidRPr="00203479">
        <w:rPr>
          <w:rStyle w:val="BodyTextBold0"/>
        </w:rPr>
        <w:t xml:space="preserve"> button.</w:t>
      </w:r>
      <w:r w:rsidR="00450860" w:rsidRPr="0035160F">
        <w:t xml:space="preserve"> </w:t>
      </w:r>
      <w:r w:rsidR="00450860" w:rsidRPr="00312EA0">
        <w:t xml:space="preserve">By clicking the button you can see all the </w:t>
      </w:r>
      <w:r w:rsidR="008D5B7D" w:rsidRPr="00312EA0">
        <w:t>programs, which are installed on</w:t>
      </w:r>
      <w:r w:rsidR="00450860" w:rsidRPr="00312EA0">
        <w:t xml:space="preserve"> the co</w:t>
      </w:r>
      <w:r w:rsidR="00450860" w:rsidRPr="00312EA0">
        <w:t>m</w:t>
      </w:r>
      <w:r w:rsidR="00450860" w:rsidRPr="00312EA0">
        <w:t>puter</w:t>
      </w:r>
      <w:r w:rsidR="007B0E31" w:rsidRPr="00312EA0">
        <w:t xml:space="preserve">. </w:t>
      </w:r>
      <w:r w:rsidR="008D5B7D" w:rsidRPr="00312EA0">
        <w:t xml:space="preserve">In the </w:t>
      </w:r>
      <w:r w:rsidR="00C211DA" w:rsidRPr="00312EA0">
        <w:t xml:space="preserve">right </w:t>
      </w:r>
      <w:r w:rsidR="008D5B7D" w:rsidRPr="00312EA0">
        <w:t xml:space="preserve">pane </w:t>
      </w:r>
      <w:r w:rsidR="00450860" w:rsidRPr="00312EA0">
        <w:t xml:space="preserve">there are functions, which help with the use </w:t>
      </w:r>
      <w:r w:rsidR="00E70988" w:rsidRPr="00312EA0">
        <w:t xml:space="preserve">and settings </w:t>
      </w:r>
      <w:r w:rsidR="00450860" w:rsidRPr="00312EA0">
        <w:t>of the computer</w:t>
      </w:r>
      <w:r w:rsidR="00C211DA" w:rsidRPr="00312EA0">
        <w:t>.</w:t>
      </w:r>
    </w:p>
    <w:p w14:paraId="4130CBA1" w14:textId="77777777" w:rsidR="002743C1" w:rsidRPr="0035160F" w:rsidRDefault="00E70988" w:rsidP="00A70206">
      <w:pPr>
        <w:pStyle w:val="BodyText"/>
      </w:pPr>
      <w:r w:rsidRPr="00203479">
        <w:t>On</w:t>
      </w:r>
      <w:r w:rsidR="004F2984" w:rsidRPr="00203479">
        <w:t xml:space="preserve"> the </w:t>
      </w:r>
      <w:r w:rsidR="00435B3F" w:rsidRPr="00203479">
        <w:rPr>
          <w:rStyle w:val="BodyTextBold0"/>
        </w:rPr>
        <w:t>Start</w:t>
      </w:r>
      <w:r w:rsidR="004F2984" w:rsidRPr="00203479">
        <w:rPr>
          <w:rStyle w:val="BodyTextBold0"/>
        </w:rPr>
        <w:t xml:space="preserve"> </w:t>
      </w:r>
      <w:r w:rsidR="004F2984" w:rsidRPr="00203479">
        <w:t>menu</w:t>
      </w:r>
      <w:r w:rsidR="004F2984" w:rsidRPr="00203479">
        <w:rPr>
          <w:rStyle w:val="BodyTextBold0"/>
        </w:rPr>
        <w:t xml:space="preserve"> </w:t>
      </w:r>
      <w:r w:rsidR="004F2984" w:rsidRPr="00203479">
        <w:t xml:space="preserve">there are other important functions, too. </w:t>
      </w:r>
      <w:r w:rsidR="00ED7A0F" w:rsidRPr="00203479">
        <w:t xml:space="preserve">The </w:t>
      </w:r>
      <w:r w:rsidR="002743C1" w:rsidRPr="00203479">
        <w:rPr>
          <w:rStyle w:val="BodyTextBold0"/>
        </w:rPr>
        <w:t>S</w:t>
      </w:r>
      <w:r w:rsidR="00435B3F" w:rsidRPr="00203479">
        <w:rPr>
          <w:rStyle w:val="BodyTextBold0"/>
        </w:rPr>
        <w:t>hut Down</w:t>
      </w:r>
      <w:r w:rsidR="004F2984" w:rsidRPr="00203479">
        <w:rPr>
          <w:rStyle w:val="BodyTextBold0"/>
        </w:rPr>
        <w:t xml:space="preserve"> </w:t>
      </w:r>
      <w:r w:rsidR="004F2984" w:rsidRPr="00203479">
        <w:t>co</w:t>
      </w:r>
      <w:r w:rsidR="004F2984" w:rsidRPr="00203479">
        <w:t>m</w:t>
      </w:r>
      <w:r w:rsidR="004F2984" w:rsidRPr="00203479">
        <w:t>mand shut</w:t>
      </w:r>
      <w:r w:rsidRPr="00203479">
        <w:t>s the computer down safely. By using</w:t>
      </w:r>
      <w:r w:rsidR="004F2984" w:rsidRPr="00203479">
        <w:t xml:space="preserve"> the commands </w:t>
      </w:r>
      <w:r w:rsidR="008D5B7D" w:rsidRPr="00203479">
        <w:t xml:space="preserve">in the right pane </w:t>
      </w:r>
      <w:r w:rsidR="004F2984" w:rsidRPr="00203479">
        <w:t>of the menu you can open the files that you have recently opened.</w:t>
      </w:r>
      <w:r w:rsidR="002743C1" w:rsidRPr="0035160F">
        <w:t xml:space="preserve"> </w:t>
      </w:r>
      <w:r w:rsidR="004F2984" w:rsidRPr="0035160F">
        <w:t xml:space="preserve">By clicking the </w:t>
      </w:r>
      <w:r w:rsidR="00435B3F" w:rsidRPr="00203479">
        <w:rPr>
          <w:rStyle w:val="BodyTextBold0"/>
        </w:rPr>
        <w:t>Co</w:t>
      </w:r>
      <w:r w:rsidR="00435B3F" w:rsidRPr="00203479">
        <w:rPr>
          <w:rStyle w:val="BodyTextBold0"/>
        </w:rPr>
        <w:t>n</w:t>
      </w:r>
      <w:r w:rsidR="00435B3F" w:rsidRPr="00203479">
        <w:rPr>
          <w:rStyle w:val="BodyTextBold0"/>
        </w:rPr>
        <w:t>trol Panel</w:t>
      </w:r>
      <w:r w:rsidR="004F2984" w:rsidRPr="00203479">
        <w:rPr>
          <w:rStyle w:val="BodyTextBold0"/>
        </w:rPr>
        <w:t xml:space="preserve"> </w:t>
      </w:r>
      <w:r w:rsidR="004F2984" w:rsidRPr="00203479">
        <w:t>command you can change the settings</w:t>
      </w:r>
      <w:r w:rsidR="00435B3F" w:rsidRPr="00203479">
        <w:rPr>
          <w:rStyle w:val="BodyTextBold0"/>
        </w:rPr>
        <w:t xml:space="preserve"> </w:t>
      </w:r>
      <w:r w:rsidR="004F2984" w:rsidRPr="00203479">
        <w:t>of the operating system.</w:t>
      </w:r>
      <w:r w:rsidR="00ED7A0F" w:rsidRPr="00203479">
        <w:t xml:space="preserve"> You can use the</w:t>
      </w:r>
      <w:r w:rsidR="001D4130" w:rsidRPr="0035160F">
        <w:t xml:space="preserve"> </w:t>
      </w:r>
      <w:r w:rsidR="00435B3F" w:rsidRPr="00203479">
        <w:rPr>
          <w:rStyle w:val="BodyTextBold0"/>
        </w:rPr>
        <w:t xml:space="preserve">Help and Support </w:t>
      </w:r>
      <w:r w:rsidR="004F2984" w:rsidRPr="00203479">
        <w:t xml:space="preserve">command </w:t>
      </w:r>
      <w:r w:rsidRPr="00203479">
        <w:t>to</w:t>
      </w:r>
      <w:r w:rsidR="004F2984" w:rsidRPr="00203479">
        <w:t xml:space="preserve"> open Windows help, familiarize yourself with it</w:t>
      </w:r>
      <w:r w:rsidR="001D4130" w:rsidRPr="0035160F">
        <w:t>.</w:t>
      </w:r>
    </w:p>
    <w:p w14:paraId="4836F46F" w14:textId="77777777" w:rsidR="00FE7DBB" w:rsidRPr="0035160F" w:rsidRDefault="00167CB3" w:rsidP="00287363">
      <w:pPr>
        <w:pStyle w:val="Heading2"/>
        <w:pageBreakBefore/>
      </w:pPr>
      <w:bookmarkStart w:id="19" w:name="_Toc258003367"/>
      <w:bookmarkEnd w:id="17"/>
      <w:r w:rsidRPr="0035160F">
        <w:lastRenderedPageBreak/>
        <w:t xml:space="preserve">Using </w:t>
      </w:r>
      <w:r w:rsidR="00FE7DBB" w:rsidRPr="0035160F">
        <w:t>Taskbar</w:t>
      </w:r>
      <w:bookmarkEnd w:id="19"/>
      <w:r w:rsidR="0002571A" w:rsidRPr="0035160F">
        <w:fldChar w:fldCharType="begin"/>
      </w:r>
      <w:r w:rsidR="00FE7DBB" w:rsidRPr="0035160F">
        <w:instrText xml:space="preserve"> XE "Taskbar" </w:instrText>
      </w:r>
      <w:r w:rsidR="0002571A" w:rsidRPr="0035160F">
        <w:fldChar w:fldCharType="end"/>
      </w:r>
      <w:bookmarkStart w:id="20" w:name="Taskbar"/>
      <w:bookmarkEnd w:id="20"/>
    </w:p>
    <w:p w14:paraId="7F4C1692" w14:textId="77777777" w:rsidR="00C211DA" w:rsidRPr="0035160F" w:rsidRDefault="00FE7DBB" w:rsidP="00312EA0">
      <w:pPr>
        <w:pStyle w:val="BodyText"/>
      </w:pPr>
      <w:r w:rsidRPr="0035160F">
        <w:t>Windows Vista</w:t>
      </w:r>
      <w:r w:rsidR="008D5B7D" w:rsidRPr="0035160F">
        <w:t xml:space="preserve"> is a multiprocessing</w:t>
      </w:r>
      <w:r w:rsidR="00167CB3" w:rsidRPr="0035160F">
        <w:t xml:space="preserve"> operating system. It means that you can</w:t>
      </w:r>
      <w:r w:rsidR="008D5B7D" w:rsidRPr="0035160F">
        <w:t xml:space="preserve"> use</w:t>
      </w:r>
      <w:r w:rsidR="00167CB3" w:rsidRPr="0035160F">
        <w:t xml:space="preserve"> many programs at the same time. You can see all the programs that you can use at the </w:t>
      </w:r>
      <w:r w:rsidR="00167CB3" w:rsidRPr="00312EA0">
        <w:rPr>
          <w:rStyle w:val="BodyTextBold0"/>
        </w:rPr>
        <w:t>Taskbar</w:t>
      </w:r>
      <w:r w:rsidR="00167CB3" w:rsidRPr="0035160F">
        <w:t xml:space="preserve">. </w:t>
      </w:r>
      <w:r w:rsidR="00DC52B1">
        <w:t>Y</w:t>
      </w:r>
      <w:r w:rsidR="00E70988" w:rsidRPr="0035160F">
        <w:t>ou can switch</w:t>
      </w:r>
      <w:r w:rsidR="00167CB3" w:rsidRPr="0035160F">
        <w:t xml:space="preserve"> </w:t>
      </w:r>
      <w:r w:rsidR="00DC52B1">
        <w:t>b</w:t>
      </w:r>
      <w:r w:rsidR="00DC52B1" w:rsidRPr="0035160F">
        <w:t xml:space="preserve">etween programs </w:t>
      </w:r>
      <w:r w:rsidR="00167CB3" w:rsidRPr="0035160F">
        <w:t>by clicking the pro</w:t>
      </w:r>
      <w:r w:rsidR="00E70988" w:rsidRPr="0035160F">
        <w:t xml:space="preserve">gram </w:t>
      </w:r>
      <w:r w:rsidR="00167CB3" w:rsidRPr="0035160F">
        <w:t>button</w:t>
      </w:r>
      <w:r w:rsidR="008D5B7D" w:rsidRPr="0035160F">
        <w:t>s at</w:t>
      </w:r>
      <w:r w:rsidR="00167CB3" w:rsidRPr="0035160F">
        <w:t xml:space="preserve"> the </w:t>
      </w:r>
      <w:r w:rsidR="00167CB3" w:rsidRPr="00312EA0">
        <w:t>Taskbar</w:t>
      </w:r>
      <w:r w:rsidR="00C211DA" w:rsidRPr="0035160F">
        <w:t>.</w:t>
      </w:r>
    </w:p>
    <w:p w14:paraId="250ACD7C" w14:textId="77777777" w:rsidR="00C211DA" w:rsidRPr="00203479" w:rsidRDefault="00DC52B1" w:rsidP="00312EA0">
      <w:pPr>
        <w:pStyle w:val="BodyText"/>
      </w:pPr>
      <w:r>
        <w:t xml:space="preserve">The </w:t>
      </w:r>
      <w:r w:rsidR="00167CB3" w:rsidRPr="0035160F">
        <w:t xml:space="preserve">Taskbar is situated at the bottom of the screen. You can move </w:t>
      </w:r>
      <w:r w:rsidR="00167CB3" w:rsidRPr="00312EA0">
        <w:rPr>
          <w:rStyle w:val="BodyTextBold0"/>
        </w:rPr>
        <w:t>Taskbar</w:t>
      </w:r>
      <w:r w:rsidR="00167CB3" w:rsidRPr="0035160F">
        <w:t xml:space="preserve"> to the upper</w:t>
      </w:r>
      <w:r w:rsidR="000B2DDD" w:rsidRPr="0035160F">
        <w:t xml:space="preserve"> section of the screen </w:t>
      </w:r>
      <w:r w:rsidR="00167CB3" w:rsidRPr="0035160F">
        <w:t>by dragging it (I recommend</w:t>
      </w:r>
      <w:r>
        <w:t>ed</w:t>
      </w:r>
      <w:r w:rsidR="00167CB3" w:rsidRPr="0035160F">
        <w:t xml:space="preserve">). Moving the Taskbar </w:t>
      </w:r>
      <w:r w:rsidR="000D66DA" w:rsidRPr="0035160F">
        <w:t>r</w:t>
      </w:r>
      <w:r w:rsidR="000D66DA" w:rsidRPr="0035160F">
        <w:t>e</w:t>
      </w:r>
      <w:r w:rsidR="000D66DA" w:rsidRPr="0035160F">
        <w:t xml:space="preserve">quires </w:t>
      </w:r>
      <w:r w:rsidR="00F3214F" w:rsidRPr="0035160F">
        <w:t>that you first unlock the Taskbar by clicking</w:t>
      </w:r>
      <w:r w:rsidR="000D66DA" w:rsidRPr="0035160F">
        <w:t xml:space="preserve"> </w:t>
      </w:r>
      <w:r w:rsidR="000D66DA" w:rsidRPr="00312EA0">
        <w:t xml:space="preserve">Lock the Taskbar </w:t>
      </w:r>
      <w:r w:rsidR="000D66DA" w:rsidRPr="0035160F">
        <w:t xml:space="preserve">at the </w:t>
      </w:r>
      <w:r w:rsidR="00D84945" w:rsidRPr="0035160F">
        <w:t>context</w:t>
      </w:r>
      <w:r w:rsidR="00F3214F" w:rsidRPr="0035160F">
        <w:t xml:space="preserve"> menu</w:t>
      </w:r>
      <w:r w:rsidR="000D66DA" w:rsidRPr="0035160F">
        <w:t xml:space="preserve"> of the Taskbar.</w:t>
      </w:r>
      <w:r w:rsidR="00FE7DBB" w:rsidRPr="0035160F">
        <w:t xml:space="preserve"> </w:t>
      </w:r>
      <w:r w:rsidR="00F3214F" w:rsidRPr="0035160F">
        <w:t xml:space="preserve">Drag the Taskbar up using </w:t>
      </w:r>
      <w:r>
        <w:t xml:space="preserve">on </w:t>
      </w:r>
      <w:r w:rsidR="00F3214F" w:rsidRPr="0035160F">
        <w:t>its</w:t>
      </w:r>
      <w:r w:rsidR="000D66DA" w:rsidRPr="0035160F">
        <w:t xml:space="preserve"> empty </w:t>
      </w:r>
      <w:r w:rsidR="00F3214F" w:rsidRPr="0035160F">
        <w:t>part</w:t>
      </w:r>
      <w:r w:rsidR="00FE7DBB" w:rsidRPr="0035160F">
        <w:t xml:space="preserve">. </w:t>
      </w:r>
      <w:r w:rsidR="000D66DA" w:rsidRPr="0035160F">
        <w:t xml:space="preserve">After moving the Taskbar, </w:t>
      </w:r>
      <w:r w:rsidR="00F3214F" w:rsidRPr="0035160F">
        <w:t>lock the Taskbar again by clicking</w:t>
      </w:r>
      <w:r w:rsidR="000D66DA" w:rsidRPr="0035160F">
        <w:t xml:space="preserve"> </w:t>
      </w:r>
      <w:r w:rsidR="00FE7DBB" w:rsidRPr="00203479">
        <w:rPr>
          <w:rStyle w:val="BodyTextBold0"/>
        </w:rPr>
        <w:t>Lock the Taskbar</w:t>
      </w:r>
      <w:r w:rsidR="00C211DA" w:rsidRPr="00203479">
        <w:t>.</w:t>
      </w:r>
    </w:p>
    <w:p w14:paraId="2A79DDD9" w14:textId="77777777" w:rsidR="00FE7DBB" w:rsidRPr="00312EA0" w:rsidRDefault="002629C5" w:rsidP="00203479">
      <w:pPr>
        <w:pStyle w:val="KuvapaikkaLeft"/>
      </w:pPr>
      <w:r w:rsidRPr="00312EA0">
        <w:rPr>
          <w:noProof/>
          <w:lang w:val="fi-FI"/>
        </w:rPr>
        <w:drawing>
          <wp:anchor distT="0" distB="0" distL="114300" distR="114300" simplePos="0" relativeHeight="251778048" behindDoc="0" locked="0" layoutInCell="1" allowOverlap="1" wp14:editId="1079F3AA">
            <wp:simplePos x="0" y="0"/>
            <wp:positionH relativeFrom="column">
              <wp:posOffset>48895</wp:posOffset>
            </wp:positionH>
            <wp:positionV relativeFrom="paragraph">
              <wp:posOffset>25400</wp:posOffset>
            </wp:positionV>
            <wp:extent cx="217805" cy="217805"/>
            <wp:effectExtent l="0" t="0" r="0" b="0"/>
            <wp:wrapNone/>
            <wp:docPr id="2173" name="Kuva 1146" descr="Office painik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146" descr="Office painike 2"/>
                    <pic:cNvPicPr>
                      <a:picLocks noChangeAspect="1" noChangeArrowheads="1"/>
                    </pic:cNvPicPr>
                  </pic:nvPicPr>
                  <pic:blipFill>
                    <a:blip r:embed="rId20" cstate="screen"/>
                    <a:srcRect/>
                    <a:stretch>
                      <a:fillRect/>
                    </a:stretch>
                  </pic:blipFill>
                  <pic:spPr bwMode="auto">
                    <a:xfrm>
                      <a:off x="0" y="0"/>
                      <a:ext cx="217805" cy="217805"/>
                    </a:xfrm>
                    <a:prstGeom prst="rect">
                      <a:avLst/>
                    </a:prstGeom>
                    <a:noFill/>
                    <a:ln w="9525">
                      <a:noFill/>
                      <a:miter lim="800000"/>
                      <a:headEnd/>
                      <a:tailEnd/>
                    </a:ln>
                  </pic:spPr>
                </pic:pic>
              </a:graphicData>
            </a:graphic>
          </wp:anchor>
        </w:drawing>
      </w:r>
      <w:r w:rsidRPr="00312EA0">
        <w:rPr>
          <w:noProof/>
          <w:lang w:val="fi-FI"/>
        </w:rPr>
        <w:drawing>
          <wp:inline distT="0" distB="0" distL="0" distR="0" wp14:editId="31856A45">
            <wp:extent cx="6300000" cy="156155"/>
            <wp:effectExtent l="19050" t="0" r="555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screen"/>
                    <a:srcRect/>
                    <a:stretch>
                      <a:fillRect/>
                    </a:stretch>
                  </pic:blipFill>
                  <pic:spPr bwMode="auto">
                    <a:xfrm>
                      <a:off x="0" y="0"/>
                      <a:ext cx="6300000" cy="156155"/>
                    </a:xfrm>
                    <a:prstGeom prst="rect">
                      <a:avLst/>
                    </a:prstGeom>
                    <a:noFill/>
                    <a:ln w="9525">
                      <a:noFill/>
                      <a:miter lim="800000"/>
                      <a:headEnd/>
                      <a:tailEnd/>
                    </a:ln>
                  </pic:spPr>
                </pic:pic>
              </a:graphicData>
            </a:graphic>
          </wp:inline>
        </w:drawing>
      </w:r>
    </w:p>
    <w:p w14:paraId="20409278" w14:textId="77777777" w:rsidR="00FE7DBB" w:rsidRPr="0035160F" w:rsidRDefault="001470C0"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4</w:t>
      </w:r>
      <w:r w:rsidR="0035218D">
        <w:rPr>
          <w:noProof/>
        </w:rPr>
        <w:fldChar w:fldCharType="end"/>
      </w:r>
      <w:r w:rsidRPr="0035160F">
        <w:tab/>
      </w:r>
      <w:r w:rsidR="00F3214F" w:rsidRPr="0035160F">
        <w:t>I</w:t>
      </w:r>
      <w:r w:rsidR="000B2DDD" w:rsidRPr="0035160F">
        <w:t>n the left</w:t>
      </w:r>
      <w:r w:rsidR="00F3214F" w:rsidRPr="0035160F">
        <w:t xml:space="preserve"> corner</w:t>
      </w:r>
      <w:r w:rsidR="000B2DDD" w:rsidRPr="0035160F">
        <w:t xml:space="preserve"> of Taskbar there is</w:t>
      </w:r>
      <w:r w:rsidR="00FE7DBB" w:rsidRPr="0035160F">
        <w:t xml:space="preserve"> </w:t>
      </w:r>
      <w:r w:rsidR="00DC52B1">
        <w:t xml:space="preserve">the </w:t>
      </w:r>
      <w:r w:rsidR="00FE7DBB" w:rsidRPr="00203479">
        <w:rPr>
          <w:rStyle w:val="BodyTextBold0"/>
        </w:rPr>
        <w:t>Start</w:t>
      </w:r>
      <w:r w:rsidR="000B2DDD" w:rsidRPr="00203479">
        <w:rPr>
          <w:rStyle w:val="BodyTextBold0"/>
        </w:rPr>
        <w:t xml:space="preserve"> menu.</w:t>
      </w:r>
      <w:r w:rsidR="00FE7DBB" w:rsidRPr="00287363">
        <w:t xml:space="preserve"> </w:t>
      </w:r>
      <w:r w:rsidR="000B2DDD" w:rsidRPr="00287363">
        <w:t>Next</w:t>
      </w:r>
      <w:r w:rsidR="00F3214F" w:rsidRPr="00287363">
        <w:t>,</w:t>
      </w:r>
      <w:r w:rsidR="000B2DDD" w:rsidRPr="00287363">
        <w:t xml:space="preserve"> there are</w:t>
      </w:r>
      <w:r w:rsidR="00FE7DBB" w:rsidRPr="00287363">
        <w:t xml:space="preserve"> </w:t>
      </w:r>
      <w:r w:rsidR="00DC52B1" w:rsidRPr="00287363">
        <w:t xml:space="preserve">the </w:t>
      </w:r>
      <w:r w:rsidR="00FE7DBB" w:rsidRPr="00287363">
        <w:t xml:space="preserve">Quick Launch </w:t>
      </w:r>
      <w:r w:rsidR="000B2DDD" w:rsidRPr="00287363">
        <w:t>buttons</w:t>
      </w:r>
      <w:r w:rsidR="00E70988" w:rsidRPr="00287363">
        <w:t>.</w:t>
      </w:r>
      <w:r w:rsidR="000B2DDD" w:rsidRPr="00287363">
        <w:t xml:space="preserve"> You can add the programs that you want to the quick launch buttons. At the middle of the Task</w:t>
      </w:r>
      <w:r w:rsidR="004670C7" w:rsidRPr="00287363">
        <w:t>bar t</w:t>
      </w:r>
      <w:r w:rsidR="000B2DDD" w:rsidRPr="00287363">
        <w:t>h</w:t>
      </w:r>
      <w:r w:rsidR="004670C7" w:rsidRPr="00287363">
        <w:t>e</w:t>
      </w:r>
      <w:r w:rsidR="00F3214F" w:rsidRPr="00287363">
        <w:t xml:space="preserve">re are </w:t>
      </w:r>
      <w:r w:rsidR="000B2DDD" w:rsidRPr="00287363">
        <w:t>buttons</w:t>
      </w:r>
      <w:r w:rsidR="00F3214F" w:rsidRPr="00287363">
        <w:t xml:space="preserve"> for open programs</w:t>
      </w:r>
      <w:r w:rsidR="004670C7" w:rsidRPr="00287363">
        <w:t>, by clicking them you can</w:t>
      </w:r>
      <w:r w:rsidR="00E70988" w:rsidRPr="00287363">
        <w:t xml:space="preserve"> switch between programs</w:t>
      </w:r>
      <w:r w:rsidR="004670C7" w:rsidRPr="00287363">
        <w:t>.</w:t>
      </w:r>
      <w:r w:rsidR="00FE7DBB" w:rsidRPr="00287363">
        <w:t xml:space="preserve"> </w:t>
      </w:r>
      <w:r w:rsidR="0030215D" w:rsidRPr="00287363">
        <w:t>In the right corner</w:t>
      </w:r>
      <w:r w:rsidR="004670C7" w:rsidRPr="00287363">
        <w:t xml:space="preserve"> there is</w:t>
      </w:r>
      <w:r w:rsidR="00DC52B1" w:rsidRPr="00287363">
        <w:t xml:space="preserve"> the</w:t>
      </w:r>
      <w:r w:rsidR="00FE7DBB" w:rsidRPr="00287363">
        <w:t xml:space="preserve"> Notification Area.</w:t>
      </w:r>
      <w:r w:rsidR="004670C7" w:rsidRPr="00287363">
        <w:t xml:space="preserve"> By clicking it with either </w:t>
      </w:r>
      <w:r w:rsidR="00DC52B1" w:rsidRPr="00287363">
        <w:t xml:space="preserve">the </w:t>
      </w:r>
      <w:r w:rsidR="004670C7" w:rsidRPr="00287363">
        <w:t>left or right mouse button you can open a menu, where y</w:t>
      </w:r>
      <w:r w:rsidR="0030215D" w:rsidRPr="00287363">
        <w:t xml:space="preserve">ou can change </w:t>
      </w:r>
      <w:r w:rsidR="00B27F4E" w:rsidRPr="00287363">
        <w:t>the settings of the accessories</w:t>
      </w:r>
      <w:r w:rsidR="004670C7" w:rsidRPr="00287363">
        <w:t>. S</w:t>
      </w:r>
      <w:r w:rsidR="0030215D" w:rsidRPr="00287363">
        <w:t xml:space="preserve">ome </w:t>
      </w:r>
      <w:r w:rsidR="00E70988" w:rsidRPr="00287363">
        <w:t xml:space="preserve">accessories </w:t>
      </w:r>
      <w:r w:rsidR="004670C7" w:rsidRPr="00287363">
        <w:t xml:space="preserve">of </w:t>
      </w:r>
      <w:r w:rsidR="00DC52B1" w:rsidRPr="00287363">
        <w:t xml:space="preserve">the </w:t>
      </w:r>
      <w:r w:rsidR="004670C7" w:rsidRPr="00287363">
        <w:t>Notific</w:t>
      </w:r>
      <w:r w:rsidR="004670C7" w:rsidRPr="00287363">
        <w:t>a</w:t>
      </w:r>
      <w:r w:rsidR="004670C7" w:rsidRPr="00287363">
        <w:t>tion Area can be opened by clicking, other</w:t>
      </w:r>
      <w:r w:rsidR="00E70988" w:rsidRPr="00287363">
        <w:t>s</w:t>
      </w:r>
      <w:r w:rsidR="004670C7" w:rsidRPr="00287363">
        <w:t xml:space="preserve"> by </w:t>
      </w:r>
      <w:r w:rsidR="00357499" w:rsidRPr="00287363">
        <w:t>double-clicking</w:t>
      </w:r>
      <w:r w:rsidR="004670C7" w:rsidRPr="00287363">
        <w:t>.</w:t>
      </w:r>
    </w:p>
    <w:p w14:paraId="683FC7C1" w14:textId="77777777" w:rsidR="00FE7DBB" w:rsidRPr="0035160F" w:rsidRDefault="00C249A4" w:rsidP="00312EA0">
      <w:pPr>
        <w:pStyle w:val="BodyText"/>
      </w:pPr>
      <w:r w:rsidRPr="0035160F">
        <w:t xml:space="preserve">The number at the beginning of the name of the </w:t>
      </w:r>
      <w:r w:rsidR="0030215D" w:rsidRPr="00312EA0">
        <w:rPr>
          <w:rStyle w:val="BodyTextBold0"/>
        </w:rPr>
        <w:t>Taskbar's</w:t>
      </w:r>
      <w:r w:rsidR="0030215D" w:rsidRPr="0035160F">
        <w:t xml:space="preserve"> </w:t>
      </w:r>
      <w:r w:rsidRPr="0035160F">
        <w:t xml:space="preserve">program button means that several copies of the files are open. </w:t>
      </w:r>
      <w:r w:rsidR="0030215D" w:rsidRPr="0035160F">
        <w:t>In the right corner</w:t>
      </w:r>
      <w:r w:rsidRPr="0035160F">
        <w:t xml:space="preserve"> of the program button there is a tri</w:t>
      </w:r>
      <w:r w:rsidR="0030215D" w:rsidRPr="0035160F">
        <w:t>angle</w:t>
      </w:r>
      <w:r w:rsidR="00DE77D5" w:rsidRPr="0035160F">
        <w:t xml:space="preserve"> upside down. </w:t>
      </w:r>
      <w:r w:rsidR="00DC52B1">
        <w:t>T</w:t>
      </w:r>
      <w:r w:rsidR="0030215D" w:rsidRPr="0035160F">
        <w:t>he triangle you can make</w:t>
      </w:r>
      <w:r w:rsidR="00DE77D5" w:rsidRPr="0035160F">
        <w:t xml:space="preserve"> the files appear</w:t>
      </w:r>
      <w:r w:rsidR="00DC52B1">
        <w:t xml:space="preserve"> b</w:t>
      </w:r>
      <w:r w:rsidR="00DC52B1" w:rsidRPr="0035160F">
        <w:t>y clicking</w:t>
      </w:r>
      <w:r w:rsidR="00DE77D5" w:rsidRPr="0035160F">
        <w:t xml:space="preserve">. </w:t>
      </w:r>
      <w:r w:rsidR="00DC52B1">
        <w:t>T</w:t>
      </w:r>
      <w:r w:rsidR="00DE77D5" w:rsidRPr="0035160F">
        <w:t>he name o</w:t>
      </w:r>
      <w:r w:rsidR="0030215D" w:rsidRPr="0035160F">
        <w:t xml:space="preserve">f a file you can start </w:t>
      </w:r>
      <w:r w:rsidR="00DE77D5" w:rsidRPr="0035160F">
        <w:t>process</w:t>
      </w:r>
      <w:r w:rsidR="0030215D" w:rsidRPr="0035160F">
        <w:t>ing</w:t>
      </w:r>
      <w:r w:rsidR="00CB5E7F" w:rsidRPr="0035160F">
        <w:t xml:space="preserve"> the file</w:t>
      </w:r>
      <w:r w:rsidR="00DC52B1">
        <w:t xml:space="preserve"> b</w:t>
      </w:r>
      <w:r w:rsidR="00DC52B1" w:rsidRPr="0035160F">
        <w:t>y clicking</w:t>
      </w:r>
      <w:r w:rsidR="00DE77D5" w:rsidRPr="0035160F">
        <w:t>.</w:t>
      </w:r>
    </w:p>
    <w:p w14:paraId="71DF1FDC" w14:textId="77777777" w:rsidR="00FE7DBB" w:rsidRPr="0035160F" w:rsidRDefault="00BC1AEC" w:rsidP="0089568F">
      <w:pPr>
        <w:pStyle w:val="Heading2"/>
        <w:pageBreakBefore/>
      </w:pPr>
      <w:bookmarkStart w:id="21" w:name="_Toc258003368"/>
      <w:r w:rsidRPr="0035160F">
        <w:lastRenderedPageBreak/>
        <w:t>Windows</w:t>
      </w:r>
      <w:bookmarkEnd w:id="21"/>
    </w:p>
    <w:p w14:paraId="17D63894" w14:textId="5E7356F3" w:rsidR="00FE7DBB" w:rsidRPr="0035160F" w:rsidRDefault="00DC52B1" w:rsidP="00A70206">
      <w:pPr>
        <w:pStyle w:val="BodyText"/>
      </w:pPr>
      <w:r>
        <w:rPr>
          <w:noProof/>
          <w:lang w:eastAsia="en-US"/>
        </w:rPr>
        <w:t>In</w:t>
      </w:r>
      <w:r w:rsidR="00902179" w:rsidRPr="0035160F">
        <w:t xml:space="preserve"> </w:t>
      </w:r>
      <w:r w:rsidR="00FC2DEF" w:rsidRPr="0035160F">
        <w:t xml:space="preserve">Microsoft </w:t>
      </w:r>
      <w:r w:rsidR="00BC1AEC" w:rsidRPr="0035160F">
        <w:t>Windows</w:t>
      </w:r>
      <w:r w:rsidR="00902179" w:rsidRPr="0035160F">
        <w:t xml:space="preserve">, windows are the places where all </w:t>
      </w:r>
      <w:r w:rsidR="00F56976" w:rsidRPr="0035160F">
        <w:t>the work</w:t>
      </w:r>
      <w:r w:rsidR="00BC1AEC" w:rsidRPr="0035160F">
        <w:t xml:space="preserve"> is </w:t>
      </w:r>
      <w:r w:rsidR="00085D71" w:rsidRPr="0035160F">
        <w:t>done. All</w:t>
      </w:r>
      <w:r w:rsidR="00BC1AEC" w:rsidRPr="0035160F">
        <w:t xml:space="preserve"> wi</w:t>
      </w:r>
      <w:r w:rsidR="00BC1AEC" w:rsidRPr="0035160F">
        <w:t>n</w:t>
      </w:r>
      <w:r w:rsidR="00BC1AEC" w:rsidRPr="0035160F">
        <w:t xml:space="preserve">dows </w:t>
      </w:r>
      <w:r w:rsidR="00CB5E7F" w:rsidRPr="0035160F">
        <w:t>are being handled</w:t>
      </w:r>
      <w:r w:rsidR="005567D2" w:rsidRPr="0035160F">
        <w:t xml:space="preserve"> </w:t>
      </w:r>
      <w:r>
        <w:t>i</w:t>
      </w:r>
      <w:r w:rsidR="005567D2" w:rsidRPr="0035160F">
        <w:t>n</w:t>
      </w:r>
      <w:r w:rsidR="00BC1AEC" w:rsidRPr="0035160F">
        <w:t xml:space="preserve"> the same </w:t>
      </w:r>
      <w:r>
        <w:t>way</w:t>
      </w:r>
      <w:r w:rsidR="00BC1AEC" w:rsidRPr="0035160F">
        <w:t xml:space="preserve">. The same principles </w:t>
      </w:r>
      <w:r w:rsidR="00CB5E7F" w:rsidRPr="0035160F">
        <w:t xml:space="preserve">also </w:t>
      </w:r>
      <w:r w:rsidR="00BC1AEC" w:rsidRPr="0035160F">
        <w:t xml:space="preserve">apply </w:t>
      </w:r>
      <w:r>
        <w:t xml:space="preserve">to </w:t>
      </w:r>
      <w:r w:rsidR="00BC1AEC" w:rsidRPr="0035160F">
        <w:t>other o</w:t>
      </w:r>
      <w:r w:rsidR="00BC1AEC" w:rsidRPr="0035160F">
        <w:t>p</w:t>
      </w:r>
      <w:r w:rsidR="00BC1AEC" w:rsidRPr="0035160F">
        <w:t>erating systems equipped</w:t>
      </w:r>
      <w:r w:rsidR="005567D2" w:rsidRPr="0035160F">
        <w:t xml:space="preserve"> with </w:t>
      </w:r>
      <w:r>
        <w:t xml:space="preserve">a </w:t>
      </w:r>
      <w:r w:rsidR="005567D2" w:rsidRPr="0035160F">
        <w:t>graphic user interface</w:t>
      </w:r>
      <w:r w:rsidR="00BC1AEC" w:rsidRPr="0035160F">
        <w:t>.</w:t>
      </w:r>
    </w:p>
    <w:p w14:paraId="4E386896" w14:textId="50EBC1E1" w:rsidR="00FE7DBB" w:rsidRPr="0035160F" w:rsidRDefault="00203479" w:rsidP="00203479">
      <w:pPr>
        <w:pStyle w:val="KehystettyTeksti"/>
      </w:pPr>
      <w:r>
        <w:rPr>
          <w:noProof/>
          <w:lang w:val="fi-FI"/>
        </w:rPr>
        <mc:AlternateContent>
          <mc:Choice Requires="wps">
            <w:drawing>
              <wp:anchor distT="0" distB="0" distL="114300" distR="114300" simplePos="0" relativeHeight="251691008" behindDoc="0" locked="0" layoutInCell="1" allowOverlap="1" wp14:editId="08553940">
                <wp:simplePos x="0" y="0"/>
                <wp:positionH relativeFrom="column">
                  <wp:posOffset>1551940</wp:posOffset>
                </wp:positionH>
                <wp:positionV relativeFrom="paragraph">
                  <wp:posOffset>3338195</wp:posOffset>
                </wp:positionV>
                <wp:extent cx="1440180" cy="288290"/>
                <wp:effectExtent l="0" t="0" r="1112520" b="359410"/>
                <wp:wrapNone/>
                <wp:docPr id="2291" name="AutoShape 15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105292"/>
                            <a:gd name="adj3" fmla="val 39648"/>
                            <a:gd name="adj4" fmla="val 120282"/>
                            <a:gd name="adj5" fmla="val 226213"/>
                            <a:gd name="adj6" fmla="val 17610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186C37B" w14:textId="77777777" w:rsidR="00A70206" w:rsidRPr="00624EF7" w:rsidRDefault="00A70206" w:rsidP="00FE7DBB">
                            <w:pPr>
                              <w:jc w:val="center"/>
                              <w:rPr>
                                <w:lang w:val="en-GB"/>
                              </w:rPr>
                            </w:pPr>
                            <w:r w:rsidRPr="00624EF7">
                              <w:rPr>
                                <w:lang w:val="en-GB"/>
                              </w:rPr>
                              <w:t xml:space="preserve">Scroll bar and </w:t>
                            </w:r>
                            <w:r>
                              <w:rPr>
                                <w:lang w:val="en-GB"/>
                              </w:rPr>
                              <w:t>box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21" o:spid="_x0000_s1049" type="#_x0000_t48" style="position:absolute;left:0;text-align:left;margin-left:122.2pt;margin-top:262.85pt;width:113.4pt;height:22.7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" adj="38038,48862,25981,8564,22743,8564" strokecolor="#215a99">
                <v:textbox>
                  <w:txbxContent>
                    <w:p w14:paraId="7186C37B" w14:textId="77777777" w:rsidR="00A70206" w:rsidRPr="00624EF7" w:rsidRDefault="00A70206" w:rsidP="00FE7DBB">
                      <w:pPr>
                        <w:jc w:val="center"/>
                        <w:rPr>
                          <w:lang w:val="en-GB"/>
                        </w:rPr>
                      </w:pPr>
                      <w:r w:rsidRPr="00624EF7">
                        <w:rPr>
                          <w:lang w:val="en-GB"/>
                        </w:rPr>
                        <w:t xml:space="preserve">Scroll bar and </w:t>
                      </w:r>
                      <w:r>
                        <w:rPr>
                          <w:lang w:val="en-GB"/>
                        </w:rPr>
                        <w:t>box</w:t>
                      </w:r>
                    </w:p>
                  </w:txbxContent>
                </v:textbox>
                <o:callout v:ext="edit" minusx="t" minusy="t"/>
              </v:shape>
            </w:pict>
          </mc:Fallback>
        </mc:AlternateContent>
      </w:r>
      <w:r>
        <w:rPr>
          <w:noProof/>
          <w:lang w:val="fi-FI"/>
        </w:rPr>
        <mc:AlternateContent>
          <mc:Choice Requires="wps">
            <w:drawing>
              <wp:anchor distT="0" distB="0" distL="114300" distR="114300" simplePos="0" relativeHeight="251695104" behindDoc="0" locked="0" layoutInCell="1" allowOverlap="1" wp14:editId="2B409754">
                <wp:simplePos x="0" y="0"/>
                <wp:positionH relativeFrom="column">
                  <wp:posOffset>6075045</wp:posOffset>
                </wp:positionH>
                <wp:positionV relativeFrom="paragraph">
                  <wp:posOffset>4528185</wp:posOffset>
                </wp:positionV>
                <wp:extent cx="274320" cy="274320"/>
                <wp:effectExtent l="0" t="0" r="0" b="0"/>
                <wp:wrapNone/>
                <wp:docPr id="2290" name="Oval 1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274320"/>
                        </a:xfrm>
                        <a:prstGeom prst="ellipse">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525" o:spid="_x0000_s1026" style="position:absolute;margin-left:478.35pt;margin-top:356.55pt;width:21.6pt;height:21.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" filled="f" strokecolor="red" strokeweight="1.5pt"/>
            </w:pict>
          </mc:Fallback>
        </mc:AlternateContent>
      </w:r>
      <w:r>
        <w:rPr>
          <w:noProof/>
          <w:lang w:val="fi-FI"/>
        </w:rPr>
        <w:drawing>
          <wp:anchor distT="0" distB="0" distL="114300" distR="114300" simplePos="0" relativeHeight="251656192" behindDoc="0" locked="0" layoutInCell="1" allowOverlap="1" wp14:editId="3EDCFC78">
            <wp:simplePos x="0" y="0"/>
            <wp:positionH relativeFrom="column">
              <wp:posOffset>6158230</wp:posOffset>
            </wp:positionH>
            <wp:positionV relativeFrom="paragraph">
              <wp:posOffset>4610735</wp:posOffset>
            </wp:positionV>
            <wp:extent cx="135255" cy="135255"/>
            <wp:effectExtent l="0" t="0" r="0" b="0"/>
            <wp:wrapNone/>
            <wp:docPr id="21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screen">
                      <a:clrChange>
                        <a:clrFrom>
                          <a:srgbClr xmlns:a14="http://schemas.microsoft.com/office/drawing/2010/main" val="FFFFFF" mc:Ignorable=""/>
                        </a:clrFrom>
                        <a:clrTo>
                          <a:srgbClr xmlns:a14="http://schemas.microsoft.com/office/drawing/2010/main" val="FFFFFF" mc:Ignorable="">
                            <a:alpha val="0"/>
                          </a:srgbClr>
                        </a:clrTo>
                      </a:clrChange>
                    </a:blip>
                    <a:srcRect/>
                    <a:stretch>
                      <a:fillRect/>
                    </a:stretch>
                  </pic:blipFill>
                  <pic:spPr bwMode="auto">
                    <a:xfrm>
                      <a:off x="0" y="0"/>
                      <a:ext cx="135255" cy="135255"/>
                    </a:xfrm>
                    <a:prstGeom prst="rect">
                      <a:avLst/>
                    </a:prstGeom>
                    <a:noFill/>
                    <a:ln w="9525">
                      <a:noFill/>
                      <a:miter lim="800000"/>
                      <a:headEnd/>
                      <a:tailEnd/>
                    </a:ln>
                  </pic:spPr>
                </pic:pic>
              </a:graphicData>
            </a:graphic>
          </wp:anchor>
        </w:drawing>
      </w:r>
      <w:r>
        <w:rPr>
          <w:noProof/>
          <w:lang w:val="fi-FI"/>
        </w:rPr>
        <mc:AlternateContent>
          <mc:Choice Requires="wps">
            <w:drawing>
              <wp:anchor distT="0" distB="0" distL="114300" distR="114300" simplePos="0" relativeHeight="251694080" behindDoc="0" locked="0" layoutInCell="1" allowOverlap="1" wp14:editId="3051A8E9">
                <wp:simplePos x="0" y="0"/>
                <wp:positionH relativeFrom="column">
                  <wp:posOffset>3498215</wp:posOffset>
                </wp:positionH>
                <wp:positionV relativeFrom="paragraph">
                  <wp:posOffset>4830445</wp:posOffset>
                </wp:positionV>
                <wp:extent cx="2211070" cy="288290"/>
                <wp:effectExtent l="0" t="152400" r="474980" b="0"/>
                <wp:wrapNone/>
                <wp:docPr id="2289" name="AutoShape 15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11070" cy="288290"/>
                        </a:xfrm>
                        <a:prstGeom prst="borderCallout2">
                          <a:avLst>
                            <a:gd name="adj1" fmla="val 41667"/>
                            <a:gd name="adj2" fmla="val 103444"/>
                            <a:gd name="adj3" fmla="val 41667"/>
                            <a:gd name="adj4" fmla="val 106778"/>
                            <a:gd name="adj5" fmla="val -53704"/>
                            <a:gd name="adj6" fmla="val 121597"/>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3A416ED7" w14:textId="77777777" w:rsidR="00A70206" w:rsidRDefault="00A70206" w:rsidP="00FE7DBB">
                            <w:pPr>
                              <w:jc w:val="center"/>
                            </w:pPr>
                            <w:r w:rsidRPr="0045492D">
                              <w:t>To freely change the size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23" o:spid="_x0000_s1050" type="#_x0000_t48" style="position:absolute;left:0;text-align:left;margin-left:275.45pt;margin-top:380.35pt;width:174.1pt;height:22.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" adj="26265,-11600,23064,9000,22344,9000" strokecolor="#215a99">
                <v:textbox>
                  <w:txbxContent>
                    <w:p w14:paraId="3A416ED7" w14:textId="77777777" w:rsidR="00A70206" w:rsidRDefault="00A70206" w:rsidP="00FE7DBB">
                      <w:pPr>
                        <w:jc w:val="center"/>
                      </w:pPr>
                      <w:r w:rsidRPr="0045492D">
                        <w:t>To freely change the size</w:t>
                      </w:r>
                    </w:p>
                  </w:txbxContent>
                </v:textbox>
                <o:callout v:ext="edit" minusx="t"/>
              </v:shape>
            </w:pict>
          </mc:Fallback>
        </mc:AlternateContent>
      </w:r>
      <w:r>
        <w:rPr>
          <w:noProof/>
          <w:lang w:val="fi-FI"/>
        </w:rPr>
        <mc:AlternateContent>
          <mc:Choice Requires="wps">
            <w:drawing>
              <wp:anchor distT="0" distB="0" distL="114300" distR="114300" simplePos="0" relativeHeight="251693056" behindDoc="0" locked="0" layoutInCell="1" allowOverlap="1" wp14:editId="20491FB2">
                <wp:simplePos x="0" y="0"/>
                <wp:positionH relativeFrom="column">
                  <wp:posOffset>1247140</wp:posOffset>
                </wp:positionH>
                <wp:positionV relativeFrom="paragraph">
                  <wp:posOffset>4823460</wp:posOffset>
                </wp:positionV>
                <wp:extent cx="1440180" cy="288290"/>
                <wp:effectExtent l="0" t="266700" r="426720" b="0"/>
                <wp:wrapNone/>
                <wp:docPr id="2288" name="AutoShape 15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105292"/>
                            <a:gd name="adj3" fmla="val 39648"/>
                            <a:gd name="adj4" fmla="val 110231"/>
                            <a:gd name="adj5" fmla="val -90750"/>
                            <a:gd name="adj6" fmla="val 12910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487AC2C9" w14:textId="77777777" w:rsidR="00A70206" w:rsidRDefault="00A70206" w:rsidP="00FE7DBB">
                            <w:pPr>
                              <w:jc w:val="center"/>
                            </w:pPr>
                            <w:r>
                              <w:t>Status bar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22" o:spid="_x0000_s1051" type="#_x0000_t48" style="position:absolute;left:0;text-align:left;margin-left:98.2pt;margin-top:379.8pt;width:113.4pt;height:22.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" adj="27886,-19602,23810,8564,22743,8564" strokecolor="#215a99">
                <v:textbox>
                  <w:txbxContent>
                    <w:p w14:paraId="487AC2C9" w14:textId="77777777" w:rsidR="00A70206" w:rsidRDefault="00A70206" w:rsidP="00FE7DBB">
                      <w:pPr>
                        <w:jc w:val="center"/>
                      </w:pPr>
                      <w:r>
                        <w:t>Status bar</w:t>
                      </w:r>
                    </w:p>
                  </w:txbxContent>
                </v:textbox>
                <o:callout v:ext="edit" minusx="t"/>
              </v:shape>
            </w:pict>
          </mc:Fallback>
        </mc:AlternateContent>
      </w:r>
      <w:r w:rsidR="0089568F">
        <w:rPr>
          <w:noProof/>
          <w:lang w:val="fi-FI"/>
        </w:rPr>
        <mc:AlternateContent>
          <mc:Choice Requires="wps">
            <w:drawing>
              <wp:anchor distT="0" distB="0" distL="114300" distR="114300" simplePos="0" relativeHeight="251712512" behindDoc="0" locked="0" layoutInCell="1" allowOverlap="1" wp14:editId="03D43976">
                <wp:simplePos x="0" y="0"/>
                <wp:positionH relativeFrom="column">
                  <wp:posOffset>2915920</wp:posOffset>
                </wp:positionH>
                <wp:positionV relativeFrom="paragraph">
                  <wp:posOffset>63500</wp:posOffset>
                </wp:positionV>
                <wp:extent cx="1297305" cy="288290"/>
                <wp:effectExtent l="159385" t="13335" r="10160" b="336550"/>
                <wp:wrapNone/>
                <wp:docPr id="2295" name="AutoShape 15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97305" cy="288290"/>
                        </a:xfrm>
                        <a:prstGeom prst="borderCallout2">
                          <a:avLst>
                            <a:gd name="adj1" fmla="val 39648"/>
                            <a:gd name="adj2" fmla="val -5875"/>
                            <a:gd name="adj3" fmla="val 39648"/>
                            <a:gd name="adj4" fmla="val -6806"/>
                            <a:gd name="adj5" fmla="val 213218"/>
                            <a:gd name="adj6" fmla="val -11847"/>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320A002A" w14:textId="77777777" w:rsidR="00A70206" w:rsidRDefault="00A70206" w:rsidP="00FE7DBB">
                            <w:pPr>
                              <w:jc w:val="center"/>
                            </w:pPr>
                            <w:r>
                              <w:t>Title bar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66" o:spid="_x0000_s1052" type="#_x0000_t48" style="position:absolute;left:0;text-align:left;margin-left:229.6pt;margin-top:5pt;width:102.15pt;height:22.7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" adj="-2559,46055,-1470,8564,-1269,8564" strokecolor="#215a99">
                <v:textbox>
                  <w:txbxContent>
                    <w:p w14:paraId="320A002A" w14:textId="77777777" w:rsidR="00A70206" w:rsidRDefault="00A70206" w:rsidP="00FE7DBB">
                      <w:pPr>
                        <w:jc w:val="center"/>
                      </w:pPr>
                      <w:r>
                        <w:t>Title bar</w:t>
                      </w:r>
                    </w:p>
                  </w:txbxContent>
                </v:textbox>
                <o:callout v:ext="edit" minusy="t"/>
              </v:shape>
            </w:pict>
          </mc:Fallback>
        </mc:AlternateContent>
      </w:r>
      <w:r w:rsidR="0089568F">
        <w:rPr>
          <w:noProof/>
          <w:lang w:val="fi-FI"/>
        </w:rPr>
        <mc:AlternateContent>
          <mc:Choice Requires="wps">
            <w:drawing>
              <wp:anchor distT="0" distB="0" distL="114300" distR="114300" simplePos="0" relativeHeight="251696128" behindDoc="0" locked="0" layoutInCell="1" allowOverlap="1" wp14:editId="26B6B4B2">
                <wp:simplePos x="0" y="0"/>
                <wp:positionH relativeFrom="column">
                  <wp:posOffset>4375785</wp:posOffset>
                </wp:positionH>
                <wp:positionV relativeFrom="paragraph">
                  <wp:posOffset>63500</wp:posOffset>
                </wp:positionV>
                <wp:extent cx="1297305" cy="467995"/>
                <wp:effectExtent l="9525" t="13335" r="198120" b="90170"/>
                <wp:wrapNone/>
                <wp:docPr id="2294" name="AutoShape 15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97305" cy="467995"/>
                        </a:xfrm>
                        <a:prstGeom prst="borderCallout2">
                          <a:avLst>
                            <a:gd name="adj1" fmla="val 24421"/>
                            <a:gd name="adj2" fmla="val 105875"/>
                            <a:gd name="adj3" fmla="val 24421"/>
                            <a:gd name="adj4" fmla="val 110574"/>
                            <a:gd name="adj5" fmla="val 116282"/>
                            <a:gd name="adj6" fmla="val 114194"/>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3B9291F" w14:textId="77777777" w:rsidR="00A70206" w:rsidRPr="00D513F6" w:rsidRDefault="00A70206" w:rsidP="00FE7DBB">
                            <w:pPr>
                              <w:jc w:val="center"/>
                              <w:rPr>
                                <w:lang w:val="en-GB"/>
                              </w:rPr>
                            </w:pPr>
                            <w:r w:rsidRPr="00D513F6">
                              <w:rPr>
                                <w:lang w:val="en-GB"/>
                              </w:rPr>
                              <w:t>Control buttons of the window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26" o:spid="_x0000_s1053" type="#_x0000_t48" style="position:absolute;left:0;text-align:left;margin-left:344.55pt;margin-top:5pt;width:102.15pt;height:36.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" adj="24666,25117,23884,5275,22869,5275" strokecolor="#215a99">
                <v:textbox>
                  <w:txbxContent>
                    <w:p w14:paraId="73B9291F" w14:textId="77777777" w:rsidR="00A70206" w:rsidRPr="00D513F6" w:rsidRDefault="00A70206" w:rsidP="00FE7DBB">
                      <w:pPr>
                        <w:jc w:val="center"/>
                        <w:rPr>
                          <w:lang w:val="en-GB"/>
                        </w:rPr>
                      </w:pPr>
                      <w:r w:rsidRPr="00D513F6">
                        <w:rPr>
                          <w:lang w:val="en-GB"/>
                        </w:rPr>
                        <w:t>Control buttons of the window</w:t>
                      </w:r>
                    </w:p>
                  </w:txbxContent>
                </v:textbox>
                <o:callout v:ext="edit" minusx="t" minusy="t"/>
              </v:shape>
            </w:pict>
          </mc:Fallback>
        </mc:AlternateContent>
      </w:r>
      <w:r w:rsidR="0089568F">
        <w:rPr>
          <w:noProof/>
          <w:lang w:val="fi-FI"/>
        </w:rPr>
        <mc:AlternateContent>
          <mc:Choice Requires="wps">
            <w:drawing>
              <wp:anchor distT="0" distB="0" distL="114300" distR="114300" simplePos="0" relativeHeight="251689984" behindDoc="0" locked="0" layoutInCell="1" allowOverlap="1" wp14:editId="443BCBE9">
                <wp:simplePos x="0" y="0"/>
                <wp:positionH relativeFrom="column">
                  <wp:posOffset>1731010</wp:posOffset>
                </wp:positionH>
                <wp:positionV relativeFrom="paragraph">
                  <wp:posOffset>63500</wp:posOffset>
                </wp:positionV>
                <wp:extent cx="1022985" cy="288290"/>
                <wp:effectExtent l="241300" t="13335" r="12065" b="669925"/>
                <wp:wrapNone/>
                <wp:docPr id="2293" name="AutoShape 15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22985" cy="288290"/>
                        </a:xfrm>
                        <a:prstGeom prst="borderCallout2">
                          <a:avLst>
                            <a:gd name="adj1" fmla="val 39648"/>
                            <a:gd name="adj2" fmla="val -7449"/>
                            <a:gd name="adj3" fmla="val 39648"/>
                            <a:gd name="adj4" fmla="val -11917"/>
                            <a:gd name="adj5" fmla="val 327532"/>
                            <a:gd name="adj6" fmla="val -2253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364FA188" w14:textId="77777777" w:rsidR="00A70206" w:rsidRDefault="00A70206" w:rsidP="00FE7DBB">
                            <w:pPr>
                              <w:jc w:val="center"/>
                            </w:pPr>
                            <w:r>
                              <w:t>Menu bar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18" o:spid="_x0000_s1054" type="#_x0000_t48" style="position:absolute;left:0;text-align:left;margin-left:136.3pt;margin-top:5pt;width:80.55pt;height:22.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" adj="-4867,70747,-2574,8564,-1609,8564" strokecolor="#215a99">
                <v:textbox>
                  <w:txbxContent>
                    <w:p w14:paraId="364FA188" w14:textId="77777777" w:rsidR="00A70206" w:rsidRDefault="00A70206" w:rsidP="00FE7DBB">
                      <w:pPr>
                        <w:jc w:val="center"/>
                      </w:pPr>
                      <w:r>
                        <w:t>Menu bar</w:t>
                      </w:r>
                    </w:p>
                  </w:txbxContent>
                </v:textbox>
                <o:callout v:ext="edit" minusy="t"/>
              </v:shape>
            </w:pict>
          </mc:Fallback>
        </mc:AlternateContent>
      </w:r>
      <w:r w:rsidR="00FE7DBB" w:rsidRPr="00203479">
        <w:br/>
      </w:r>
      <w:r>
        <w:br/>
      </w:r>
      <w:r w:rsidR="0089568F">
        <w:rPr>
          <w:noProof/>
          <w:lang w:val="fi-FI"/>
        </w:rPr>
        <mc:AlternateContent>
          <mc:Choice Requires="wps">
            <w:drawing>
              <wp:anchor distT="0" distB="0" distL="114300" distR="114300" simplePos="0" relativeHeight="251761664" behindDoc="0" locked="0" layoutInCell="1" allowOverlap="1" wp14:editId="7B50683E">
                <wp:simplePos x="0" y="0"/>
                <wp:positionH relativeFrom="column">
                  <wp:posOffset>3355340</wp:posOffset>
                </wp:positionH>
                <wp:positionV relativeFrom="paragraph">
                  <wp:posOffset>1281430</wp:posOffset>
                </wp:positionV>
                <wp:extent cx="2815590" cy="116205"/>
                <wp:effectExtent l="17780" t="15240" r="14605" b="11430"/>
                <wp:wrapNone/>
                <wp:docPr id="2292" name="Rectangle 18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15590" cy="116205"/>
                        </a:xfrm>
                        <a:prstGeom prst="rect">
                          <a:avLst/>
                        </a:prstGeom>
                        <a:solidFill>
                          <a:srgbClr xmlns:a14="http://schemas.microsoft.com/office/drawing/2010/main" val="FFFFFF" mc:Ignorable=""/>
                        </a:solidFill>
                        <a:ln w="19050">
                          <a:solidFill>
                            <a:srgbClr xmlns:a14="http://schemas.microsoft.com/office/drawing/2010/main" val="FFFFFF" mc:Ignorable=""/>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91" o:spid="_x0000_s1026" style="position:absolute;margin-left:264.2pt;margin-top:100.9pt;width:221.7pt;height:9.1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" strokecolor="white" strokeweight="1.5pt"/>
            </w:pict>
          </mc:Fallback>
        </mc:AlternateContent>
      </w:r>
      <w:r w:rsidR="002629C5">
        <w:rPr>
          <w:noProof/>
          <w:lang w:val="fi-FI"/>
        </w:rPr>
        <w:drawing>
          <wp:inline distT="0" distB="0" distL="0" distR="0" wp14:editId="7765B5CD">
            <wp:extent cx="5011420" cy="4126230"/>
            <wp:effectExtent l="1905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screen"/>
                    <a:srcRect/>
                    <a:stretch>
                      <a:fillRect/>
                    </a:stretch>
                  </pic:blipFill>
                  <pic:spPr bwMode="auto">
                    <a:xfrm>
                      <a:off x="0" y="0"/>
                      <a:ext cx="5011420" cy="4126230"/>
                    </a:xfrm>
                    <a:prstGeom prst="rect">
                      <a:avLst/>
                    </a:prstGeom>
                    <a:noFill/>
                    <a:ln w="9525">
                      <a:noFill/>
                      <a:miter lim="800000"/>
                      <a:headEnd/>
                      <a:tailEnd/>
                    </a:ln>
                  </pic:spPr>
                </pic:pic>
              </a:graphicData>
            </a:graphic>
          </wp:inline>
        </w:drawing>
      </w:r>
      <w:r>
        <w:br/>
      </w:r>
      <w:r>
        <w:br/>
      </w:r>
    </w:p>
    <w:p w14:paraId="5DF4297A" w14:textId="77777777" w:rsidR="00C211DA" w:rsidRPr="00312EA0" w:rsidRDefault="001470C0"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5</w:t>
      </w:r>
      <w:r w:rsidR="0035218D">
        <w:rPr>
          <w:noProof/>
        </w:rPr>
        <w:fldChar w:fldCharType="end"/>
      </w:r>
      <w:r w:rsidRPr="0035160F">
        <w:tab/>
      </w:r>
      <w:r w:rsidR="00BC1AEC" w:rsidRPr="0035160F">
        <w:t>You can move the window by dragging the</w:t>
      </w:r>
      <w:r w:rsidR="005567D2" w:rsidRPr="0035160F">
        <w:t xml:space="preserve"> title bar</w:t>
      </w:r>
      <w:r w:rsidR="00BC1AEC" w:rsidRPr="00312EA0">
        <w:t>. In most of the wi</w:t>
      </w:r>
      <w:r w:rsidR="00BC1AEC" w:rsidRPr="00312EA0">
        <w:t>n</w:t>
      </w:r>
      <w:r w:rsidR="00CB5E7F" w:rsidRPr="00312EA0">
        <w:t xml:space="preserve">dows there is a </w:t>
      </w:r>
      <w:r w:rsidR="00CB5E7F" w:rsidRPr="0035160F">
        <w:t>menu</w:t>
      </w:r>
      <w:r w:rsidRPr="0035160F">
        <w:t xml:space="preserve"> </w:t>
      </w:r>
      <w:r w:rsidR="00624EF7" w:rsidRPr="0035160F">
        <w:t>bar</w:t>
      </w:r>
      <w:r w:rsidR="00624EF7" w:rsidRPr="00312EA0">
        <w:t xml:space="preserve"> </w:t>
      </w:r>
      <w:r w:rsidR="00CB5E7F" w:rsidRPr="00312EA0">
        <w:t xml:space="preserve">at the upper section. </w:t>
      </w:r>
      <w:r w:rsidR="0039219A" w:rsidRPr="00312EA0">
        <w:t>If the menu bar is not vi</w:t>
      </w:r>
      <w:r w:rsidR="0039219A" w:rsidRPr="00312EA0">
        <w:t>s</w:t>
      </w:r>
      <w:r w:rsidR="0039219A" w:rsidRPr="00312EA0">
        <w:t xml:space="preserve">ible, press </w:t>
      </w:r>
      <w:r w:rsidR="00DC52B1" w:rsidRPr="00312EA0">
        <w:t xml:space="preserve">the </w:t>
      </w:r>
      <w:r w:rsidR="0039219A" w:rsidRPr="0035160F">
        <w:t>Alt</w:t>
      </w:r>
      <w:r w:rsidR="0039219A" w:rsidRPr="00312EA0">
        <w:t xml:space="preserve"> key. </w:t>
      </w:r>
      <w:r w:rsidR="00CB5E7F" w:rsidRPr="00312EA0">
        <w:t>This menu</w:t>
      </w:r>
      <w:r w:rsidRPr="00312EA0">
        <w:t xml:space="preserve"> </w:t>
      </w:r>
      <w:r w:rsidR="00624EF7" w:rsidRPr="00312EA0">
        <w:t>bar has all the comman</w:t>
      </w:r>
      <w:r w:rsidR="00CB5E7F" w:rsidRPr="00312EA0">
        <w:t>ds necessary for handling</w:t>
      </w:r>
      <w:r w:rsidR="0039219A" w:rsidRPr="00312EA0">
        <w:t xml:space="preserve"> the windows (programs).</w:t>
      </w:r>
    </w:p>
    <w:p w14:paraId="7AE8262D" w14:textId="7071F28F" w:rsidR="00624EF7" w:rsidRPr="00312EA0" w:rsidRDefault="00624EF7" w:rsidP="00312EA0">
      <w:pPr>
        <w:pStyle w:val="CaptionNotBold"/>
      </w:pPr>
      <w:r w:rsidRPr="0035160F">
        <w:tab/>
        <w:t>You can ch</w:t>
      </w:r>
      <w:r w:rsidR="00CB5E7F" w:rsidRPr="0035160F">
        <w:t xml:space="preserve">ange the size of the window by </w:t>
      </w:r>
      <w:r w:rsidRPr="0035160F">
        <w:t xml:space="preserve">using the control </w:t>
      </w:r>
      <w:r w:rsidR="00D513F6" w:rsidRPr="0035160F">
        <w:t>buttons or by dragging the borders</w:t>
      </w:r>
      <w:r w:rsidRPr="0035160F">
        <w:t xml:space="preserve"> or angles of the window.</w:t>
      </w:r>
      <w:r w:rsidR="00FE7DBB" w:rsidRPr="0035160F">
        <w:t xml:space="preserve"> </w:t>
      </w:r>
      <w:r w:rsidR="00DC52B1">
        <w:t>T</w:t>
      </w:r>
      <w:r w:rsidRPr="0035160F">
        <w:t xml:space="preserve">he </w:t>
      </w:r>
      <w:r w:rsidR="00FE7DBB" w:rsidRPr="0035160F">
        <w:t>Maximize</w:t>
      </w:r>
      <w:r w:rsidR="00902179" w:rsidRPr="00312EA0">
        <w:t xml:space="preserve"> button</w:t>
      </w:r>
      <w:r w:rsidRPr="00312EA0">
        <w:t xml:space="preserve"> you can enlarge the window to be the </w:t>
      </w:r>
      <w:r w:rsidR="004D2010" w:rsidRPr="00312EA0">
        <w:t>size</w:t>
      </w:r>
      <w:r w:rsidR="00CB5E7F" w:rsidRPr="00312EA0">
        <w:t xml:space="preserve"> of the screen</w:t>
      </w:r>
      <w:r w:rsidR="00DC52B1" w:rsidRPr="00312EA0">
        <w:t xml:space="preserve"> by using</w:t>
      </w:r>
      <w:r w:rsidR="00CB5E7F" w:rsidRPr="00312EA0">
        <w:t xml:space="preserve">. </w:t>
      </w:r>
      <w:r w:rsidR="00DC52B1" w:rsidRPr="00312EA0">
        <w:t>T</w:t>
      </w:r>
      <w:r w:rsidRPr="00312EA0">
        <w:t>he</w:t>
      </w:r>
      <w:r w:rsidR="00FE7DBB" w:rsidRPr="00312EA0">
        <w:t xml:space="preserve"> </w:t>
      </w:r>
      <w:r w:rsidR="00FE7DBB" w:rsidRPr="0035160F">
        <w:t>Minimize</w:t>
      </w:r>
      <w:r w:rsidR="00FE7DBB" w:rsidRPr="00312EA0">
        <w:t xml:space="preserve"> </w:t>
      </w:r>
      <w:r w:rsidR="00902179" w:rsidRPr="00312EA0">
        <w:t xml:space="preserve">button </w:t>
      </w:r>
      <w:r w:rsidRPr="00312EA0">
        <w:t xml:space="preserve">you can </w:t>
      </w:r>
      <w:r w:rsidR="0045492D" w:rsidRPr="00312EA0">
        <w:t>diminish</w:t>
      </w:r>
      <w:r w:rsidRPr="00312EA0">
        <w:t xml:space="preserve"> the window to fit the taskbar</w:t>
      </w:r>
      <w:r w:rsidR="00DC52B1" w:rsidRPr="00312EA0">
        <w:t xml:space="preserve"> by using</w:t>
      </w:r>
      <w:r w:rsidRPr="00312EA0">
        <w:t>.</w:t>
      </w:r>
    </w:p>
    <w:p w14:paraId="370D8C07" w14:textId="7BEDE4DD" w:rsidR="00FE7DBB" w:rsidRPr="00312EA0" w:rsidRDefault="00624EF7" w:rsidP="00312EA0">
      <w:pPr>
        <w:pStyle w:val="CaptionNotBold"/>
      </w:pPr>
      <w:r w:rsidRPr="0035160F">
        <w:tab/>
        <w:t>With</w:t>
      </w:r>
      <w:r w:rsidR="00CB5E7F" w:rsidRPr="0035160F">
        <w:t xml:space="preserve"> the help of</w:t>
      </w:r>
      <w:r w:rsidRPr="0035160F">
        <w:t xml:space="preserve"> the scroll bar </w:t>
      </w:r>
      <w:r w:rsidR="00D513F6" w:rsidRPr="0035160F">
        <w:t>you can make the hidden contents of the window to appear. You can close the wind</w:t>
      </w:r>
      <w:r w:rsidR="00CB5E7F" w:rsidRPr="0035160F">
        <w:t>ow by using</w:t>
      </w:r>
      <w:r w:rsidR="00FE7DBB" w:rsidRPr="0035160F">
        <w:t xml:space="preserve"> </w:t>
      </w:r>
      <w:r w:rsidR="00DC52B1">
        <w:t xml:space="preserve">the </w:t>
      </w:r>
      <w:r w:rsidR="00FE7DBB" w:rsidRPr="0035160F">
        <w:t>Close</w:t>
      </w:r>
      <w:r w:rsidR="00D513F6" w:rsidRPr="00312EA0">
        <w:t xml:space="preserve"> button. </w:t>
      </w:r>
      <w:r w:rsidR="00D84945" w:rsidRPr="00312EA0">
        <w:t xml:space="preserve">There is a status bar at the bottom of the window, if it has </w:t>
      </w:r>
      <w:r w:rsidR="004D2010" w:rsidRPr="00312EA0">
        <w:t>been</w:t>
      </w:r>
      <w:r w:rsidR="00D84945" w:rsidRPr="00312EA0">
        <w:t xml:space="preserve"> made to ap</w:t>
      </w:r>
      <w:r w:rsidR="00CB5E7F" w:rsidRPr="00312EA0">
        <w:t>pear in</w:t>
      </w:r>
      <w:r w:rsidR="00D84945" w:rsidRPr="00312EA0">
        <w:t xml:space="preserve"> the settings. The status bar gives you useful information and i</w:t>
      </w:r>
      <w:r w:rsidR="00D84945" w:rsidRPr="00312EA0">
        <w:t>n</w:t>
      </w:r>
      <w:r w:rsidR="00D84945" w:rsidRPr="00312EA0">
        <w:t>structions.</w:t>
      </w:r>
    </w:p>
    <w:p w14:paraId="1DC1AFCD" w14:textId="77777777" w:rsidR="00FE7DBB" w:rsidRPr="0035160F" w:rsidRDefault="00FE7DBB" w:rsidP="0089568F">
      <w:pPr>
        <w:pStyle w:val="Heading2"/>
      </w:pPr>
      <w:bookmarkStart w:id="22" w:name="_Toc258003369"/>
      <w:r w:rsidRPr="0035160F">
        <w:lastRenderedPageBreak/>
        <w:t>Context menu</w:t>
      </w:r>
      <w:bookmarkEnd w:id="22"/>
      <w:r w:rsidR="0002571A" w:rsidRPr="0035160F">
        <w:fldChar w:fldCharType="begin"/>
      </w:r>
      <w:r w:rsidR="00DF3DB5" w:rsidRPr="0035160F">
        <w:instrText xml:space="preserve"> XE "Context menu" </w:instrText>
      </w:r>
      <w:r w:rsidR="0002571A" w:rsidRPr="0035160F">
        <w:fldChar w:fldCharType="end"/>
      </w:r>
    </w:p>
    <w:p w14:paraId="2A821B59" w14:textId="10111F63" w:rsidR="00FE7DBB" w:rsidRPr="0035160F" w:rsidRDefault="002629C5" w:rsidP="00312EA0">
      <w:pPr>
        <w:pStyle w:val="BodyText"/>
      </w:pPr>
      <w:r w:rsidRPr="00312EA0">
        <w:rPr>
          <w:rStyle w:val="BodyTextBold0"/>
          <w:noProof/>
          <w:lang w:val="fi-FI"/>
        </w:rPr>
        <w:drawing>
          <wp:anchor distT="0" distB="0" distL="114300" distR="114300" simplePos="0" relativeHeight="251658240" behindDoc="0" locked="0" layoutInCell="1" allowOverlap="1" wp14:editId="31B04D90">
            <wp:simplePos x="0" y="0"/>
            <wp:positionH relativeFrom="column">
              <wp:posOffset>946150</wp:posOffset>
            </wp:positionH>
            <wp:positionV relativeFrom="paragraph">
              <wp:posOffset>1043940</wp:posOffset>
            </wp:positionV>
            <wp:extent cx="160655" cy="239395"/>
            <wp:effectExtent l="19050" t="0" r="0" b="0"/>
            <wp:wrapNone/>
            <wp:docPr id="2165" name="Kuva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955"/>
                    <pic:cNvPicPr>
                      <a:picLocks noChangeAspect="1" noChangeArrowheads="1"/>
                    </pic:cNvPicPr>
                  </pic:nvPicPr>
                  <pic:blipFill>
                    <a:blip r:embed="rId15" cstate="screen"/>
                    <a:srcRect/>
                    <a:stretch>
                      <a:fillRect/>
                    </a:stretch>
                  </pic:blipFill>
                  <pic:spPr bwMode="auto">
                    <a:xfrm>
                      <a:off x="0" y="0"/>
                      <a:ext cx="160655" cy="239395"/>
                    </a:xfrm>
                    <a:prstGeom prst="rect">
                      <a:avLst/>
                    </a:prstGeom>
                    <a:noFill/>
                    <a:ln w="9525">
                      <a:noFill/>
                      <a:miter lim="800000"/>
                      <a:headEnd/>
                      <a:tailEnd/>
                    </a:ln>
                  </pic:spPr>
                </pic:pic>
              </a:graphicData>
            </a:graphic>
          </wp:anchor>
        </w:drawing>
      </w:r>
      <w:r w:rsidR="00D84945" w:rsidRPr="00203479">
        <w:rPr>
          <w:rStyle w:val="BodyTextBold0"/>
        </w:rPr>
        <w:t xml:space="preserve">Context menu </w:t>
      </w:r>
      <w:r w:rsidR="00D84945" w:rsidRPr="00203479">
        <w:t xml:space="preserve">is </w:t>
      </w:r>
      <w:r w:rsidR="00502068" w:rsidRPr="0035160F">
        <w:t>Windows'</w:t>
      </w:r>
      <w:r w:rsidR="00502068" w:rsidRPr="00203479">
        <w:t xml:space="preserve"> </w:t>
      </w:r>
      <w:r w:rsidR="00D84945" w:rsidRPr="00203479">
        <w:t>most important auxiliary function</w:t>
      </w:r>
      <w:r w:rsidR="00FE7DBB" w:rsidRPr="0035160F">
        <w:t xml:space="preserve">. </w:t>
      </w:r>
      <w:r w:rsidR="00502068" w:rsidRPr="00312EA0">
        <w:t>Context menu</w:t>
      </w:r>
      <w:r w:rsidR="00FE7DBB" w:rsidRPr="00312EA0">
        <w:t xml:space="preserve"> </w:t>
      </w:r>
      <w:r w:rsidR="003A3130" w:rsidRPr="0035160F">
        <w:t xml:space="preserve">is a context-specific menu, </w:t>
      </w:r>
      <w:r w:rsidR="00502068" w:rsidRPr="0035160F">
        <w:t>where you can see t</w:t>
      </w:r>
      <w:r w:rsidR="00CB5E7F" w:rsidRPr="0035160F">
        <w:t>he commands available to handle</w:t>
      </w:r>
      <w:r w:rsidR="00502068" w:rsidRPr="0035160F">
        <w:t xml:space="preserve"> the o</w:t>
      </w:r>
      <w:r w:rsidR="00502068" w:rsidRPr="0035160F">
        <w:t>b</w:t>
      </w:r>
      <w:r w:rsidR="00502068" w:rsidRPr="0035160F">
        <w:t>ject.</w:t>
      </w:r>
      <w:r w:rsidR="00C211DA" w:rsidRPr="0035160F">
        <w:t xml:space="preserve"> </w:t>
      </w:r>
      <w:r w:rsidR="00502068" w:rsidRPr="0035160F">
        <w:t>Context menu appears</w:t>
      </w:r>
      <w:r w:rsidR="00CB5E7F" w:rsidRPr="0035160F">
        <w:t>,</w:t>
      </w:r>
      <w:r w:rsidR="00502068" w:rsidRPr="0035160F">
        <w:t xml:space="preserve"> when you click the right mouse button</w:t>
      </w:r>
      <w:r w:rsidR="00902179" w:rsidRPr="0035160F">
        <w:t xml:space="preserve"> on</w:t>
      </w:r>
      <w:r w:rsidR="00EA07E5" w:rsidRPr="0035160F">
        <w:t xml:space="preserve"> the object</w:t>
      </w:r>
      <w:r w:rsidR="00502068" w:rsidRPr="0035160F">
        <w:t xml:space="preserve"> or </w:t>
      </w:r>
      <w:r w:rsidR="00C10B6A" w:rsidRPr="0035160F">
        <w:t>press</w:t>
      </w:r>
      <w:r w:rsidR="00EA07E5" w:rsidRPr="0035160F">
        <w:t xml:space="preserve"> the </w:t>
      </w:r>
      <w:r w:rsidR="00EA07E5" w:rsidRPr="00312EA0">
        <w:t>Context menu</w:t>
      </w:r>
      <w:r w:rsidR="00902179" w:rsidRPr="0035160F">
        <w:t xml:space="preserve"> </w:t>
      </w:r>
      <w:r w:rsidR="00FC2DEF" w:rsidRPr="0035160F">
        <w:t>key</w:t>
      </w:r>
      <w:r w:rsidR="00902179" w:rsidRPr="0035160F">
        <w:t xml:space="preserve"> on</w:t>
      </w:r>
      <w:r w:rsidR="00EA07E5" w:rsidRPr="0035160F">
        <w:t xml:space="preserve"> the keyboard. There is</w:t>
      </w:r>
      <w:r w:rsidR="00CB5E7F" w:rsidRPr="0035160F">
        <w:t xml:space="preserve"> </w:t>
      </w:r>
      <w:r w:rsidR="00EA07E5" w:rsidRPr="00203479">
        <w:rPr>
          <w:rStyle w:val="BodyTextBold0"/>
        </w:rPr>
        <w:t xml:space="preserve">Properties </w:t>
      </w:r>
      <w:r w:rsidR="00CB5E7F" w:rsidRPr="00203479">
        <w:t>command in</w:t>
      </w:r>
      <w:r w:rsidR="00EA07E5" w:rsidRPr="00203479">
        <w:t xml:space="preserve"> the context menu of near</w:t>
      </w:r>
      <w:r w:rsidR="00CB5E7F" w:rsidRPr="00203479">
        <w:t>ly all objects (</w:t>
      </w:r>
      <w:r w:rsidR="000A2140" w:rsidRPr="00203479">
        <w:t>often</w:t>
      </w:r>
      <w:r w:rsidR="00CB5E7F" w:rsidRPr="00203479">
        <w:t xml:space="preserve"> last comma</w:t>
      </w:r>
      <w:r w:rsidR="00EA07E5" w:rsidRPr="00203479">
        <w:t xml:space="preserve">nd). </w:t>
      </w:r>
      <w:r w:rsidR="00DC52B1" w:rsidRPr="00203479">
        <w:t>Y</w:t>
      </w:r>
      <w:r w:rsidR="00EA07E5" w:rsidRPr="00203479">
        <w:t xml:space="preserve">ou can adjust the settings of the object (pages </w:t>
      </w:r>
      <w:r w:rsidR="0002571A" w:rsidRPr="0014390E">
        <w:rPr>
          <w:rStyle w:val="KorostusLihavoinnilla"/>
          <w:b w:val="0"/>
          <w:color w:val="0000FF"/>
        </w:rPr>
        <w:fldChar w:fldCharType="begin"/>
      </w:r>
      <w:r w:rsidR="00C211DA" w:rsidRPr="0014390E">
        <w:rPr>
          <w:rStyle w:val="KorostusLihavoinnilla"/>
          <w:b w:val="0"/>
          <w:color w:val="0000FF"/>
        </w:rPr>
        <w:instrText xml:space="preserve"> PAGEREF DiskProperties \h </w:instrText>
      </w:r>
      <w:r w:rsidR="0002571A" w:rsidRPr="0014390E">
        <w:rPr>
          <w:rStyle w:val="KorostusLihavoinnilla"/>
          <w:b w:val="0"/>
          <w:color w:val="0000FF"/>
        </w:rPr>
      </w:r>
      <w:r w:rsidR="0002571A" w:rsidRPr="0014390E">
        <w:rPr>
          <w:rStyle w:val="KorostusLihavoinnilla"/>
          <w:b w:val="0"/>
          <w:color w:val="0000FF"/>
        </w:rPr>
        <w:fldChar w:fldCharType="separate"/>
      </w:r>
      <w:r w:rsidR="00CA2AD3">
        <w:rPr>
          <w:rStyle w:val="KorostusLihavoinnilla"/>
          <w:b w:val="0"/>
          <w:noProof/>
          <w:color w:val="0000FF"/>
        </w:rPr>
        <w:t>16</w:t>
      </w:r>
      <w:r w:rsidR="0002571A" w:rsidRPr="0014390E">
        <w:rPr>
          <w:rStyle w:val="KorostusLihavoinnilla"/>
          <w:b w:val="0"/>
          <w:color w:val="0000FF"/>
        </w:rPr>
        <w:fldChar w:fldCharType="end"/>
      </w:r>
      <w:r w:rsidR="00EA07E5" w:rsidRPr="00203479">
        <w:t xml:space="preserve"> and</w:t>
      </w:r>
      <w:r w:rsidR="00C211DA" w:rsidRPr="00203479">
        <w:t xml:space="preserve"> </w:t>
      </w:r>
      <w:r w:rsidR="0002571A" w:rsidRPr="0014390E">
        <w:rPr>
          <w:rStyle w:val="KorostusLihavoinnilla"/>
          <w:b w:val="0"/>
          <w:color w:val="0000FF"/>
        </w:rPr>
        <w:fldChar w:fldCharType="begin"/>
      </w:r>
      <w:r w:rsidR="00C211DA" w:rsidRPr="0014390E">
        <w:rPr>
          <w:rStyle w:val="KorostusLihavoinnilla"/>
          <w:b w:val="0"/>
          <w:color w:val="0000FF"/>
        </w:rPr>
        <w:instrText xml:space="preserve"> PAGEREF FilesProperties \h </w:instrText>
      </w:r>
      <w:r w:rsidR="0002571A" w:rsidRPr="0014390E">
        <w:rPr>
          <w:rStyle w:val="KorostusLihavoinnilla"/>
          <w:b w:val="0"/>
          <w:color w:val="0000FF"/>
        </w:rPr>
      </w:r>
      <w:r w:rsidR="0002571A" w:rsidRPr="0014390E">
        <w:rPr>
          <w:rStyle w:val="KorostusLihavoinnilla"/>
          <w:b w:val="0"/>
          <w:color w:val="0000FF"/>
        </w:rPr>
        <w:fldChar w:fldCharType="separate"/>
      </w:r>
      <w:r w:rsidR="00CA2AD3">
        <w:rPr>
          <w:rStyle w:val="KorostusLihavoinnilla"/>
          <w:b w:val="0"/>
          <w:noProof/>
          <w:color w:val="0000FF"/>
        </w:rPr>
        <w:t>25</w:t>
      </w:r>
      <w:r w:rsidR="0002571A" w:rsidRPr="0014390E">
        <w:rPr>
          <w:rStyle w:val="KorostusLihavoinnilla"/>
          <w:b w:val="0"/>
          <w:color w:val="0000FF"/>
        </w:rPr>
        <w:fldChar w:fldCharType="end"/>
      </w:r>
      <w:r w:rsidR="00EA07E5" w:rsidRPr="00203479">
        <w:t>)</w:t>
      </w:r>
      <w:r w:rsidR="00DC52B1" w:rsidRPr="00203479">
        <w:t xml:space="preserve"> with the help of this command</w:t>
      </w:r>
      <w:r w:rsidR="00EA07E5" w:rsidRPr="00203479">
        <w:t>.</w:t>
      </w:r>
    </w:p>
    <w:p w14:paraId="5C5FF0EF" w14:textId="77777777" w:rsidR="00FE7DBB" w:rsidRPr="0035160F" w:rsidRDefault="00DC52B1" w:rsidP="00A70206">
      <w:pPr>
        <w:pStyle w:val="BodyText"/>
      </w:pPr>
      <w:r w:rsidRPr="00203479">
        <w:t>The</w:t>
      </w:r>
      <w:r w:rsidRPr="00203479">
        <w:rPr>
          <w:rStyle w:val="BodyTextBold0"/>
        </w:rPr>
        <w:t xml:space="preserve"> </w:t>
      </w:r>
      <w:r w:rsidR="00EA07E5" w:rsidRPr="00203479">
        <w:rPr>
          <w:rStyle w:val="BodyTextBold0"/>
        </w:rPr>
        <w:t xml:space="preserve">Context menu </w:t>
      </w:r>
      <w:r w:rsidR="00EA07E5" w:rsidRPr="00203479">
        <w:t xml:space="preserve">function is available </w:t>
      </w:r>
      <w:r w:rsidR="004D2010" w:rsidRPr="00203479">
        <w:t>everywhere</w:t>
      </w:r>
      <w:r w:rsidR="00EA07E5" w:rsidRPr="00203479">
        <w:t xml:space="preserve"> </w:t>
      </w:r>
      <w:r w:rsidRPr="00203479">
        <w:t>in</w:t>
      </w:r>
      <w:r w:rsidR="00EA07E5" w:rsidRPr="00203479">
        <w:t xml:space="preserve"> Windows, both in the </w:t>
      </w:r>
      <w:r w:rsidR="004D2010" w:rsidRPr="00203479">
        <w:t>opera</w:t>
      </w:r>
      <w:r w:rsidR="004D2010" w:rsidRPr="00203479">
        <w:t>t</w:t>
      </w:r>
      <w:r w:rsidR="004D2010" w:rsidRPr="00203479">
        <w:t>ing</w:t>
      </w:r>
      <w:r w:rsidR="00EA07E5" w:rsidRPr="00203479">
        <w:t xml:space="preserve"> system and the </w:t>
      </w:r>
      <w:r w:rsidR="007F2B7F" w:rsidRPr="0035160F">
        <w:t>desktop programs</w:t>
      </w:r>
      <w:r w:rsidR="00EA07E5" w:rsidRPr="00203479">
        <w:t xml:space="preserve">. You can work much more effectively, when you </w:t>
      </w:r>
      <w:r w:rsidR="004D2010" w:rsidRPr="00203479">
        <w:t>learn</w:t>
      </w:r>
      <w:r w:rsidR="00EA07E5" w:rsidRPr="00203479">
        <w:t xml:space="preserve"> how to use the context menu to execute the commands.</w:t>
      </w:r>
    </w:p>
    <w:p w14:paraId="67AAE53A" w14:textId="19EA3F5D" w:rsidR="00FE7DBB" w:rsidRPr="00203479" w:rsidRDefault="00203479" w:rsidP="00203479">
      <w:pPr>
        <w:pStyle w:val="KehystettyTeksti"/>
      </w:pPr>
      <w:r w:rsidRPr="00203479">
        <w:rPr>
          <w:noProof/>
          <w:lang w:val="fi-FI"/>
        </w:rPr>
        <mc:AlternateContent>
          <mc:Choice Requires="wps">
            <w:drawing>
              <wp:anchor distT="0" distB="0" distL="114300" distR="114300" simplePos="0" relativeHeight="251708416" behindDoc="0" locked="0" layoutInCell="1" allowOverlap="1" wp14:editId="048E9BC4">
                <wp:simplePos x="0" y="0"/>
                <wp:positionH relativeFrom="column">
                  <wp:posOffset>1655445</wp:posOffset>
                </wp:positionH>
                <wp:positionV relativeFrom="paragraph">
                  <wp:posOffset>31115</wp:posOffset>
                </wp:positionV>
                <wp:extent cx="958215" cy="154940"/>
                <wp:effectExtent l="0" t="0" r="0" b="0"/>
                <wp:wrapNone/>
                <wp:docPr id="2287" name="Rectangle 1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215" cy="154940"/>
                        </a:xfrm>
                        <a:prstGeom prst="rect">
                          <a:avLst/>
                        </a:prstGeom>
                        <a:solidFill>
                          <a:srgbClr xmlns:a14="http://schemas.microsoft.com/office/drawing/2010/main" val="FFFFFF" mc:Ignorable=""/>
                        </a:solidFill>
                        <a:ln w="19050">
                          <a:solidFill>
                            <a:srgbClr xmlns:a14="http://schemas.microsoft.com/office/drawing/2010/main" val="FFFFFF" mc:Ignorable=""/>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61" o:spid="_x0000_s1026" style="position:absolute;margin-left:130.35pt;margin-top:2.45pt;width:75.45pt;height:12.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" strokecolor="white" strokeweight="1.5pt"/>
            </w:pict>
          </mc:Fallback>
        </mc:AlternateContent>
      </w:r>
      <w:r w:rsidRPr="00203479">
        <w:rPr>
          <w:noProof/>
          <w:lang w:val="fi-FI"/>
        </w:rPr>
        <mc:AlternateContent>
          <mc:Choice Requires="wps">
            <w:drawing>
              <wp:anchor distT="0" distB="0" distL="114300" distR="114300" simplePos="0" relativeHeight="251709440" behindDoc="0" locked="0" layoutInCell="1" allowOverlap="1" wp14:editId="36FC351E">
                <wp:simplePos x="0" y="0"/>
                <wp:positionH relativeFrom="column">
                  <wp:posOffset>1189355</wp:posOffset>
                </wp:positionH>
                <wp:positionV relativeFrom="paragraph">
                  <wp:posOffset>419042</wp:posOffset>
                </wp:positionV>
                <wp:extent cx="248862" cy="756285"/>
                <wp:effectExtent l="0" t="0" r="0" b="5715"/>
                <wp:wrapNone/>
                <wp:docPr id="2286" name="Rectangle 1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862" cy="756285"/>
                        </a:xfrm>
                        <a:prstGeom prst="rect">
                          <a:avLst/>
                        </a:prstGeom>
                        <a:solidFill>
                          <a:srgbClr xmlns:a14="http://schemas.microsoft.com/office/drawing/2010/main" val="FFFFFF" mc:Ignorable=""/>
                        </a:solidFill>
                        <a:ln w="19050">
                          <a:solidFill>
                            <a:srgbClr xmlns:a14="http://schemas.microsoft.com/office/drawing/2010/main" val="FFFFFF" mc:Ignorable=""/>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62" o:spid="_x0000_s1026" style="position:absolute;margin-left:93.65pt;margin-top:33pt;width:19.6pt;height:59.5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" strokecolor="white" strokeweight="1.5pt"/>
            </w:pict>
          </mc:Fallback>
        </mc:AlternateContent>
      </w:r>
      <w:r w:rsidR="0089568F" w:rsidRPr="00203479">
        <w:rPr>
          <w:noProof/>
          <w:lang w:val="fi-FI"/>
        </w:rPr>
        <mc:AlternateContent>
          <mc:Choice Requires="wps">
            <w:drawing>
              <wp:anchor distT="0" distB="0" distL="114300" distR="114300" simplePos="0" relativeHeight="251699200" behindDoc="0" locked="0" layoutInCell="1" allowOverlap="1" wp14:editId="0FB1FFB7">
                <wp:simplePos x="0" y="0"/>
                <wp:positionH relativeFrom="column">
                  <wp:posOffset>3739515</wp:posOffset>
                </wp:positionH>
                <wp:positionV relativeFrom="paragraph">
                  <wp:posOffset>52705</wp:posOffset>
                </wp:positionV>
                <wp:extent cx="2222500" cy="288290"/>
                <wp:effectExtent l="1278255" t="12065" r="13970" b="13970"/>
                <wp:wrapNone/>
                <wp:docPr id="2285" name="AutoShape 15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22500" cy="288290"/>
                        </a:xfrm>
                        <a:prstGeom prst="borderCallout2">
                          <a:avLst>
                            <a:gd name="adj1" fmla="val 39648"/>
                            <a:gd name="adj2" fmla="val -3431"/>
                            <a:gd name="adj3" fmla="val 39648"/>
                            <a:gd name="adj4" fmla="val -8144"/>
                            <a:gd name="adj5" fmla="val 71366"/>
                            <a:gd name="adj6" fmla="val -5691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127FFC1" w14:textId="77777777" w:rsidR="00A70206" w:rsidRDefault="00A70206" w:rsidP="00FE7DBB">
                            <w:pPr>
                              <w:jc w:val="center"/>
                              <w:rPr>
                                <w:sz w:val="20"/>
                              </w:rPr>
                            </w:pPr>
                            <w:r>
                              <w:t>Context menu of Recycle bin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48" o:spid="_x0000_s1055" type="#_x0000_t48" style="position:absolute;left:0;text-align:left;margin-left:294.45pt;margin-top:4.15pt;width:175pt;height:22.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" adj="-12293,15415,-1759,8564,-741,8564" strokecolor="#215a99">
                <v:textbox>
                  <w:txbxContent>
                    <w:p w14:paraId="2127FFC1" w14:textId="77777777" w:rsidR="00A70206" w:rsidRDefault="00A70206" w:rsidP="00FE7DBB">
                      <w:pPr>
                        <w:jc w:val="center"/>
                        <w:rPr>
                          <w:sz w:val="20"/>
                        </w:rPr>
                      </w:pPr>
                      <w:r>
                        <w:t>Context menu of Recycle bin</w:t>
                      </w:r>
                    </w:p>
                  </w:txbxContent>
                </v:textbox>
                <o:callout v:ext="edit" minusy="t"/>
              </v:shape>
            </w:pict>
          </mc:Fallback>
        </mc:AlternateContent>
      </w:r>
      <w:r w:rsidR="0089568F" w:rsidRPr="00203479">
        <w:rPr>
          <w:noProof/>
          <w:lang w:val="fi-FI"/>
        </w:rPr>
        <mc:AlternateContent>
          <mc:Choice Requires="wps">
            <w:drawing>
              <wp:anchor distT="0" distB="0" distL="114300" distR="114300" simplePos="0" relativeHeight="251704320" behindDoc="0" locked="0" layoutInCell="1" allowOverlap="1" wp14:editId="6B217FF5">
                <wp:simplePos x="0" y="0"/>
                <wp:positionH relativeFrom="column">
                  <wp:posOffset>3739515</wp:posOffset>
                </wp:positionH>
                <wp:positionV relativeFrom="paragraph">
                  <wp:posOffset>797560</wp:posOffset>
                </wp:positionV>
                <wp:extent cx="2222500" cy="288290"/>
                <wp:effectExtent l="1773555" t="13970" r="13970" b="12065"/>
                <wp:wrapNone/>
                <wp:docPr id="2284" name="AutoShape 15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22500" cy="288290"/>
                        </a:xfrm>
                        <a:prstGeom prst="borderCallout2">
                          <a:avLst>
                            <a:gd name="adj1" fmla="val 39648"/>
                            <a:gd name="adj2" fmla="val -3431"/>
                            <a:gd name="adj3" fmla="val 39648"/>
                            <a:gd name="adj4" fmla="val -10028"/>
                            <a:gd name="adj5" fmla="val 89426"/>
                            <a:gd name="adj6" fmla="val -79171"/>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804E6D5" w14:textId="77777777" w:rsidR="00A70206" w:rsidRPr="00EA07E5" w:rsidRDefault="00A70206" w:rsidP="00FE7DBB">
                            <w:pPr>
                              <w:jc w:val="center"/>
                              <w:rPr>
                                <w:sz w:val="20"/>
                                <w:lang w:val="en-GB"/>
                              </w:rPr>
                            </w:pPr>
                            <w:r w:rsidRPr="00EA07E5">
                              <w:rPr>
                                <w:lang w:val="en-GB"/>
                              </w:rPr>
                              <w:t>Command can be executed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55" o:spid="_x0000_s1056" type="#_x0000_t48" style="position:absolute;left:0;text-align:left;margin-left:294.45pt;margin-top:62.8pt;width:175pt;height:22.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" adj="-17101,19316,-2166,8564,-741,8564" strokecolor="#215a99">
                <v:textbox>
                  <w:txbxContent>
                    <w:p w14:paraId="7804E6D5" w14:textId="77777777" w:rsidR="00A70206" w:rsidRPr="00EA07E5" w:rsidRDefault="00A70206" w:rsidP="00FE7DBB">
                      <w:pPr>
                        <w:jc w:val="center"/>
                        <w:rPr>
                          <w:sz w:val="20"/>
                          <w:lang w:val="en-GB"/>
                        </w:rPr>
                      </w:pPr>
                      <w:r w:rsidRPr="00EA07E5">
                        <w:rPr>
                          <w:lang w:val="en-GB"/>
                        </w:rPr>
                        <w:t>Command can be executed</w:t>
                      </w:r>
                    </w:p>
                  </w:txbxContent>
                </v:textbox>
                <o:callout v:ext="edit" minusy="t"/>
              </v:shape>
            </w:pict>
          </mc:Fallback>
        </mc:AlternateContent>
      </w:r>
      <w:r w:rsidR="0089568F" w:rsidRPr="00203479">
        <w:rPr>
          <w:noProof/>
          <w:lang w:val="fi-FI"/>
        </w:rPr>
        <mc:AlternateContent>
          <mc:Choice Requires="wps">
            <w:drawing>
              <wp:anchor distT="0" distB="0" distL="114300" distR="114300" simplePos="0" relativeHeight="251703296" behindDoc="0" locked="0" layoutInCell="1" allowOverlap="1" wp14:editId="74BD40CD">
                <wp:simplePos x="0" y="0"/>
                <wp:positionH relativeFrom="column">
                  <wp:posOffset>3739515</wp:posOffset>
                </wp:positionH>
                <wp:positionV relativeFrom="paragraph">
                  <wp:posOffset>424815</wp:posOffset>
                </wp:positionV>
                <wp:extent cx="2222500" cy="288290"/>
                <wp:effectExtent l="1497330" t="12700" r="13970" b="13335"/>
                <wp:wrapNone/>
                <wp:docPr id="2283" name="AutoShape 15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22500" cy="288290"/>
                        </a:xfrm>
                        <a:prstGeom prst="borderCallout2">
                          <a:avLst>
                            <a:gd name="adj1" fmla="val 39648"/>
                            <a:gd name="adj2" fmla="val -3431"/>
                            <a:gd name="adj3" fmla="val 39648"/>
                            <a:gd name="adj4" fmla="val -8972"/>
                            <a:gd name="adj5" fmla="val 29514"/>
                            <a:gd name="adj6" fmla="val -67116"/>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1A7E498C" w14:textId="77777777" w:rsidR="00A70206" w:rsidRDefault="00A70206" w:rsidP="00FE7DBB">
                            <w:pPr>
                              <w:jc w:val="center"/>
                              <w:rPr>
                                <w:sz w:val="20"/>
                              </w:rPr>
                            </w:pPr>
                            <w:r>
                              <w:t xml:space="preserve">Command </w:t>
                            </w:r>
                            <w:r w:rsidR="00DF3DB5">
                              <w:t>cannot</w:t>
                            </w:r>
                            <w:r>
                              <w:t xml:space="preserve"> be executed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54" o:spid="_x0000_s1057" type="#_x0000_t48" style="position:absolute;left:0;text-align:left;margin-left:294.45pt;margin-top:33.45pt;width:175pt;height:22.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" adj="-14497,6375,-1938,8564,-741,8564" strokecolor="#215a99">
                <v:textbox>
                  <w:txbxContent>
                    <w:p w14:paraId="1A7E498C" w14:textId="77777777" w:rsidR="00A70206" w:rsidRDefault="00A70206" w:rsidP="00FE7DBB">
                      <w:pPr>
                        <w:jc w:val="center"/>
                        <w:rPr>
                          <w:sz w:val="20"/>
                        </w:rPr>
                      </w:pPr>
                      <w:r>
                        <w:t xml:space="preserve">Command </w:t>
                      </w:r>
                      <w:r w:rsidR="00DF3DB5">
                        <w:t>cannot</w:t>
                      </w:r>
                      <w:r>
                        <w:t xml:space="preserve"> be executed</w:t>
                      </w:r>
                    </w:p>
                  </w:txbxContent>
                </v:textbox>
              </v:shape>
            </w:pict>
          </mc:Fallback>
        </mc:AlternateContent>
      </w:r>
      <w:r w:rsidR="0089568F" w:rsidRPr="00203479">
        <w:rPr>
          <w:noProof/>
          <w:lang w:val="fi-FI"/>
        </w:rPr>
        <mc:AlternateContent>
          <mc:Choice Requires="wps">
            <w:drawing>
              <wp:anchor distT="0" distB="0" distL="114300" distR="114300" simplePos="0" relativeHeight="251701248" behindDoc="0" locked="0" layoutInCell="1" allowOverlap="1" wp14:editId="0498AE8E">
                <wp:simplePos x="0" y="0"/>
                <wp:positionH relativeFrom="column">
                  <wp:posOffset>1306830</wp:posOffset>
                </wp:positionH>
                <wp:positionV relativeFrom="paragraph">
                  <wp:posOffset>12065</wp:posOffset>
                </wp:positionV>
                <wp:extent cx="295910" cy="295910"/>
                <wp:effectExtent l="17145" t="9525" r="10795" b="18415"/>
                <wp:wrapNone/>
                <wp:docPr id="2282" name="Oval 15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910" cy="295910"/>
                        </a:xfrm>
                        <a:prstGeom prst="ellipse">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549" o:spid="_x0000_s1026" style="position:absolute;margin-left:102.9pt;margin-top:.95pt;width:23.3pt;height:23.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" filled="f" strokecolor="red" strokeweight="1.5pt"/>
            </w:pict>
          </mc:Fallback>
        </mc:AlternateContent>
      </w:r>
      <w:r w:rsidR="002629C5" w:rsidRPr="00203479">
        <w:rPr>
          <w:noProof/>
          <w:lang w:val="fi-FI"/>
        </w:rPr>
        <w:drawing>
          <wp:inline distT="0" distB="0" distL="0" distR="0" wp14:editId="7FAE7ABD">
            <wp:extent cx="1236980" cy="1148715"/>
            <wp:effectExtent l="19050" t="0" r="127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screen"/>
                    <a:srcRect/>
                    <a:stretch>
                      <a:fillRect/>
                    </a:stretch>
                  </pic:blipFill>
                  <pic:spPr bwMode="auto">
                    <a:xfrm>
                      <a:off x="0" y="0"/>
                      <a:ext cx="1236980" cy="1148715"/>
                    </a:xfrm>
                    <a:prstGeom prst="rect">
                      <a:avLst/>
                    </a:prstGeom>
                    <a:noFill/>
                    <a:ln w="9525">
                      <a:noFill/>
                      <a:miter lim="800000"/>
                      <a:headEnd/>
                      <a:tailEnd/>
                    </a:ln>
                  </pic:spPr>
                </pic:pic>
              </a:graphicData>
            </a:graphic>
          </wp:inline>
        </w:drawing>
      </w:r>
      <w:r w:rsidR="0002571A" w:rsidRPr="00203479">
        <w:fldChar w:fldCharType="begin"/>
      </w:r>
      <w:r w:rsidR="00FE7DBB" w:rsidRPr="00203479">
        <w:instrText xml:space="preserve"> XE "</w:instrText>
      </w:r>
      <w:r w:rsidR="003A3130" w:rsidRPr="00203479">
        <w:instrText>Recycle bin</w:instrText>
      </w:r>
      <w:r w:rsidR="00FE7DBB" w:rsidRPr="00203479">
        <w:instrText xml:space="preserve">" </w:instrText>
      </w:r>
      <w:r w:rsidR="0002571A" w:rsidRPr="00203479">
        <w:fldChar w:fldCharType="end"/>
      </w:r>
    </w:p>
    <w:p w14:paraId="2228CB32" w14:textId="77777777" w:rsidR="00FE7DBB" w:rsidRPr="00312EA0" w:rsidRDefault="001470C0"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6</w:t>
      </w:r>
      <w:r w:rsidR="0035218D">
        <w:rPr>
          <w:noProof/>
        </w:rPr>
        <w:fldChar w:fldCharType="end"/>
      </w:r>
      <w:r w:rsidRPr="0035160F">
        <w:tab/>
      </w:r>
      <w:r w:rsidR="00DC52B1">
        <w:t xml:space="preserve">In </w:t>
      </w:r>
      <w:r w:rsidR="00EA07E5" w:rsidRPr="0035160F">
        <w:t>the picture</w:t>
      </w:r>
      <w:r w:rsidR="00DC52B1">
        <w:t>,</w:t>
      </w:r>
      <w:r w:rsidR="00EA07E5" w:rsidRPr="0035160F">
        <w:t xml:space="preserve"> the</w:t>
      </w:r>
      <w:r w:rsidR="00EA07E5" w:rsidRPr="00203479">
        <w:rPr>
          <w:rStyle w:val="BodyTextBold0"/>
        </w:rPr>
        <w:t xml:space="preserve"> Recycle Bin icon has been </w:t>
      </w:r>
      <w:r w:rsidR="0039219A" w:rsidRPr="00312EA0">
        <w:t>right</w:t>
      </w:r>
      <w:r w:rsidR="00DC52B1" w:rsidRPr="00312EA0">
        <w:t>-clicked</w:t>
      </w:r>
      <w:r w:rsidR="00EA07E5" w:rsidRPr="00203479">
        <w:rPr>
          <w:rStyle w:val="BodyTextBold0"/>
        </w:rPr>
        <w:t>.</w:t>
      </w:r>
      <w:r w:rsidR="00EA07E5" w:rsidRPr="00312EA0">
        <w:t xml:space="preserve"> The context menu of th</w:t>
      </w:r>
      <w:r w:rsidR="00CB5E7F" w:rsidRPr="00312EA0">
        <w:t xml:space="preserve">e </w:t>
      </w:r>
      <w:r w:rsidR="00DF3DB5" w:rsidRPr="0035160F">
        <w:t>R</w:t>
      </w:r>
      <w:r w:rsidR="00CB5E7F" w:rsidRPr="0035160F">
        <w:t>ecycle bin</w:t>
      </w:r>
      <w:r w:rsidR="00CB5E7F" w:rsidRPr="00312EA0">
        <w:t xml:space="preserve"> will appear, and</w:t>
      </w:r>
      <w:r w:rsidR="00EA07E5" w:rsidRPr="00312EA0">
        <w:t xml:space="preserve"> there are commands for pr</w:t>
      </w:r>
      <w:r w:rsidR="00EA07E5" w:rsidRPr="00312EA0">
        <w:t>o</w:t>
      </w:r>
      <w:r w:rsidR="00EA07E5" w:rsidRPr="00312EA0">
        <w:t>cessing the bin</w:t>
      </w:r>
      <w:r w:rsidR="00FE7DBB" w:rsidRPr="00312EA0">
        <w:t>.</w:t>
      </w:r>
      <w:r w:rsidR="001677AE" w:rsidRPr="00312EA0">
        <w:t xml:space="preserve"> After </w:t>
      </w:r>
      <w:r w:rsidR="00902179" w:rsidRPr="00312EA0">
        <w:t xml:space="preserve">you have </w:t>
      </w:r>
      <w:r w:rsidR="001677AE" w:rsidRPr="00312EA0">
        <w:t xml:space="preserve">moved </w:t>
      </w:r>
      <w:r w:rsidR="00902179" w:rsidRPr="00312EA0">
        <w:t xml:space="preserve">the </w:t>
      </w:r>
      <w:r w:rsidR="00085D71" w:rsidRPr="00312EA0">
        <w:t>files, which</w:t>
      </w:r>
      <w:r w:rsidR="00902179" w:rsidRPr="00312EA0">
        <w:t xml:space="preserve"> you want to delete, </w:t>
      </w:r>
      <w:r w:rsidR="001677AE" w:rsidRPr="00312EA0">
        <w:t xml:space="preserve">to the </w:t>
      </w:r>
      <w:r w:rsidR="00DF3DB5" w:rsidRPr="0035160F">
        <w:t>R</w:t>
      </w:r>
      <w:r w:rsidR="001677AE" w:rsidRPr="0035160F">
        <w:t>ecycle bin</w:t>
      </w:r>
      <w:r w:rsidR="001677AE" w:rsidRPr="00312EA0">
        <w:t>,</w:t>
      </w:r>
      <w:r w:rsidR="00C211DA" w:rsidRPr="00312EA0">
        <w:t xml:space="preserve"> </w:t>
      </w:r>
      <w:r w:rsidR="001677AE" w:rsidRPr="00312EA0">
        <w:t xml:space="preserve">you can empty the </w:t>
      </w:r>
      <w:r w:rsidR="009D78EF" w:rsidRPr="00312EA0">
        <w:t xml:space="preserve">recycle </w:t>
      </w:r>
      <w:r w:rsidR="001677AE" w:rsidRPr="00312EA0">
        <w:t>bin by clicking</w:t>
      </w:r>
      <w:r w:rsidR="00642C8A" w:rsidRPr="00312EA0">
        <w:t xml:space="preserve"> </w:t>
      </w:r>
      <w:r w:rsidR="00FE7DBB" w:rsidRPr="00203479">
        <w:rPr>
          <w:rStyle w:val="BodyTextBold0"/>
        </w:rPr>
        <w:t>Empty R</w:t>
      </w:r>
      <w:r w:rsidR="00FE7DBB" w:rsidRPr="00203479">
        <w:rPr>
          <w:rStyle w:val="BodyTextBold0"/>
        </w:rPr>
        <w:t>e</w:t>
      </w:r>
      <w:r w:rsidR="00FE7DBB" w:rsidRPr="00203479">
        <w:rPr>
          <w:rStyle w:val="BodyTextBold0"/>
        </w:rPr>
        <w:t>cycle Bin</w:t>
      </w:r>
      <w:r w:rsidR="00902179" w:rsidRPr="00203479">
        <w:rPr>
          <w:rStyle w:val="BodyTextBold0"/>
        </w:rPr>
        <w:t>.</w:t>
      </w:r>
    </w:p>
    <w:p w14:paraId="5A7E7D82" w14:textId="03CDE4A1" w:rsidR="00FE7DBB" w:rsidRPr="0035160F" w:rsidRDefault="0089568F" w:rsidP="0014390E">
      <w:pPr>
        <w:pStyle w:val="KehystettyTeksti"/>
      </w:pPr>
      <w:r>
        <w:rPr>
          <w:noProof/>
          <w:lang w:val="fi-FI"/>
        </w:rPr>
        <mc:AlternateContent>
          <mc:Choice Requires="wps">
            <w:drawing>
              <wp:anchor distT="0" distB="0" distL="114300" distR="114300" simplePos="0" relativeHeight="251757568" behindDoc="0" locked="0" layoutInCell="1" allowOverlap="1" wp14:editId="23071B15">
                <wp:simplePos x="0" y="0"/>
                <wp:positionH relativeFrom="column">
                  <wp:posOffset>3407410</wp:posOffset>
                </wp:positionH>
                <wp:positionV relativeFrom="paragraph">
                  <wp:posOffset>57150</wp:posOffset>
                </wp:positionV>
                <wp:extent cx="2581910" cy="288290"/>
                <wp:effectExtent l="412750" t="9525" r="5715" b="6985"/>
                <wp:wrapNone/>
                <wp:docPr id="2281" name="AutoShape 15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81910" cy="288290"/>
                        </a:xfrm>
                        <a:prstGeom prst="borderCallout2">
                          <a:avLst>
                            <a:gd name="adj1" fmla="val 39648"/>
                            <a:gd name="adj2" fmla="val -2949"/>
                            <a:gd name="adj3" fmla="val 39648"/>
                            <a:gd name="adj4" fmla="val -4060"/>
                            <a:gd name="adj5" fmla="val 45375"/>
                            <a:gd name="adj6" fmla="val -1554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AAE4870" w14:textId="77777777" w:rsidR="00A70206" w:rsidRDefault="00A70206" w:rsidP="00FE7DBB">
                            <w:pPr>
                              <w:jc w:val="center"/>
                              <w:rPr>
                                <w:sz w:val="20"/>
                              </w:rPr>
                            </w:pPr>
                            <w:r>
                              <w:t>Context menu of</w:t>
                            </w:r>
                            <w:r w:rsidR="00C211DA">
                              <w:t xml:space="preserve"> </w:t>
                            </w:r>
                            <w:r>
                              <w:t>Start button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50" o:spid="_x0000_s1058" type="#_x0000_t48" style="position:absolute;left:0;text-align:left;margin-left:268.3pt;margin-top:4.5pt;width:203.3pt;height:22.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" adj="-3357,9801,-877,8564,-637,8564" strokecolor="#215a99">
                <v:textbox>
                  <w:txbxContent>
                    <w:p w14:paraId="7AAE4870" w14:textId="77777777" w:rsidR="00A70206" w:rsidRDefault="00A70206" w:rsidP="00FE7DBB">
                      <w:pPr>
                        <w:jc w:val="center"/>
                        <w:rPr>
                          <w:sz w:val="20"/>
                        </w:rPr>
                      </w:pPr>
                      <w:r>
                        <w:t>Context menu of</w:t>
                      </w:r>
                      <w:r w:rsidR="00C211DA">
                        <w:t xml:space="preserve"> </w:t>
                      </w:r>
                      <w:r>
                        <w:t>Start button</w:t>
                      </w:r>
                    </w:p>
                  </w:txbxContent>
                </v:textbox>
                <o:callout v:ext="edit" minusy="t"/>
              </v:shape>
            </w:pict>
          </mc:Fallback>
        </mc:AlternateContent>
      </w:r>
      <w:r>
        <w:rPr>
          <w:noProof/>
          <w:lang w:val="fi-FI"/>
        </w:rPr>
        <mc:AlternateContent>
          <mc:Choice Requires="wps">
            <w:drawing>
              <wp:anchor distT="0" distB="0" distL="114300" distR="114300" simplePos="0" relativeHeight="251758592" behindDoc="0" locked="0" layoutInCell="1" allowOverlap="1" wp14:editId="421BD841">
                <wp:simplePos x="0" y="0"/>
                <wp:positionH relativeFrom="column">
                  <wp:posOffset>3407410</wp:posOffset>
                </wp:positionH>
                <wp:positionV relativeFrom="paragraph">
                  <wp:posOffset>524510</wp:posOffset>
                </wp:positionV>
                <wp:extent cx="2581910" cy="288290"/>
                <wp:effectExtent l="469900" t="10160" r="5715" b="6350"/>
                <wp:wrapNone/>
                <wp:docPr id="2280" name="AutoShape 15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81910" cy="288290"/>
                        </a:xfrm>
                        <a:prstGeom prst="borderCallout2">
                          <a:avLst>
                            <a:gd name="adj1" fmla="val 39648"/>
                            <a:gd name="adj2" fmla="val -2949"/>
                            <a:gd name="adj3" fmla="val 39648"/>
                            <a:gd name="adj4" fmla="val -4255"/>
                            <a:gd name="adj5" fmla="val 16519"/>
                            <a:gd name="adj6" fmla="val -17977"/>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18081D0F" w14:textId="77777777" w:rsidR="00A70206" w:rsidRDefault="00A37FDA" w:rsidP="00FE7DBB">
                            <w:pPr>
                              <w:jc w:val="center"/>
                              <w:rPr>
                                <w:sz w:val="20"/>
                              </w:rPr>
                            </w:pPr>
                            <w:r>
                              <w:t>Command has a sub</w:t>
                            </w:r>
                            <w:r w:rsidR="00A70206">
                              <w:t>menu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51" o:spid="_x0000_s1059" type="#_x0000_t48" style="position:absolute;left:0;text-align:left;margin-left:268.3pt;margin-top:41.3pt;width:203.3pt;height:22.7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" adj="-3883,3568,-919,8564,-637,8564" strokecolor="#215a99">
                <v:textbox>
                  <w:txbxContent>
                    <w:p w14:paraId="18081D0F" w14:textId="77777777" w:rsidR="00A70206" w:rsidRDefault="00A37FDA" w:rsidP="00FE7DBB">
                      <w:pPr>
                        <w:jc w:val="center"/>
                        <w:rPr>
                          <w:sz w:val="20"/>
                        </w:rPr>
                      </w:pPr>
                      <w:r>
                        <w:t>Command has a sub</w:t>
                      </w:r>
                      <w:r w:rsidR="00A70206">
                        <w:t>menu</w:t>
                      </w:r>
                    </w:p>
                  </w:txbxContent>
                </v:textbox>
              </v:shape>
            </w:pict>
          </mc:Fallback>
        </mc:AlternateContent>
      </w:r>
      <w:r>
        <w:rPr>
          <w:noProof/>
          <w:lang w:val="fi-FI"/>
        </w:rPr>
        <mc:AlternateContent>
          <mc:Choice Requires="wps">
            <w:drawing>
              <wp:anchor distT="0" distB="0" distL="114300" distR="114300" simplePos="0" relativeHeight="251760640" behindDoc="0" locked="0" layoutInCell="1" allowOverlap="1" wp14:editId="4E43B3AB">
                <wp:simplePos x="0" y="0"/>
                <wp:positionH relativeFrom="column">
                  <wp:posOffset>3407410</wp:posOffset>
                </wp:positionH>
                <wp:positionV relativeFrom="paragraph">
                  <wp:posOffset>992505</wp:posOffset>
                </wp:positionV>
                <wp:extent cx="2581910" cy="288290"/>
                <wp:effectExtent l="1422400" t="182880" r="5715" b="5080"/>
                <wp:wrapNone/>
                <wp:docPr id="2279" name="AutoShape 15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81910" cy="288290"/>
                        </a:xfrm>
                        <a:prstGeom prst="borderCallout2">
                          <a:avLst>
                            <a:gd name="adj1" fmla="val 39648"/>
                            <a:gd name="adj2" fmla="val -2949"/>
                            <a:gd name="adj3" fmla="val 39648"/>
                            <a:gd name="adj4" fmla="val -7477"/>
                            <a:gd name="adj5" fmla="val -59690"/>
                            <a:gd name="adj6" fmla="val -54819"/>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7ED1247" w14:textId="77777777" w:rsidR="00A70206" w:rsidRDefault="00A70206" w:rsidP="00FE7DBB">
                            <w:pPr>
                              <w:jc w:val="center"/>
                              <w:rPr>
                                <w:sz w:val="20"/>
                              </w:rPr>
                            </w:pPr>
                            <w:r>
                              <w:t>Command to be executed directly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53" o:spid="_x0000_s1060" type="#_x0000_t48" style="position:absolute;left:0;text-align:left;margin-left:268.3pt;margin-top:78.15pt;width:203.3pt;height:22.7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" adj="-11841,-12893,-1615,8564,-637,8564" strokecolor="#215a99">
                <v:textbox>
                  <w:txbxContent>
                    <w:p w14:paraId="27ED1247" w14:textId="77777777" w:rsidR="00A70206" w:rsidRDefault="00A70206" w:rsidP="00FE7DBB">
                      <w:pPr>
                        <w:jc w:val="center"/>
                        <w:rPr>
                          <w:sz w:val="20"/>
                        </w:rPr>
                      </w:pPr>
                      <w:r>
                        <w:t>Command to be executed directly</w:t>
                      </w:r>
                    </w:p>
                  </w:txbxContent>
                </v:textbox>
              </v:shape>
            </w:pict>
          </mc:Fallback>
        </mc:AlternateContent>
      </w:r>
      <w:r w:rsidR="002629C5">
        <w:rPr>
          <w:noProof/>
          <w:lang w:val="fi-FI"/>
        </w:rPr>
        <w:drawing>
          <wp:anchor distT="0" distB="0" distL="114300" distR="114300" simplePos="0" relativeHeight="251660288" behindDoc="0" locked="0" layoutInCell="1" allowOverlap="1" wp14:editId="63A7ADA1">
            <wp:simplePos x="0" y="0"/>
            <wp:positionH relativeFrom="column">
              <wp:posOffset>1352550</wp:posOffset>
            </wp:positionH>
            <wp:positionV relativeFrom="paragraph">
              <wp:posOffset>1195070</wp:posOffset>
            </wp:positionV>
            <wp:extent cx="177165" cy="247015"/>
            <wp:effectExtent l="19050" t="0" r="0" b="0"/>
            <wp:wrapNone/>
            <wp:docPr id="2162" name="Kuva 970" descr="Nuoliosoi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970" descr="Nuoliosoitin"/>
                    <pic:cNvPicPr>
                      <a:picLocks noChangeAspect="1" noChangeArrowheads="1"/>
                    </pic:cNvPicPr>
                  </pic:nvPicPr>
                  <pic:blipFill>
                    <a:blip r:embed="rId21" cstate="screen">
                      <a:clrChange>
                        <a:clrFrom>
                          <a:srgbClr xmlns:a14="http://schemas.microsoft.com/office/drawing/2010/main" val="FFFFFF" mc:Ignorable=""/>
                        </a:clrFrom>
                        <a:clrTo>
                          <a:srgbClr xmlns:a14="http://schemas.microsoft.com/office/drawing/2010/main" val="FFFFFF" mc:Ignorable="">
                            <a:alpha val="0"/>
                          </a:srgbClr>
                        </a:clrTo>
                      </a:clrChange>
                    </a:blip>
                    <a:srcRect/>
                    <a:stretch>
                      <a:fillRect/>
                    </a:stretch>
                  </pic:blipFill>
                  <pic:spPr bwMode="auto">
                    <a:xfrm>
                      <a:off x="0" y="0"/>
                      <a:ext cx="177165" cy="247015"/>
                    </a:xfrm>
                    <a:prstGeom prst="rect">
                      <a:avLst/>
                    </a:prstGeom>
                    <a:noFill/>
                    <a:ln w="9525">
                      <a:noFill/>
                      <a:miter lim="800000"/>
                      <a:headEnd/>
                      <a:tailEnd/>
                    </a:ln>
                  </pic:spPr>
                </pic:pic>
              </a:graphicData>
            </a:graphic>
          </wp:anchor>
        </w:drawing>
      </w:r>
      <w:r w:rsidR="002629C5">
        <w:rPr>
          <w:noProof/>
          <w:lang w:val="fi-FI"/>
        </w:rPr>
        <w:drawing>
          <wp:anchor distT="0" distB="0" distL="114300" distR="114300" simplePos="0" relativeHeight="251794432" behindDoc="0" locked="0" layoutInCell="1" allowOverlap="1" wp14:editId="32BCD4D4">
            <wp:simplePos x="0" y="0"/>
            <wp:positionH relativeFrom="column">
              <wp:posOffset>1396365</wp:posOffset>
            </wp:positionH>
            <wp:positionV relativeFrom="paragraph">
              <wp:posOffset>55245</wp:posOffset>
            </wp:positionV>
            <wp:extent cx="1614805" cy="1186815"/>
            <wp:effectExtent l="19050" t="0" r="4445" b="0"/>
            <wp:wrapNone/>
            <wp:docPr id="21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screen"/>
                    <a:srcRect/>
                    <a:stretch>
                      <a:fillRect/>
                    </a:stretch>
                  </pic:blipFill>
                  <pic:spPr bwMode="auto">
                    <a:xfrm>
                      <a:off x="0" y="0"/>
                      <a:ext cx="1614805" cy="1186815"/>
                    </a:xfrm>
                    <a:prstGeom prst="rect">
                      <a:avLst/>
                    </a:prstGeom>
                    <a:noFill/>
                    <a:ln w="9525">
                      <a:noFill/>
                      <a:miter lim="800000"/>
                      <a:headEnd/>
                      <a:tailEnd/>
                    </a:ln>
                  </pic:spPr>
                </pic:pic>
              </a:graphicData>
            </a:graphic>
          </wp:anchor>
        </w:drawing>
      </w:r>
      <w:r w:rsidR="002629C5">
        <w:rPr>
          <w:noProof/>
          <w:lang w:val="fi-FI"/>
        </w:rPr>
        <w:drawing>
          <wp:anchor distT="0" distB="0" distL="114300" distR="114300" simplePos="0" relativeHeight="251657216" behindDoc="0" locked="0" layoutInCell="1" allowOverlap="1" wp14:editId="113D8C9B">
            <wp:simplePos x="0" y="0"/>
            <wp:positionH relativeFrom="column">
              <wp:posOffset>1264285</wp:posOffset>
            </wp:positionH>
            <wp:positionV relativeFrom="paragraph">
              <wp:posOffset>1073150</wp:posOffset>
            </wp:positionV>
            <wp:extent cx="241300" cy="238760"/>
            <wp:effectExtent l="19050" t="0" r="6350" b="0"/>
            <wp:wrapNone/>
            <wp:docPr id="2160" name="Kuva 1147" descr="Office painik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147" descr="Office painike 2"/>
                    <pic:cNvPicPr>
                      <a:picLocks noChangeAspect="1" noChangeArrowheads="1"/>
                    </pic:cNvPicPr>
                  </pic:nvPicPr>
                  <pic:blipFill>
                    <a:blip r:embed="rId20" cstate="screen"/>
                    <a:srcRect/>
                    <a:stretch>
                      <a:fillRect/>
                    </a:stretch>
                  </pic:blipFill>
                  <pic:spPr bwMode="auto">
                    <a:xfrm>
                      <a:off x="0" y="0"/>
                      <a:ext cx="241300" cy="238760"/>
                    </a:xfrm>
                    <a:prstGeom prst="rect">
                      <a:avLst/>
                    </a:prstGeom>
                    <a:noFill/>
                    <a:ln w="9525">
                      <a:noFill/>
                      <a:miter lim="800000"/>
                      <a:headEnd/>
                      <a:tailEnd/>
                    </a:ln>
                  </pic:spPr>
                </pic:pic>
              </a:graphicData>
            </a:graphic>
          </wp:anchor>
        </w:drawing>
      </w:r>
      <w:r w:rsidRPr="00203479">
        <w:rPr>
          <w:noProof/>
          <w:lang w:val="fi-FI"/>
        </w:rPr>
        <mc:AlternateContent>
          <mc:Choice Requires="wps">
            <w:drawing>
              <wp:anchor distT="0" distB="0" distL="114300" distR="114300" simplePos="0" relativeHeight="251756544" behindDoc="0" locked="0" layoutInCell="1" allowOverlap="1" wp14:editId="6716FD77">
                <wp:simplePos x="0" y="0"/>
                <wp:positionH relativeFrom="column">
                  <wp:posOffset>1227455</wp:posOffset>
                </wp:positionH>
                <wp:positionV relativeFrom="paragraph">
                  <wp:posOffset>1026160</wp:posOffset>
                </wp:positionV>
                <wp:extent cx="323850" cy="323850"/>
                <wp:effectExtent l="13970" t="16510" r="14605" b="12065"/>
                <wp:wrapNone/>
                <wp:docPr id="2278" name="Oval 1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323850"/>
                        </a:xfrm>
                        <a:prstGeom prst="ellipse">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559" o:spid="_x0000_s1026" style="position:absolute;margin-left:96.65pt;margin-top:80.8pt;width:25.5pt;height:25.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" filled="f" strokecolor="red" strokeweight="1.5pt"/>
            </w:pict>
          </mc:Fallback>
        </mc:AlternateContent>
      </w:r>
      <w:r w:rsidR="0014390E">
        <w:br/>
      </w:r>
    </w:p>
    <w:p w14:paraId="41A1D884" w14:textId="6A99379A" w:rsidR="00FE7DBB" w:rsidRPr="00203479" w:rsidRDefault="002629C5" w:rsidP="00203479">
      <w:pPr>
        <w:pStyle w:val="KehystettyTeksti"/>
      </w:pPr>
      <w:r w:rsidRPr="00203479">
        <w:rPr>
          <w:noProof/>
          <w:lang w:val="fi-FI"/>
        </w:rPr>
        <w:drawing>
          <wp:anchor distT="0" distB="0" distL="114300" distR="114300" simplePos="0" relativeHeight="251795456" behindDoc="0" locked="0" layoutInCell="1" allowOverlap="1" wp14:editId="0147C3A5">
            <wp:simplePos x="0" y="0"/>
            <wp:positionH relativeFrom="column">
              <wp:posOffset>1265555</wp:posOffset>
            </wp:positionH>
            <wp:positionV relativeFrom="paragraph">
              <wp:posOffset>68580</wp:posOffset>
            </wp:positionV>
            <wp:extent cx="188595" cy="217170"/>
            <wp:effectExtent l="0" t="0" r="1905" b="0"/>
            <wp:wrapNone/>
            <wp:docPr id="215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screen">
                      <a:clrChange>
                        <a:clrFrom>
                          <a:srgbClr xmlns:a14="http://schemas.microsoft.com/office/drawing/2010/main" val="FFFFFF" mc:Ignorable=""/>
                        </a:clrFrom>
                        <a:clrTo>
                          <a:srgbClr xmlns:a14="http://schemas.microsoft.com/office/drawing/2010/main" val="FFFFFF" mc:Ignorable="">
                            <a:alpha val="0"/>
                          </a:srgbClr>
                        </a:clrTo>
                      </a:clrChange>
                    </a:blip>
                    <a:srcRect/>
                    <a:stretch>
                      <a:fillRect/>
                    </a:stretch>
                  </pic:blipFill>
                  <pic:spPr bwMode="auto">
                    <a:xfrm>
                      <a:off x="0" y="0"/>
                      <a:ext cx="188595" cy="217170"/>
                    </a:xfrm>
                    <a:prstGeom prst="rect">
                      <a:avLst/>
                    </a:prstGeom>
                    <a:noFill/>
                    <a:ln w="9525">
                      <a:noFill/>
                      <a:miter lim="800000"/>
                      <a:headEnd/>
                      <a:tailEnd/>
                    </a:ln>
                  </pic:spPr>
                </pic:pic>
              </a:graphicData>
            </a:graphic>
          </wp:anchor>
        </w:drawing>
      </w:r>
      <w:r w:rsidR="0089568F" w:rsidRPr="00203479">
        <w:rPr>
          <w:noProof/>
          <w:lang w:val="fi-FI"/>
        </w:rPr>
        <mc:AlternateContent>
          <mc:Choice Requires="wps">
            <w:drawing>
              <wp:anchor distT="0" distB="0" distL="114300" distR="114300" simplePos="0" relativeHeight="251707392" behindDoc="0" locked="0" layoutInCell="1" allowOverlap="1" wp14:editId="3F924CCD">
                <wp:simplePos x="0" y="0"/>
                <wp:positionH relativeFrom="column">
                  <wp:posOffset>1572260</wp:posOffset>
                </wp:positionH>
                <wp:positionV relativeFrom="paragraph">
                  <wp:posOffset>2020570</wp:posOffset>
                </wp:positionV>
                <wp:extent cx="1417320" cy="144145"/>
                <wp:effectExtent l="15875" t="17145" r="14605" b="10160"/>
                <wp:wrapNone/>
                <wp:docPr id="2276" name="AutoShape 1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7320" cy="14414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60" o:spid="_x0000_s1026" style="position:absolute;margin-left:123.8pt;margin-top:159.1pt;width:111.6pt;height:11.3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" filled="f" strokecolor="red" strokeweight="1.5pt"/>
            </w:pict>
          </mc:Fallback>
        </mc:AlternateContent>
      </w:r>
      <w:r w:rsidR="0089568F" w:rsidRPr="00203479">
        <w:rPr>
          <w:noProof/>
          <w:lang w:val="fi-FI"/>
        </w:rPr>
        <mc:AlternateContent>
          <mc:Choice Requires="wps">
            <w:drawing>
              <wp:anchor distT="0" distB="0" distL="114300" distR="114300" simplePos="0" relativeHeight="251706368" behindDoc="0" locked="0" layoutInCell="1" allowOverlap="1" wp14:editId="7344E5C3">
                <wp:simplePos x="0" y="0"/>
                <wp:positionH relativeFrom="column">
                  <wp:posOffset>3407410</wp:posOffset>
                </wp:positionH>
                <wp:positionV relativeFrom="paragraph">
                  <wp:posOffset>501015</wp:posOffset>
                </wp:positionV>
                <wp:extent cx="2581275" cy="288290"/>
                <wp:effectExtent l="1498600" t="12065" r="6350" b="13970"/>
                <wp:wrapNone/>
                <wp:docPr id="2275" name="AutoShape 15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81275" cy="288290"/>
                        </a:xfrm>
                        <a:prstGeom prst="borderCallout2">
                          <a:avLst>
                            <a:gd name="adj1" fmla="val 39648"/>
                            <a:gd name="adj2" fmla="val -2954"/>
                            <a:gd name="adj3" fmla="val 39648"/>
                            <a:gd name="adj4" fmla="val -7722"/>
                            <a:gd name="adj5" fmla="val 7708"/>
                            <a:gd name="adj6" fmla="val -5766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3A839C3A" w14:textId="77777777" w:rsidR="00A70206" w:rsidRDefault="00A70206" w:rsidP="00FE7DBB">
                            <w:pPr>
                              <w:jc w:val="center"/>
                              <w:rPr>
                                <w:sz w:val="20"/>
                              </w:rPr>
                            </w:pPr>
                            <w:r>
                              <w:t>Moving to Explorer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57" o:spid="_x0000_s1061" type="#_x0000_t48" style="position:absolute;left:0;text-align:left;margin-left:268.3pt;margin-top:39.45pt;width:203.25pt;height:22.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" adj="-12455,1665,-1668,8564,-638,8564" strokecolor="#215a99">
                <v:textbox>
                  <w:txbxContent>
                    <w:p w14:paraId="3A839C3A" w14:textId="77777777" w:rsidR="00A70206" w:rsidRDefault="00A70206" w:rsidP="00FE7DBB">
                      <w:pPr>
                        <w:jc w:val="center"/>
                        <w:rPr>
                          <w:sz w:val="20"/>
                        </w:rPr>
                      </w:pPr>
                      <w:r>
                        <w:t>Moving to Explorer</w:t>
                      </w:r>
                    </w:p>
                  </w:txbxContent>
                </v:textbox>
              </v:shape>
            </w:pict>
          </mc:Fallback>
        </mc:AlternateContent>
      </w:r>
      <w:r w:rsidR="0089568F" w:rsidRPr="00203479">
        <w:rPr>
          <w:noProof/>
          <w:lang w:val="fi-FI"/>
        </w:rPr>
        <mc:AlternateContent>
          <mc:Choice Requires="wps">
            <w:drawing>
              <wp:anchor distT="0" distB="0" distL="114300" distR="114300" simplePos="0" relativeHeight="251705344" behindDoc="0" locked="0" layoutInCell="1" allowOverlap="1" wp14:editId="662C6E1F">
                <wp:simplePos x="0" y="0"/>
                <wp:positionH relativeFrom="column">
                  <wp:posOffset>3407410</wp:posOffset>
                </wp:positionH>
                <wp:positionV relativeFrom="paragraph">
                  <wp:posOffset>114935</wp:posOffset>
                </wp:positionV>
                <wp:extent cx="2581275" cy="288290"/>
                <wp:effectExtent l="1450975" t="6985" r="6350" b="9525"/>
                <wp:wrapNone/>
                <wp:docPr id="2274" name="AutoShape 15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81275" cy="288290"/>
                        </a:xfrm>
                        <a:prstGeom prst="borderCallout2">
                          <a:avLst>
                            <a:gd name="adj1" fmla="val 39648"/>
                            <a:gd name="adj2" fmla="val -2954"/>
                            <a:gd name="adj3" fmla="val 39648"/>
                            <a:gd name="adj4" fmla="val -7602"/>
                            <a:gd name="adj5" fmla="val 30616"/>
                            <a:gd name="adj6" fmla="val -55769"/>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1291B0A" w14:textId="77777777" w:rsidR="00A70206" w:rsidRDefault="00A70206" w:rsidP="00FE7DBB">
                            <w:pPr>
                              <w:jc w:val="center"/>
                              <w:rPr>
                                <w:sz w:val="20"/>
                              </w:rPr>
                            </w:pPr>
                            <w:r>
                              <w:t>Expand the tree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56" o:spid="_x0000_s1062" type="#_x0000_t48" style="position:absolute;left:0;text-align:left;margin-left:268.3pt;margin-top:9.05pt;width:203.25pt;height:22.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" adj="-12046,6613,-1642,8564,-638,8564" strokecolor="#215a99">
                <v:textbox>
                  <w:txbxContent>
                    <w:p w14:paraId="21291B0A" w14:textId="77777777" w:rsidR="00A70206" w:rsidRDefault="00A70206" w:rsidP="00FE7DBB">
                      <w:pPr>
                        <w:jc w:val="center"/>
                        <w:rPr>
                          <w:sz w:val="20"/>
                        </w:rPr>
                      </w:pPr>
                      <w:r>
                        <w:t>Expand the tree</w:t>
                      </w:r>
                    </w:p>
                  </w:txbxContent>
                </v:textbox>
              </v:shape>
            </w:pict>
          </mc:Fallback>
        </mc:AlternateContent>
      </w:r>
      <w:r w:rsidR="0089568F" w:rsidRPr="00203479">
        <w:rPr>
          <w:noProof/>
          <w:lang w:val="fi-FI"/>
        </w:rPr>
        <mc:AlternateContent>
          <mc:Choice Requires="wps">
            <w:drawing>
              <wp:anchor distT="0" distB="0" distL="114300" distR="114300" simplePos="0" relativeHeight="251725824" behindDoc="0" locked="0" layoutInCell="1" allowOverlap="1" wp14:editId="245EC411">
                <wp:simplePos x="0" y="0"/>
                <wp:positionH relativeFrom="column">
                  <wp:posOffset>3407410</wp:posOffset>
                </wp:positionH>
                <wp:positionV relativeFrom="paragraph">
                  <wp:posOffset>1273175</wp:posOffset>
                </wp:positionV>
                <wp:extent cx="2581275" cy="288290"/>
                <wp:effectExtent l="1498600" t="146050" r="6350" b="13335"/>
                <wp:wrapNone/>
                <wp:docPr id="2273" name="AutoShape 18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81275" cy="288290"/>
                        </a:xfrm>
                        <a:prstGeom prst="borderCallout2">
                          <a:avLst>
                            <a:gd name="adj1" fmla="val 39648"/>
                            <a:gd name="adj2" fmla="val -2954"/>
                            <a:gd name="adj3" fmla="val 39648"/>
                            <a:gd name="adj4" fmla="val -7750"/>
                            <a:gd name="adj5" fmla="val -46917"/>
                            <a:gd name="adj6" fmla="val -57861"/>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12F512DB" w14:textId="77777777" w:rsidR="00A70206" w:rsidRDefault="00923094" w:rsidP="002A7FA7">
                            <w:pPr>
                              <w:jc w:val="center"/>
                              <w:rPr>
                                <w:sz w:val="20"/>
                              </w:rPr>
                            </w:pPr>
                            <w:r>
                              <w:t>Virus</w:t>
                            </w:r>
                            <w:r w:rsidR="00A70206">
                              <w:t xml:space="preserve"> check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81" o:spid="_x0000_s1063" type="#_x0000_t48" style="position:absolute;left:0;text-align:left;margin-left:268.3pt;margin-top:100.25pt;width:203.25pt;height:22.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" adj="-12498,-10134,-1674,8564,-638,8564" strokecolor="#215a99">
                <v:textbox>
                  <w:txbxContent>
                    <w:p w14:paraId="12F512DB" w14:textId="77777777" w:rsidR="00A70206" w:rsidRDefault="00923094" w:rsidP="002A7FA7">
                      <w:pPr>
                        <w:jc w:val="center"/>
                        <w:rPr>
                          <w:sz w:val="20"/>
                        </w:rPr>
                      </w:pPr>
                      <w:r>
                        <w:t>Virus</w:t>
                      </w:r>
                      <w:r w:rsidR="00A70206">
                        <w:t xml:space="preserve"> check</w:t>
                      </w:r>
                    </w:p>
                  </w:txbxContent>
                </v:textbox>
              </v:shape>
            </w:pict>
          </mc:Fallback>
        </mc:AlternateContent>
      </w:r>
      <w:r w:rsidR="0089568F" w:rsidRPr="00203479">
        <w:rPr>
          <w:noProof/>
          <w:lang w:val="fi-FI"/>
        </w:rPr>
        <mc:AlternateContent>
          <mc:Choice Requires="wps">
            <w:drawing>
              <wp:anchor distT="0" distB="0" distL="114300" distR="114300" simplePos="0" relativeHeight="251759616" behindDoc="0" locked="0" layoutInCell="1" allowOverlap="1" wp14:editId="7DF4046D">
                <wp:simplePos x="0" y="0"/>
                <wp:positionH relativeFrom="column">
                  <wp:posOffset>3407410</wp:posOffset>
                </wp:positionH>
                <wp:positionV relativeFrom="paragraph">
                  <wp:posOffset>887095</wp:posOffset>
                </wp:positionV>
                <wp:extent cx="2581910" cy="288290"/>
                <wp:effectExtent l="1536700" t="26670" r="5715" b="8890"/>
                <wp:wrapNone/>
                <wp:docPr id="2272" name="AutoShape 15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81910" cy="288290"/>
                        </a:xfrm>
                        <a:prstGeom prst="borderCallout2">
                          <a:avLst>
                            <a:gd name="adj1" fmla="val 39648"/>
                            <a:gd name="adj2" fmla="val -2949"/>
                            <a:gd name="adj3" fmla="val 39648"/>
                            <a:gd name="adj4" fmla="val -7847"/>
                            <a:gd name="adj5" fmla="val -6389"/>
                            <a:gd name="adj6" fmla="val -59199"/>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A38C761" w14:textId="77777777" w:rsidR="00A70206" w:rsidRPr="001677AE" w:rsidRDefault="00A70206" w:rsidP="00FE7DBB">
                            <w:pPr>
                              <w:jc w:val="center"/>
                              <w:rPr>
                                <w:sz w:val="20"/>
                                <w:lang w:val="en-GB"/>
                              </w:rPr>
                            </w:pPr>
                            <w:r>
                              <w:rPr>
                                <w:lang w:val="en-GB"/>
                              </w:rPr>
                              <w:t xml:space="preserve">Command opening </w:t>
                            </w:r>
                            <w:r w:rsidRPr="001677AE">
                              <w:rPr>
                                <w:lang w:val="en-GB"/>
                              </w:rPr>
                              <w:t xml:space="preserve">dialog </w:t>
                            </w:r>
                            <w:r>
                              <w:rPr>
                                <w:lang w:val="en-GB"/>
                              </w:rPr>
                              <w:t>box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52" o:spid="_x0000_s1064" type="#_x0000_t48" style="position:absolute;left:0;text-align:left;margin-left:268.3pt;margin-top:69.85pt;width:203.3pt;height:22.7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" adj="-12787,-1380,-1695,8564,-637,8564" strokecolor="#215a99">
                <v:textbox>
                  <w:txbxContent>
                    <w:p w14:paraId="7A38C761" w14:textId="77777777" w:rsidR="00A70206" w:rsidRPr="001677AE" w:rsidRDefault="00A70206" w:rsidP="00FE7DBB">
                      <w:pPr>
                        <w:jc w:val="center"/>
                        <w:rPr>
                          <w:sz w:val="20"/>
                          <w:lang w:val="en-GB"/>
                        </w:rPr>
                      </w:pPr>
                      <w:r>
                        <w:rPr>
                          <w:lang w:val="en-GB"/>
                        </w:rPr>
                        <w:t xml:space="preserve">Command opening </w:t>
                      </w:r>
                      <w:r w:rsidRPr="001677AE">
                        <w:rPr>
                          <w:lang w:val="en-GB"/>
                        </w:rPr>
                        <w:t xml:space="preserve">dialog </w:t>
                      </w:r>
                      <w:r>
                        <w:rPr>
                          <w:lang w:val="en-GB"/>
                        </w:rPr>
                        <w:t>box</w:t>
                      </w:r>
                    </w:p>
                  </w:txbxContent>
                </v:textbox>
              </v:shape>
            </w:pict>
          </mc:Fallback>
        </mc:AlternateContent>
      </w:r>
      <w:r w:rsidR="0089568F" w:rsidRPr="00203479">
        <w:rPr>
          <w:noProof/>
          <w:lang w:val="fi-FI"/>
        </w:rPr>
        <mc:AlternateContent>
          <mc:Choice Requires="wps">
            <w:drawing>
              <wp:anchor distT="0" distB="0" distL="114300" distR="114300" simplePos="0" relativeHeight="251711488" behindDoc="0" locked="0" layoutInCell="1" allowOverlap="1" wp14:editId="2A9FF59F">
                <wp:simplePos x="0" y="0"/>
                <wp:positionH relativeFrom="column">
                  <wp:posOffset>1223010</wp:posOffset>
                </wp:positionH>
                <wp:positionV relativeFrom="paragraph">
                  <wp:posOffset>254000</wp:posOffset>
                </wp:positionV>
                <wp:extent cx="114300" cy="1692275"/>
                <wp:effectExtent l="9525" t="12700" r="9525" b="9525"/>
                <wp:wrapNone/>
                <wp:docPr id="2271" name="Rectangle 1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92275"/>
                        </a:xfrm>
                        <a:prstGeom prst="rect">
                          <a:avLst/>
                        </a:prstGeom>
                        <a:solidFill>
                          <a:srgbClr xmlns:a14="http://schemas.microsoft.com/office/drawing/2010/main" val="FFFFFF" mc:Ignorable=""/>
                        </a:solidFill>
                        <a:ln w="19050">
                          <a:solidFill>
                            <a:srgbClr xmlns:a14="http://schemas.microsoft.com/office/drawing/2010/main" val="FFFFFF" mc:Ignorable=""/>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64" o:spid="_x0000_s1026" style="position:absolute;margin-left:96.3pt;margin-top:20pt;width:9pt;height:133.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" strokecolor="white" strokeweight="1.5pt"/>
            </w:pict>
          </mc:Fallback>
        </mc:AlternateContent>
      </w:r>
      <w:r w:rsidR="0089568F" w:rsidRPr="00203479">
        <w:rPr>
          <w:noProof/>
          <w:lang w:val="fi-FI"/>
        </w:rPr>
        <mc:AlternateContent>
          <mc:Choice Requires="wps">
            <w:drawing>
              <wp:anchor distT="0" distB="0" distL="114300" distR="114300" simplePos="0" relativeHeight="251710464" behindDoc="0" locked="0" layoutInCell="1" allowOverlap="1" wp14:editId="21BBB67A">
                <wp:simplePos x="0" y="0"/>
                <wp:positionH relativeFrom="column">
                  <wp:posOffset>2125980</wp:posOffset>
                </wp:positionH>
                <wp:positionV relativeFrom="paragraph">
                  <wp:posOffset>13970</wp:posOffset>
                </wp:positionV>
                <wp:extent cx="687705" cy="57785"/>
                <wp:effectExtent l="17145" t="10795" r="9525" b="17145"/>
                <wp:wrapNone/>
                <wp:docPr id="2270" name="Rectangle 1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7705" cy="57785"/>
                        </a:xfrm>
                        <a:prstGeom prst="rect">
                          <a:avLst/>
                        </a:prstGeom>
                        <a:solidFill>
                          <a:srgbClr xmlns:a14="http://schemas.microsoft.com/office/drawing/2010/main" val="FFFFFF" mc:Ignorable=""/>
                        </a:solidFill>
                        <a:ln w="19050">
                          <a:solidFill>
                            <a:srgbClr xmlns:a14="http://schemas.microsoft.com/office/drawing/2010/main" val="FFFFFF" mc:Ignorable=""/>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63" o:spid="_x0000_s1026" style="position:absolute;margin-left:167.4pt;margin-top:1.1pt;width:54.15pt;height:4.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" strokecolor="white" strokeweight="1.5pt"/>
            </w:pict>
          </mc:Fallback>
        </mc:AlternateContent>
      </w:r>
      <w:r w:rsidRPr="00203479">
        <w:rPr>
          <w:noProof/>
          <w:lang w:val="fi-FI"/>
        </w:rPr>
        <w:drawing>
          <wp:inline distT="0" distB="0" distL="0" distR="0" wp14:editId="3929404C">
            <wp:extent cx="1776095" cy="2157095"/>
            <wp:effectExtent l="19050" t="0" r="0"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screen"/>
                    <a:srcRect/>
                    <a:stretch>
                      <a:fillRect/>
                    </a:stretch>
                  </pic:blipFill>
                  <pic:spPr bwMode="auto">
                    <a:xfrm>
                      <a:off x="0" y="0"/>
                      <a:ext cx="1776095" cy="2157095"/>
                    </a:xfrm>
                    <a:prstGeom prst="rect">
                      <a:avLst/>
                    </a:prstGeom>
                    <a:noFill/>
                    <a:ln w="9525">
                      <a:noFill/>
                      <a:miter lim="800000"/>
                      <a:headEnd/>
                      <a:tailEnd/>
                    </a:ln>
                  </pic:spPr>
                </pic:pic>
              </a:graphicData>
            </a:graphic>
          </wp:inline>
        </w:drawing>
      </w:r>
    </w:p>
    <w:p w14:paraId="78FC1631" w14:textId="77777777" w:rsidR="00FE7DBB" w:rsidRPr="0035160F" w:rsidRDefault="001470C0" w:rsidP="00312EA0">
      <w:pPr>
        <w:pStyle w:val="CaptionNotBold"/>
      </w:pPr>
      <w:r w:rsidRPr="0035160F">
        <w:t xml:space="preserve">Figure </w:t>
      </w:r>
      <w:r w:rsidR="0002571A" w:rsidRPr="0035160F">
        <w:fldChar w:fldCharType="begin"/>
      </w:r>
      <w:r w:rsidR="003F29B2" w:rsidRPr="0035160F">
        <w:instrText xml:space="preserve"> SEQ Figure \* ARABIC </w:instrText>
      </w:r>
      <w:r w:rsidR="0002571A" w:rsidRPr="0035160F">
        <w:fldChar w:fldCharType="separate"/>
      </w:r>
      <w:r w:rsidR="00BB4A35">
        <w:rPr>
          <w:noProof/>
        </w:rPr>
        <w:t>7</w:t>
      </w:r>
      <w:r w:rsidR="0002571A" w:rsidRPr="0035160F">
        <w:fldChar w:fldCharType="end"/>
      </w:r>
      <w:r w:rsidRPr="0035160F">
        <w:tab/>
      </w:r>
      <w:r w:rsidR="001677AE" w:rsidRPr="0035160F">
        <w:t xml:space="preserve">The </w:t>
      </w:r>
      <w:r w:rsidR="002A7FA7" w:rsidRPr="0035160F">
        <w:t>most important command of a disk</w:t>
      </w:r>
      <w:r w:rsidR="001677AE" w:rsidRPr="0035160F">
        <w:t xml:space="preserve">, folder or file is </w:t>
      </w:r>
      <w:r w:rsidR="00FE7DBB" w:rsidRPr="00203479">
        <w:rPr>
          <w:rStyle w:val="BodyTextBold0"/>
        </w:rPr>
        <w:t>Properties</w:t>
      </w:r>
      <w:r w:rsidR="001677AE" w:rsidRPr="00203479">
        <w:rPr>
          <w:rStyle w:val="BodyTextBold0"/>
        </w:rPr>
        <w:t xml:space="preserve">. </w:t>
      </w:r>
      <w:r w:rsidR="002A7FA7" w:rsidRPr="00287363">
        <w:t>With the help of</w:t>
      </w:r>
      <w:r w:rsidR="001677AE" w:rsidRPr="00287363">
        <w:t xml:space="preserve"> this</w:t>
      </w:r>
      <w:r w:rsidR="002A7FA7" w:rsidRPr="00287363">
        <w:t xml:space="preserve"> command you can see the size and</w:t>
      </w:r>
      <w:r w:rsidR="001677AE" w:rsidRPr="00287363">
        <w:t xml:space="preserve"> other important information of the chosen object.</w:t>
      </w:r>
    </w:p>
    <w:p w14:paraId="79EC589F" w14:textId="77777777" w:rsidR="0041309D" w:rsidRPr="0035160F" w:rsidRDefault="00E5221E" w:rsidP="00D338D4">
      <w:pPr>
        <w:pStyle w:val="Heading1"/>
      </w:pPr>
      <w:bookmarkStart w:id="23" w:name="_Toc258003370"/>
      <w:bookmarkEnd w:id="16"/>
      <w:r w:rsidRPr="0035160F">
        <w:lastRenderedPageBreak/>
        <w:t>Windows Explorer</w:t>
      </w:r>
      <w:bookmarkEnd w:id="23"/>
    </w:p>
    <w:p w14:paraId="7B10D181" w14:textId="77777777" w:rsidR="00C211DA" w:rsidRPr="0035160F" w:rsidRDefault="00444906" w:rsidP="00312EA0">
      <w:pPr>
        <w:pStyle w:val="BodyText"/>
      </w:pPr>
      <w:r w:rsidRPr="0035160F">
        <w:t xml:space="preserve">In this section it is my goal to familiarize you with </w:t>
      </w:r>
      <w:r w:rsidR="00E5221E" w:rsidRPr="0035160F">
        <w:t>the file management in the hiera</w:t>
      </w:r>
      <w:r w:rsidR="00E5221E" w:rsidRPr="0035160F">
        <w:t>r</w:t>
      </w:r>
      <w:r w:rsidR="00E5221E" w:rsidRPr="0035160F">
        <w:t xml:space="preserve">chical tree structure of </w:t>
      </w:r>
      <w:r w:rsidR="00E5221E" w:rsidRPr="00312EA0">
        <w:rPr>
          <w:rStyle w:val="BodyTextBold0"/>
        </w:rPr>
        <w:t>Windows Explorer</w:t>
      </w:r>
      <w:r w:rsidR="00C211DA" w:rsidRPr="0035160F">
        <w:t>.</w:t>
      </w:r>
    </w:p>
    <w:p w14:paraId="4F424AE8" w14:textId="078E5524" w:rsidR="00C211DA" w:rsidRPr="0035160F" w:rsidRDefault="00DC52B1" w:rsidP="00312EA0">
      <w:pPr>
        <w:pStyle w:val="BodyText"/>
      </w:pPr>
      <w:r w:rsidRPr="00DC52B1">
        <w:t>The</w:t>
      </w:r>
      <w:r w:rsidRPr="00312EA0">
        <w:rPr>
          <w:rStyle w:val="BodyTextBold0"/>
        </w:rPr>
        <w:t xml:space="preserve"> </w:t>
      </w:r>
      <w:r w:rsidR="004A7323" w:rsidRPr="00312EA0">
        <w:rPr>
          <w:rStyle w:val="BodyTextBold0"/>
        </w:rPr>
        <w:t>Windows Explorer</w:t>
      </w:r>
      <w:r w:rsidR="0002571A" w:rsidRPr="0035160F">
        <w:fldChar w:fldCharType="begin"/>
      </w:r>
      <w:r w:rsidR="00A549CB" w:rsidRPr="0035160F">
        <w:instrText xml:space="preserve"> XE "Windows Explorer" </w:instrText>
      </w:r>
      <w:r w:rsidR="0002571A" w:rsidRPr="0035160F">
        <w:fldChar w:fldCharType="end"/>
      </w:r>
      <w:r w:rsidR="004A7323" w:rsidRPr="0035160F">
        <w:t xml:space="preserve"> </w:t>
      </w:r>
      <w:r w:rsidR="00444906" w:rsidRPr="0035160F">
        <w:t>program shows all the r</w:t>
      </w:r>
      <w:r w:rsidR="00444906" w:rsidRPr="0035160F">
        <w:t>e</w:t>
      </w:r>
      <w:r w:rsidR="00444906" w:rsidRPr="0035160F">
        <w:t>sourc</w:t>
      </w:r>
      <w:r w:rsidR="00FE5314" w:rsidRPr="0035160F">
        <w:t>es of</w:t>
      </w:r>
      <w:r w:rsidR="002A7FA7" w:rsidRPr="0035160F">
        <w:t xml:space="preserve"> the computer</w:t>
      </w:r>
      <w:r w:rsidR="00FE5314" w:rsidRPr="0035160F">
        <w:t xml:space="preserve"> in one tree</w:t>
      </w:r>
      <w:r w:rsidR="002A7FA7" w:rsidRPr="0035160F">
        <w:t>: disk</w:t>
      </w:r>
      <w:r w:rsidR="00444906" w:rsidRPr="0035160F">
        <w:t xml:space="preserve"> drives, network drives, </w:t>
      </w:r>
      <w:r w:rsidR="00F1737B" w:rsidRPr="0035160F">
        <w:t>network</w:t>
      </w:r>
      <w:r w:rsidR="002A7FA7" w:rsidRPr="0035160F">
        <w:t xml:space="preserve"> device</w:t>
      </w:r>
      <w:r w:rsidR="008C2BA7" w:rsidRPr="0035160F">
        <w:t>, printers, folders and files</w:t>
      </w:r>
      <w:r w:rsidR="00C211DA" w:rsidRPr="0035160F">
        <w:t>.</w:t>
      </w:r>
    </w:p>
    <w:p w14:paraId="3D4088AA" w14:textId="65DA6CD7" w:rsidR="00C211DA" w:rsidRPr="00203479" w:rsidRDefault="0045492D" w:rsidP="00312EA0">
      <w:pPr>
        <w:pStyle w:val="BodyText"/>
        <w:rPr>
          <w:rStyle w:val="BodyTextBold0"/>
        </w:rPr>
      </w:pPr>
      <w:r w:rsidRPr="0035160F">
        <w:rPr>
          <w:noProof/>
        </w:rPr>
        <w:t xml:space="preserve">Windows Explorer can be started </w:t>
      </w:r>
      <w:r w:rsidR="00DC52B1">
        <w:rPr>
          <w:noProof/>
        </w:rPr>
        <w:t xml:space="preserve">by </w:t>
      </w:r>
      <w:r w:rsidRPr="0035160F">
        <w:rPr>
          <w:noProof/>
        </w:rPr>
        <w:t xml:space="preserve">clicking on the </w:t>
      </w:r>
      <w:r w:rsidRPr="00312EA0">
        <w:rPr>
          <w:rStyle w:val="BodyTextBold0"/>
        </w:rPr>
        <w:t>Start</w:t>
      </w:r>
      <w:r w:rsidRPr="0035160F">
        <w:rPr>
          <w:noProof/>
        </w:rPr>
        <w:t xml:space="preserve"> menu </w:t>
      </w:r>
      <w:r w:rsidRPr="0035160F">
        <w:rPr>
          <w:noProof/>
        </w:rPr>
        <w:sym w:font="Wingdings" w:char="F0E0"/>
      </w:r>
      <w:r w:rsidRPr="00312EA0">
        <w:t xml:space="preserve"> All Programs </w:t>
      </w:r>
      <w:r w:rsidRPr="00312EA0">
        <w:sym w:font="Wingdings" w:char="F0E0"/>
      </w:r>
      <w:r w:rsidRPr="00312EA0">
        <w:t xml:space="preserve"> </w:t>
      </w:r>
      <w:r w:rsidRPr="0035160F">
        <w:rPr>
          <w:noProof/>
        </w:rPr>
        <w:t>submenu</w:t>
      </w:r>
      <w:r w:rsidRPr="00312EA0">
        <w:t xml:space="preserve"> Accessories </w:t>
      </w:r>
      <w:r w:rsidRPr="0035160F">
        <w:rPr>
          <w:noProof/>
        </w:rPr>
        <w:t>command</w:t>
      </w:r>
      <w:r w:rsidRPr="00312EA0">
        <w:t xml:space="preserve"> </w:t>
      </w:r>
      <w:r w:rsidRPr="0035160F">
        <w:rPr>
          <w:noProof/>
        </w:rPr>
        <w:t xml:space="preserve">or by pressing </w:t>
      </w:r>
      <w:r w:rsidRPr="00312EA0">
        <w:t>Windows + e</w:t>
      </w:r>
      <w:r w:rsidRPr="0035160F">
        <w:rPr>
          <w:noProof/>
        </w:rPr>
        <w:t>.</w:t>
      </w:r>
    </w:p>
    <w:p w14:paraId="6FC7A830" w14:textId="77777777" w:rsidR="0041309D" w:rsidRPr="0035160F" w:rsidRDefault="00823B8E" w:rsidP="0089568F">
      <w:pPr>
        <w:pStyle w:val="Heading2"/>
      </w:pPr>
      <w:bookmarkStart w:id="24" w:name="_Toc62489592"/>
      <w:bookmarkStart w:id="25" w:name="_Toc258003371"/>
      <w:r w:rsidRPr="0035160F">
        <w:t xml:space="preserve">Windows Explorer </w:t>
      </w:r>
      <w:bookmarkEnd w:id="24"/>
      <w:r w:rsidR="008C2BA7" w:rsidRPr="0035160F">
        <w:t>window</w:t>
      </w:r>
      <w:bookmarkEnd w:id="25"/>
    </w:p>
    <w:p w14:paraId="598C2FBF" w14:textId="2C8807FD" w:rsidR="001B779F" w:rsidRPr="0035160F" w:rsidRDefault="0089568F" w:rsidP="001B43F3">
      <w:pPr>
        <w:pStyle w:val="KehystettyTeksti"/>
      </w:pPr>
      <w:r>
        <w:rPr>
          <w:noProof/>
          <w:lang w:val="fi-FI"/>
        </w:rPr>
        <mc:AlternateContent>
          <mc:Choice Requires="wps">
            <w:drawing>
              <wp:anchor distT="0" distB="0" distL="114300" distR="114300" simplePos="0" relativeHeight="251547648" behindDoc="0" locked="0" layoutInCell="1" allowOverlap="1" wp14:editId="4E83ACC6">
                <wp:simplePos x="0" y="0"/>
                <wp:positionH relativeFrom="column">
                  <wp:posOffset>4337050</wp:posOffset>
                </wp:positionH>
                <wp:positionV relativeFrom="paragraph">
                  <wp:posOffset>67310</wp:posOffset>
                </wp:positionV>
                <wp:extent cx="1440180" cy="288290"/>
                <wp:effectExtent l="885190" t="12700" r="8255" b="565785"/>
                <wp:wrapNone/>
                <wp:docPr id="2269" name="AutoShape 6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16931"/>
                            <a:gd name="adj5" fmla="val 294051"/>
                            <a:gd name="adj6" fmla="val -60801"/>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63F9AFF9" w14:textId="77777777" w:rsidR="00A70206" w:rsidRDefault="00DF3DB5" w:rsidP="001773C7">
                            <w:pPr>
                              <w:jc w:val="center"/>
                            </w:pPr>
                            <w:r>
                              <w:t>Address bar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61" o:spid="_x0000_s1065" type="#_x0000_t48" style="position:absolute;left:0;text-align:left;margin-left:341.5pt;margin-top:5.3pt;width:113.4pt;height:22.7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" adj="-13133,63515,-3657,8564,-1143,8564" strokecolor="#215a99">
                <v:textbox>
                  <w:txbxContent>
                    <w:p w14:paraId="63F9AFF9" w14:textId="77777777" w:rsidR="00A70206" w:rsidRDefault="00DF3DB5" w:rsidP="001773C7">
                      <w:pPr>
                        <w:jc w:val="center"/>
                      </w:pPr>
                      <w:r>
                        <w:t>Address bar</w:t>
                      </w:r>
                    </w:p>
                  </w:txbxContent>
                </v:textbox>
                <o:callout v:ext="edit" minusy="t"/>
              </v:shape>
            </w:pict>
          </mc:Fallback>
        </mc:AlternateContent>
      </w:r>
      <w:r>
        <w:rPr>
          <w:noProof/>
          <w:lang w:val="fi-FI"/>
        </w:rPr>
        <mc:AlternateContent>
          <mc:Choice Requires="wps">
            <w:drawing>
              <wp:anchor distT="0" distB="0" distL="114300" distR="114300" simplePos="0" relativeHeight="251548672" behindDoc="0" locked="0" layoutInCell="1" allowOverlap="1" wp14:editId="671F1FE6">
                <wp:simplePos x="0" y="0"/>
                <wp:positionH relativeFrom="column">
                  <wp:posOffset>4083685</wp:posOffset>
                </wp:positionH>
                <wp:positionV relativeFrom="paragraph">
                  <wp:posOffset>437515</wp:posOffset>
                </wp:positionV>
                <wp:extent cx="1297305" cy="288290"/>
                <wp:effectExtent l="12700" t="11430" r="175895" b="186055"/>
                <wp:wrapNone/>
                <wp:docPr id="2268" name="AutoShape 6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97305" cy="288290"/>
                        </a:xfrm>
                        <a:prstGeom prst="borderCallout2">
                          <a:avLst>
                            <a:gd name="adj1" fmla="val 39648"/>
                            <a:gd name="adj2" fmla="val 105875"/>
                            <a:gd name="adj3" fmla="val 39648"/>
                            <a:gd name="adj4" fmla="val 109792"/>
                            <a:gd name="adj5" fmla="val 162556"/>
                            <a:gd name="adj6" fmla="val 112773"/>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56B94809" w14:textId="77777777" w:rsidR="00A70206" w:rsidRDefault="00A70206" w:rsidP="001773C7">
                            <w:pPr>
                              <w:jc w:val="center"/>
                            </w:pPr>
                            <w:r>
                              <w:t>Search field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63" o:spid="_x0000_s1066" type="#_x0000_t48" style="position:absolute;left:0;text-align:left;margin-left:321.55pt;margin-top:34.45pt;width:102.15pt;height:22.7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" adj="24359,35112,23715,8564,22869,8564" strokecolor="#215a99">
                <v:textbox>
                  <w:txbxContent>
                    <w:p w14:paraId="56B94809" w14:textId="77777777" w:rsidR="00A70206" w:rsidRDefault="00A70206" w:rsidP="001773C7">
                      <w:pPr>
                        <w:jc w:val="center"/>
                      </w:pPr>
                      <w:r>
                        <w:t>Search field</w:t>
                      </w:r>
                    </w:p>
                  </w:txbxContent>
                </v:textbox>
                <o:callout v:ext="edit" minusx="t" minusy="t"/>
              </v:shape>
            </w:pict>
          </mc:Fallback>
        </mc:AlternateContent>
      </w:r>
      <w:r>
        <w:rPr>
          <w:noProof/>
          <w:lang w:val="fi-FI"/>
        </w:rPr>
        <mc:AlternateContent>
          <mc:Choice Requires="wps">
            <w:drawing>
              <wp:anchor distT="0" distB="0" distL="114300" distR="114300" simplePos="0" relativeHeight="251546624" behindDoc="0" locked="0" layoutInCell="1" allowOverlap="1" wp14:editId="52434AE5">
                <wp:simplePos x="0" y="0"/>
                <wp:positionH relativeFrom="column">
                  <wp:posOffset>1990725</wp:posOffset>
                </wp:positionH>
                <wp:positionV relativeFrom="paragraph">
                  <wp:posOffset>440055</wp:posOffset>
                </wp:positionV>
                <wp:extent cx="1440180" cy="288290"/>
                <wp:effectExtent l="358140" t="13970" r="11430" b="393065"/>
                <wp:wrapNone/>
                <wp:docPr id="2267" name="AutoShape 6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5292"/>
                            <a:gd name="adj5" fmla="val 231718"/>
                            <a:gd name="adj6" fmla="val -23986"/>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75E30F6" w14:textId="77777777" w:rsidR="00A70206" w:rsidRDefault="00A70206" w:rsidP="001773C7">
                            <w:pPr>
                              <w:jc w:val="center"/>
                            </w:pPr>
                            <w:r>
                              <w:t>Menu bar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60" o:spid="_x0000_s1067" type="#_x0000_t48" style="position:absolute;left:0;text-align:left;margin-left:156.75pt;margin-top:34.65pt;width:113.4pt;height:22.7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" adj="-5181,50051,-1143,8564,-1143,8564" strokecolor="#215a99">
                <v:textbox>
                  <w:txbxContent>
                    <w:p w14:paraId="275E30F6" w14:textId="77777777" w:rsidR="00A70206" w:rsidRDefault="00A70206" w:rsidP="001773C7">
                      <w:pPr>
                        <w:jc w:val="center"/>
                      </w:pPr>
                      <w:r>
                        <w:t>Menu bar</w:t>
                      </w:r>
                    </w:p>
                  </w:txbxContent>
                </v:textbox>
                <o:callout v:ext="edit" minusy="t"/>
              </v:shape>
            </w:pict>
          </mc:Fallback>
        </mc:AlternateContent>
      </w:r>
      <w:r>
        <w:rPr>
          <w:noProof/>
          <w:lang w:val="fi-FI"/>
        </w:rPr>
        <mc:AlternateContent>
          <mc:Choice Requires="wps">
            <w:drawing>
              <wp:anchor distT="0" distB="0" distL="114300" distR="114300" simplePos="0" relativeHeight="251553792" behindDoc="0" locked="0" layoutInCell="1" allowOverlap="1" wp14:editId="3C5851F9">
                <wp:simplePos x="0" y="0"/>
                <wp:positionH relativeFrom="column">
                  <wp:posOffset>1698625</wp:posOffset>
                </wp:positionH>
                <wp:positionV relativeFrom="paragraph">
                  <wp:posOffset>67310</wp:posOffset>
                </wp:positionV>
                <wp:extent cx="1440180" cy="288290"/>
                <wp:effectExtent l="227965" t="12700" r="8255" b="537210"/>
                <wp:wrapNone/>
                <wp:docPr id="2266" name="AutoShape 7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10051"/>
                            <a:gd name="adj5" fmla="val 284361"/>
                            <a:gd name="adj6" fmla="val -14861"/>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1ECBF846" w14:textId="77777777" w:rsidR="00A70206" w:rsidRDefault="00A70206" w:rsidP="001773C7">
                            <w:pPr>
                              <w:jc w:val="center"/>
                            </w:pPr>
                            <w:r>
                              <w:t>Browsers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34" o:spid="_x0000_s1068" type="#_x0000_t48" style="position:absolute;left:0;text-align:left;margin-left:133.75pt;margin-top:5.3pt;width:113.4pt;height:22.7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" adj="-3210,61422,-2171,8564,-1143,8564" strokecolor="#215a99">
                <v:textbox>
                  <w:txbxContent>
                    <w:p w14:paraId="1ECBF846" w14:textId="77777777" w:rsidR="00A70206" w:rsidRDefault="00A70206" w:rsidP="001773C7">
                      <w:pPr>
                        <w:jc w:val="center"/>
                      </w:pPr>
                      <w:r>
                        <w:t>Browsers</w:t>
                      </w:r>
                    </w:p>
                  </w:txbxContent>
                </v:textbox>
                <o:callout v:ext="edit" minusy="t"/>
              </v:shape>
            </w:pict>
          </mc:Fallback>
        </mc:AlternateContent>
      </w:r>
      <w:r w:rsidR="001B43F3" w:rsidRPr="0035160F">
        <w:br/>
      </w:r>
    </w:p>
    <w:p w14:paraId="7210AB65" w14:textId="7406609A" w:rsidR="0041309D" w:rsidRPr="0035160F" w:rsidRDefault="0089568F" w:rsidP="001B43F3">
      <w:pPr>
        <w:pStyle w:val="KehystettyTeksti"/>
      </w:pPr>
      <w:r>
        <w:rPr>
          <w:noProof/>
          <w:lang w:val="fi-FI"/>
        </w:rPr>
        <mc:AlternateContent>
          <mc:Choice Requires="wps">
            <w:drawing>
              <wp:anchor distT="0" distB="0" distL="114300" distR="114300" simplePos="0" relativeHeight="251518976" behindDoc="0" locked="0" layoutInCell="1" allowOverlap="1" wp14:editId="79881123">
                <wp:simplePos x="0" y="0"/>
                <wp:positionH relativeFrom="column">
                  <wp:posOffset>3364230</wp:posOffset>
                </wp:positionH>
                <wp:positionV relativeFrom="paragraph">
                  <wp:posOffset>1270000</wp:posOffset>
                </wp:positionV>
                <wp:extent cx="2815590" cy="116205"/>
                <wp:effectExtent l="17145" t="12065" r="15240" b="14605"/>
                <wp:wrapNone/>
                <wp:docPr id="2265" name="Rectangle 18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15590" cy="116205"/>
                        </a:xfrm>
                        <a:prstGeom prst="rect">
                          <a:avLst/>
                        </a:prstGeom>
                        <a:solidFill>
                          <a:srgbClr xmlns:a14="http://schemas.microsoft.com/office/drawing/2010/main" val="FFFFFF" mc:Ignorable=""/>
                        </a:solidFill>
                        <a:ln w="19050">
                          <a:solidFill>
                            <a:srgbClr xmlns:a14="http://schemas.microsoft.com/office/drawing/2010/main" val="FFFFFF" mc:Ignorable=""/>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92" o:spid="_x0000_s1026" style="position:absolute;margin-left:264.9pt;margin-top:100pt;width:221.7pt;height:9.15pt;z-index:25133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" strokecolor="white" strokeweight="1.5pt"/>
            </w:pict>
          </mc:Fallback>
        </mc:AlternateContent>
      </w:r>
      <w:r>
        <w:rPr>
          <w:noProof/>
          <w:lang w:val="fi-FI"/>
        </w:rPr>
        <mc:AlternateContent>
          <mc:Choice Requires="wps">
            <w:drawing>
              <wp:anchor distT="0" distB="0" distL="114300" distR="114300" simplePos="0" relativeHeight="251763712" behindDoc="0" locked="0" layoutInCell="1" allowOverlap="1" wp14:editId="5EAF683A">
                <wp:simplePos x="0" y="0"/>
                <wp:positionH relativeFrom="column">
                  <wp:posOffset>1731010</wp:posOffset>
                </wp:positionH>
                <wp:positionV relativeFrom="paragraph">
                  <wp:posOffset>1626870</wp:posOffset>
                </wp:positionV>
                <wp:extent cx="1440180" cy="288290"/>
                <wp:effectExtent l="231775" t="6985" r="13970" b="219075"/>
                <wp:wrapNone/>
                <wp:docPr id="2264" name="AutoShape 18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5292"/>
                            <a:gd name="adj5" fmla="val 174227"/>
                            <a:gd name="adj6" fmla="val -15519"/>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3352576A" w14:textId="77777777" w:rsidR="00BA2364" w:rsidRDefault="00BA2364" w:rsidP="001773C7">
                            <w:pPr>
                              <w:jc w:val="center"/>
                            </w:pPr>
                            <w:r>
                              <w:t>Cursor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97" o:spid="_x0000_s1069" type="#_x0000_t48" style="position:absolute;left:0;text-align:left;margin-left:136.3pt;margin-top:128.1pt;width:113.4pt;height:22.7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" adj="-3352,37633,-1143,8564,-1143,8564" strokecolor="#215a99">
                <v:textbox>
                  <w:txbxContent>
                    <w:p w14:paraId="3352576A" w14:textId="77777777" w:rsidR="00BA2364" w:rsidRDefault="00BA2364" w:rsidP="001773C7">
                      <w:pPr>
                        <w:jc w:val="center"/>
                      </w:pPr>
                      <w:r>
                        <w:t>Cursor</w:t>
                      </w:r>
                    </w:p>
                  </w:txbxContent>
                </v:textbox>
                <o:callout v:ext="edit" minusy="t"/>
              </v:shape>
            </w:pict>
          </mc:Fallback>
        </mc:AlternateContent>
      </w:r>
      <w:r>
        <w:rPr>
          <w:noProof/>
          <w:lang w:val="fi-FI"/>
        </w:rPr>
        <mc:AlternateContent>
          <mc:Choice Requires="wps">
            <w:drawing>
              <wp:anchor distT="0" distB="0" distL="114300" distR="114300" simplePos="0" relativeHeight="251659264" behindDoc="0" locked="0" layoutInCell="1" allowOverlap="1" wp14:editId="4E79D1E4">
                <wp:simplePos x="0" y="0"/>
                <wp:positionH relativeFrom="column">
                  <wp:posOffset>3786505</wp:posOffset>
                </wp:positionH>
                <wp:positionV relativeFrom="paragraph">
                  <wp:posOffset>500380</wp:posOffset>
                </wp:positionV>
                <wp:extent cx="1297305" cy="467995"/>
                <wp:effectExtent l="10795" t="394970" r="777875" b="13335"/>
                <wp:wrapNone/>
                <wp:docPr id="2263" name="AutoShape 1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97305" cy="467995"/>
                        </a:xfrm>
                        <a:prstGeom prst="borderCallout2">
                          <a:avLst>
                            <a:gd name="adj1" fmla="val 24421"/>
                            <a:gd name="adj2" fmla="val 105875"/>
                            <a:gd name="adj3" fmla="val 24421"/>
                            <a:gd name="adj4" fmla="val 136125"/>
                            <a:gd name="adj5" fmla="val -83037"/>
                            <a:gd name="adj6" fmla="val 159375"/>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3731448F" w14:textId="77777777" w:rsidR="00A70206" w:rsidRPr="006C242A" w:rsidRDefault="00A70206" w:rsidP="001773C7">
                            <w:pPr>
                              <w:jc w:val="center"/>
                              <w:rPr>
                                <w:lang w:val="en-GB"/>
                              </w:rPr>
                            </w:pPr>
                            <w:r w:rsidRPr="006C242A">
                              <w:rPr>
                                <w:lang w:val="en-GB"/>
                              </w:rPr>
                              <w:t>Control buttons of the window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91" o:spid="_x0000_s1070" type="#_x0000_t48" style="position:absolute;left:0;text-align:left;margin-left:298.15pt;margin-top:39.4pt;width:102.15pt;height:36.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" adj="34425,-17936,29403,5275,22869,5275" strokecolor="#215a99">
                <v:textbox>
                  <w:txbxContent>
                    <w:p w14:paraId="3731448F" w14:textId="77777777" w:rsidR="00A70206" w:rsidRPr="006C242A" w:rsidRDefault="00A70206" w:rsidP="001773C7">
                      <w:pPr>
                        <w:jc w:val="center"/>
                        <w:rPr>
                          <w:lang w:val="en-GB"/>
                        </w:rPr>
                      </w:pPr>
                      <w:r w:rsidRPr="006C242A">
                        <w:rPr>
                          <w:lang w:val="en-GB"/>
                        </w:rPr>
                        <w:t>Control buttons of the window</w:t>
                      </w:r>
                    </w:p>
                  </w:txbxContent>
                </v:textbox>
                <o:callout v:ext="edit" minusx="t"/>
              </v:shape>
            </w:pict>
          </mc:Fallback>
        </mc:AlternateContent>
      </w:r>
      <w:r>
        <w:rPr>
          <w:noProof/>
          <w:lang w:val="fi-FI"/>
        </w:rPr>
        <mc:AlternateContent>
          <mc:Choice Requires="wps">
            <w:drawing>
              <wp:anchor distT="0" distB="0" distL="114300" distR="114300" simplePos="0" relativeHeight="251557888" behindDoc="0" locked="0" layoutInCell="1" allowOverlap="1" wp14:editId="48C1DEAD">
                <wp:simplePos x="0" y="0"/>
                <wp:positionH relativeFrom="column">
                  <wp:posOffset>1731010</wp:posOffset>
                </wp:positionH>
                <wp:positionV relativeFrom="paragraph">
                  <wp:posOffset>1209675</wp:posOffset>
                </wp:positionV>
                <wp:extent cx="1440180" cy="288290"/>
                <wp:effectExtent l="222250" t="494665" r="13970" b="7620"/>
                <wp:wrapNone/>
                <wp:docPr id="2262" name="AutoShape 7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5292"/>
                            <a:gd name="adj5" fmla="val -168060"/>
                            <a:gd name="adj6" fmla="val -15037"/>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9E3B5E7" w14:textId="77777777" w:rsidR="00A70206" w:rsidRDefault="00A70206" w:rsidP="001773C7">
                            <w:pPr>
                              <w:jc w:val="center"/>
                            </w:pPr>
                            <w:r>
                              <w:t>Function keys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40" o:spid="_x0000_s1071" type="#_x0000_t48" style="position:absolute;left:0;text-align:left;margin-left:136.3pt;margin-top:95.25pt;width:113.4pt;height:22.7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" adj="-3248,-36301,-1143,8564,-1143,8564" strokecolor="#215a99">
                <v:textbox>
                  <w:txbxContent>
                    <w:p w14:paraId="79E3B5E7" w14:textId="77777777" w:rsidR="00A70206" w:rsidRDefault="00A70206" w:rsidP="001773C7">
                      <w:pPr>
                        <w:jc w:val="center"/>
                      </w:pPr>
                      <w:r>
                        <w:t>Function keys</w:t>
                      </w:r>
                    </w:p>
                  </w:txbxContent>
                </v:textbox>
              </v:shape>
            </w:pict>
          </mc:Fallback>
        </mc:AlternateContent>
      </w:r>
      <w:r w:rsidR="002629C5">
        <w:rPr>
          <w:noProof/>
          <w:lang w:val="fi-FI"/>
        </w:rPr>
        <w:drawing>
          <wp:anchor distT="0" distB="0" distL="114300" distR="114300" simplePos="0" relativeHeight="251782144" behindDoc="0" locked="0" layoutInCell="1" allowOverlap="1" wp14:editId="65F2BAD3">
            <wp:simplePos x="0" y="0"/>
            <wp:positionH relativeFrom="column">
              <wp:posOffset>1417955</wp:posOffset>
            </wp:positionH>
            <wp:positionV relativeFrom="paragraph">
              <wp:posOffset>2063115</wp:posOffset>
            </wp:positionV>
            <wp:extent cx="177165" cy="247015"/>
            <wp:effectExtent l="19050" t="0" r="0" b="0"/>
            <wp:wrapNone/>
            <wp:docPr id="2156" name="Kuva 970" descr="Nuoliosoi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970" descr="Nuoliosoitin"/>
                    <pic:cNvPicPr>
                      <a:picLocks noChangeAspect="1" noChangeArrowheads="1"/>
                    </pic:cNvPicPr>
                  </pic:nvPicPr>
                  <pic:blipFill>
                    <a:blip r:embed="rId21" cstate="screen">
                      <a:clrChange>
                        <a:clrFrom>
                          <a:srgbClr xmlns:a14="http://schemas.microsoft.com/office/drawing/2010/main" val="FFFFFF" mc:Ignorable=""/>
                        </a:clrFrom>
                        <a:clrTo>
                          <a:srgbClr xmlns:a14="http://schemas.microsoft.com/office/drawing/2010/main" val="FFFFFF" mc:Ignorable="">
                            <a:alpha val="0"/>
                          </a:srgbClr>
                        </a:clrTo>
                      </a:clrChange>
                    </a:blip>
                    <a:srcRect/>
                    <a:stretch>
                      <a:fillRect/>
                    </a:stretch>
                  </pic:blipFill>
                  <pic:spPr bwMode="auto">
                    <a:xfrm>
                      <a:off x="0" y="0"/>
                      <a:ext cx="177165" cy="247015"/>
                    </a:xfrm>
                    <a:prstGeom prst="rect">
                      <a:avLst/>
                    </a:prstGeom>
                    <a:noFill/>
                    <a:ln w="9525">
                      <a:noFill/>
                      <a:miter lim="800000"/>
                      <a:headEnd/>
                      <a:tailEnd/>
                    </a:ln>
                  </pic:spPr>
                </pic:pic>
              </a:graphicData>
            </a:graphic>
          </wp:anchor>
        </w:drawing>
      </w:r>
      <w:r>
        <w:rPr>
          <w:noProof/>
          <w:lang w:val="fi-FI"/>
        </w:rPr>
        <mc:AlternateContent>
          <mc:Choice Requires="wps">
            <w:drawing>
              <wp:anchor distT="0" distB="0" distL="114300" distR="114300" simplePos="0" relativeHeight="251752448" behindDoc="0" locked="0" layoutInCell="1" allowOverlap="1" wp14:editId="15F55854">
                <wp:simplePos x="0" y="0"/>
                <wp:positionH relativeFrom="column">
                  <wp:posOffset>1372235</wp:posOffset>
                </wp:positionH>
                <wp:positionV relativeFrom="paragraph">
                  <wp:posOffset>1997710</wp:posOffset>
                </wp:positionV>
                <wp:extent cx="179705" cy="179705"/>
                <wp:effectExtent l="15875" t="15875" r="13970" b="13970"/>
                <wp:wrapNone/>
                <wp:docPr id="2261" name="Oval 10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705" cy="179705"/>
                        </a:xfrm>
                        <a:prstGeom prst="ellipse">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46" o:spid="_x0000_s1026" style="position:absolute;margin-left:108.05pt;margin-top:157.3pt;width:14.15pt;height:14.1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" filled="f" strokecolor="red" strokeweight="1.5pt"/>
            </w:pict>
          </mc:Fallback>
        </mc:AlternateContent>
      </w:r>
      <w:r>
        <w:rPr>
          <w:noProof/>
          <w:lang w:val="fi-FI"/>
        </w:rPr>
        <mc:AlternateContent>
          <mc:Choice Requires="wps">
            <w:drawing>
              <wp:anchor distT="0" distB="0" distL="114300" distR="114300" simplePos="0" relativeHeight="251556864" behindDoc="0" locked="0" layoutInCell="1" allowOverlap="1" wp14:editId="019E2C7B">
                <wp:simplePos x="0" y="0"/>
                <wp:positionH relativeFrom="column">
                  <wp:posOffset>2817495</wp:posOffset>
                </wp:positionH>
                <wp:positionV relativeFrom="paragraph">
                  <wp:posOffset>3580765</wp:posOffset>
                </wp:positionV>
                <wp:extent cx="1440180" cy="288290"/>
                <wp:effectExtent l="546735" t="8255" r="13335" b="8255"/>
                <wp:wrapNone/>
                <wp:docPr id="2260" name="AutoShape 7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5292"/>
                            <a:gd name="adj5" fmla="val 79736"/>
                            <a:gd name="adj6" fmla="val -36991"/>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66B50B98" w14:textId="77777777" w:rsidR="00A70206" w:rsidRDefault="00A70206" w:rsidP="001773C7">
                            <w:pPr>
                              <w:jc w:val="center"/>
                            </w:pPr>
                            <w:r>
                              <w:t>Details Pane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39" o:spid="_x0000_s1072" type="#_x0000_t48" style="position:absolute;left:0;text-align:left;margin-left:221.85pt;margin-top:281.95pt;width:113.4pt;height:22.7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" adj="-7990,17223,-1143,8564,-1143,8564" strokecolor="#215a99">
                <v:textbox>
                  <w:txbxContent>
                    <w:p w14:paraId="66B50B98" w14:textId="77777777" w:rsidR="00A70206" w:rsidRDefault="00A70206" w:rsidP="001773C7">
                      <w:pPr>
                        <w:jc w:val="center"/>
                      </w:pPr>
                      <w:r>
                        <w:t>Details Pane</w:t>
                      </w:r>
                    </w:p>
                  </w:txbxContent>
                </v:textbox>
                <o:callout v:ext="edit" minusy="t"/>
              </v:shape>
            </w:pict>
          </mc:Fallback>
        </mc:AlternateContent>
      </w:r>
      <w:r>
        <w:rPr>
          <w:noProof/>
          <w:lang w:val="fi-FI"/>
        </w:rPr>
        <mc:AlternateContent>
          <mc:Choice Requires="wps">
            <w:drawing>
              <wp:anchor distT="0" distB="0" distL="114300" distR="114300" simplePos="0" relativeHeight="251555840" behindDoc="0" locked="0" layoutInCell="1" allowOverlap="1" wp14:editId="79532549">
                <wp:simplePos x="0" y="0"/>
                <wp:positionH relativeFrom="column">
                  <wp:posOffset>4815840</wp:posOffset>
                </wp:positionH>
                <wp:positionV relativeFrom="paragraph">
                  <wp:posOffset>3580765</wp:posOffset>
                </wp:positionV>
                <wp:extent cx="1440180" cy="288290"/>
                <wp:effectExtent l="649605" t="8255" r="5715" b="160655"/>
                <wp:wrapNone/>
                <wp:docPr id="2259" name="AutoShap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13449"/>
                            <a:gd name="adj5" fmla="val 151319"/>
                            <a:gd name="adj6" fmla="val -4453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47A61D85" w14:textId="77777777" w:rsidR="00A70206" w:rsidRDefault="00A70206" w:rsidP="001773C7">
                            <w:pPr>
                              <w:jc w:val="center"/>
                            </w:pPr>
                            <w:r>
                              <w:t>Status bar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38" o:spid="_x0000_s1073" type="#_x0000_t48" style="position:absolute;left:0;text-align:left;margin-left:379.2pt;margin-top:281.95pt;width:113.4pt;height:22.7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" adj="-9619,32685,-2905,8564,-1143,8564" strokecolor="#215a99">
                <v:textbox>
                  <w:txbxContent>
                    <w:p w14:paraId="47A61D85" w14:textId="77777777" w:rsidR="00A70206" w:rsidRDefault="00A70206" w:rsidP="001773C7">
                      <w:pPr>
                        <w:jc w:val="center"/>
                      </w:pPr>
                      <w:r>
                        <w:t>Status bar</w:t>
                      </w:r>
                    </w:p>
                  </w:txbxContent>
                </v:textbox>
                <o:callout v:ext="edit" minusy="t"/>
              </v:shape>
            </w:pict>
          </mc:Fallback>
        </mc:AlternateContent>
      </w:r>
      <w:r>
        <w:rPr>
          <w:noProof/>
          <w:lang w:val="fi-FI"/>
        </w:rPr>
        <mc:AlternateContent>
          <mc:Choice Requires="wps">
            <w:drawing>
              <wp:anchor distT="0" distB="0" distL="114300" distR="114300" simplePos="0" relativeHeight="251551744" behindDoc="0" locked="0" layoutInCell="1" allowOverlap="1" wp14:editId="2FAA1311">
                <wp:simplePos x="0" y="0"/>
                <wp:positionH relativeFrom="column">
                  <wp:posOffset>3671570</wp:posOffset>
                </wp:positionH>
                <wp:positionV relativeFrom="paragraph">
                  <wp:posOffset>2330450</wp:posOffset>
                </wp:positionV>
                <wp:extent cx="1654810" cy="614680"/>
                <wp:effectExtent l="10160" t="5715" r="11430" b="8255"/>
                <wp:wrapNone/>
                <wp:docPr id="2258" name="Text Box 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810" cy="614680"/>
                        </a:xfrm>
                        <a:prstGeom prst="rect">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5C3C14CC" w14:textId="77777777" w:rsidR="00A70206" w:rsidRDefault="00A70206" w:rsidP="0041309D">
                            <w:pPr>
                              <w:jc w:val="center"/>
                              <w:rPr>
                                <w:b/>
                                <w:bCs/>
                              </w:rPr>
                            </w:pPr>
                            <w:r>
                              <w:rPr>
                                <w:b/>
                                <w:bCs/>
                              </w:rPr>
                              <w:t>File window</w:t>
                            </w:r>
                          </w:p>
                          <w:p w14:paraId="07F6B02D" w14:textId="77777777" w:rsidR="00A70206" w:rsidRDefault="00DF3DB5" w:rsidP="0041309D">
                            <w:pPr>
                              <w:jc w:val="center"/>
                              <w:rPr>
                                <w:sz w:val="20"/>
                              </w:rPr>
                            </w:pPr>
                            <w:r>
                              <w:rPr>
                                <w:sz w:val="20"/>
                              </w:rPr>
                              <w:t>Contents of the selected object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65" o:spid="_x0000_s1074" type="#_x0000_t202" style="position:absolute;left:0;text-align:left;margin-left:289.1pt;margin-top:183.5pt;width:130.3pt;height:48.4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" strokecolor="#215a99">
                <v:textbox>
                  <w:txbxContent>
                    <w:p w14:paraId="5C3C14CC" w14:textId="77777777" w:rsidR="00A70206" w:rsidRDefault="00A70206" w:rsidP="0041309D">
                      <w:pPr>
                        <w:jc w:val="center"/>
                        <w:rPr>
                          <w:b/>
                          <w:bCs/>
                        </w:rPr>
                      </w:pPr>
                      <w:r>
                        <w:rPr>
                          <w:b/>
                          <w:bCs/>
                        </w:rPr>
                        <w:t>File window</w:t>
                      </w:r>
                    </w:p>
                    <w:p w14:paraId="07F6B02D" w14:textId="77777777" w:rsidR="00A70206" w:rsidRDefault="00DF3DB5" w:rsidP="0041309D">
                      <w:pPr>
                        <w:jc w:val="center"/>
                        <w:rPr>
                          <w:sz w:val="20"/>
                        </w:rPr>
                      </w:pPr>
                      <w:r>
                        <w:rPr>
                          <w:sz w:val="20"/>
                        </w:rPr>
                        <w:t>Contents of the selected object</w:t>
                      </w:r>
                    </w:p>
                  </w:txbxContent>
                </v:textbox>
              </v:shape>
            </w:pict>
          </mc:Fallback>
        </mc:AlternateContent>
      </w:r>
      <w:r>
        <w:rPr>
          <w:noProof/>
          <w:lang w:val="fi-FI"/>
        </w:rPr>
        <mc:AlternateContent>
          <mc:Choice Requires="wps">
            <w:drawing>
              <wp:anchor distT="0" distB="0" distL="114300" distR="114300" simplePos="0" relativeHeight="251549696" behindDoc="0" locked="0" layoutInCell="1" allowOverlap="1" wp14:editId="7D864838">
                <wp:simplePos x="0" y="0"/>
                <wp:positionH relativeFrom="column">
                  <wp:posOffset>1544955</wp:posOffset>
                </wp:positionH>
                <wp:positionV relativeFrom="paragraph">
                  <wp:posOffset>2404110</wp:posOffset>
                </wp:positionV>
                <wp:extent cx="1511935" cy="467995"/>
                <wp:effectExtent l="7620" t="12700" r="13970" b="5080"/>
                <wp:wrapNone/>
                <wp:docPr id="2257" name="Text Box 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935" cy="467995"/>
                        </a:xfrm>
                        <a:prstGeom prst="rect">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068B5758" w14:textId="77777777" w:rsidR="00A70206" w:rsidRDefault="00A70206" w:rsidP="0041309D">
                            <w:pPr>
                              <w:jc w:val="center"/>
                              <w:rPr>
                                <w:b/>
                                <w:bCs/>
                              </w:rPr>
                            </w:pPr>
                            <w:r>
                              <w:rPr>
                                <w:b/>
                                <w:bCs/>
                              </w:rPr>
                              <w:t>Directory window</w:t>
                            </w:r>
                          </w:p>
                          <w:p w14:paraId="2AA273F5" w14:textId="77777777" w:rsidR="00A70206" w:rsidRDefault="00A70206" w:rsidP="0041309D">
                            <w:pPr>
                              <w:jc w:val="center"/>
                              <w:rPr>
                                <w:sz w:val="20"/>
                              </w:rPr>
                            </w:pPr>
                            <w:r>
                              <w:rPr>
                                <w:sz w:val="20"/>
                              </w:rPr>
                              <w:t>Tree resources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4" o:spid="_x0000_s1075" type="#_x0000_t202" style="position:absolute;left:0;text-align:left;margin-left:121.65pt;margin-top:189.3pt;width:119.05pt;height:36.8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" strokecolor="#215a99">
                <v:textbox>
                  <w:txbxContent>
                    <w:p w14:paraId="068B5758" w14:textId="77777777" w:rsidR="00A70206" w:rsidRDefault="00A70206" w:rsidP="0041309D">
                      <w:pPr>
                        <w:jc w:val="center"/>
                        <w:rPr>
                          <w:b/>
                          <w:bCs/>
                        </w:rPr>
                      </w:pPr>
                      <w:r>
                        <w:rPr>
                          <w:b/>
                          <w:bCs/>
                        </w:rPr>
                        <w:t>Directory window</w:t>
                      </w:r>
                    </w:p>
                    <w:p w14:paraId="2AA273F5" w14:textId="77777777" w:rsidR="00A70206" w:rsidRDefault="00A70206" w:rsidP="0041309D">
                      <w:pPr>
                        <w:jc w:val="center"/>
                        <w:rPr>
                          <w:sz w:val="20"/>
                        </w:rPr>
                      </w:pPr>
                      <w:r>
                        <w:rPr>
                          <w:sz w:val="20"/>
                        </w:rPr>
                        <w:t>Tree resources</w:t>
                      </w:r>
                    </w:p>
                  </w:txbxContent>
                </v:textbox>
              </v:shape>
            </w:pict>
          </mc:Fallback>
        </mc:AlternateContent>
      </w:r>
      <w:r>
        <w:rPr>
          <w:noProof/>
          <w:lang w:val="fi-FI"/>
        </w:rPr>
        <mc:AlternateContent>
          <mc:Choice Requires="wps">
            <w:drawing>
              <wp:anchor distT="0" distB="0" distL="114300" distR="114300" simplePos="0" relativeHeight="251554816" behindDoc="0" locked="0" layoutInCell="1" allowOverlap="1" wp14:editId="4B016C4C">
                <wp:simplePos x="0" y="0"/>
                <wp:positionH relativeFrom="column">
                  <wp:posOffset>3671570</wp:posOffset>
                </wp:positionH>
                <wp:positionV relativeFrom="paragraph">
                  <wp:posOffset>3057525</wp:posOffset>
                </wp:positionV>
                <wp:extent cx="1654810" cy="289560"/>
                <wp:effectExtent l="343535" t="113665" r="11430" b="6350"/>
                <wp:wrapNone/>
                <wp:docPr id="2256" name="AutoShape 7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54810" cy="289560"/>
                        </a:xfrm>
                        <a:prstGeom prst="borderCallout2">
                          <a:avLst>
                            <a:gd name="adj1" fmla="val 39472"/>
                            <a:gd name="adj2" fmla="val -4606"/>
                            <a:gd name="adj3" fmla="val 39472"/>
                            <a:gd name="adj4" fmla="val -4606"/>
                            <a:gd name="adj5" fmla="val -35528"/>
                            <a:gd name="adj6" fmla="val -20259"/>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095015B1" w14:textId="77777777" w:rsidR="00A70206" w:rsidRDefault="00A70206" w:rsidP="001773C7">
                            <w:pPr>
                              <w:jc w:val="center"/>
                            </w:pPr>
                            <w:r>
                              <w:t>Window dividing line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35" o:spid="_x0000_s1076" type="#_x0000_t48" style="position:absolute;left:0;text-align:left;margin-left:289.1pt;margin-top:240.75pt;width:130.3pt;height:22.8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" adj="-4376,-7674,-995,8526,-995,8526" strokecolor="#215a99">
                <v:textbox>
                  <w:txbxContent>
                    <w:p w14:paraId="095015B1" w14:textId="77777777" w:rsidR="00A70206" w:rsidRDefault="00A70206" w:rsidP="001773C7">
                      <w:pPr>
                        <w:jc w:val="center"/>
                      </w:pPr>
                      <w:r>
                        <w:t>Window dividing line</w:t>
                      </w:r>
                    </w:p>
                  </w:txbxContent>
                </v:textbox>
              </v:shape>
            </w:pict>
          </mc:Fallback>
        </mc:AlternateContent>
      </w:r>
      <w:r w:rsidR="002629C5">
        <w:rPr>
          <w:noProof/>
          <w:lang w:val="fi-FI"/>
        </w:rPr>
        <w:drawing>
          <wp:inline distT="0" distB="0" distL="0" distR="0" wp14:editId="2BF61AE7">
            <wp:extent cx="5011420" cy="4126230"/>
            <wp:effectExtent l="19050" t="0" r="0"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screen"/>
                    <a:srcRect/>
                    <a:stretch>
                      <a:fillRect/>
                    </a:stretch>
                  </pic:blipFill>
                  <pic:spPr bwMode="auto">
                    <a:xfrm>
                      <a:off x="0" y="0"/>
                      <a:ext cx="5011420" cy="4126230"/>
                    </a:xfrm>
                    <a:prstGeom prst="rect">
                      <a:avLst/>
                    </a:prstGeom>
                    <a:noFill/>
                    <a:ln w="9525">
                      <a:noFill/>
                      <a:miter lim="800000"/>
                      <a:headEnd/>
                      <a:tailEnd/>
                    </a:ln>
                  </pic:spPr>
                </pic:pic>
              </a:graphicData>
            </a:graphic>
          </wp:inline>
        </w:drawing>
      </w:r>
    </w:p>
    <w:p w14:paraId="048C28F2" w14:textId="55AF7AF3" w:rsidR="005E4964" w:rsidRPr="0035160F" w:rsidRDefault="001470C0"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8</w:t>
      </w:r>
      <w:r w:rsidR="0035218D">
        <w:rPr>
          <w:noProof/>
        </w:rPr>
        <w:fldChar w:fldCharType="end"/>
      </w:r>
      <w:r w:rsidRPr="0035160F">
        <w:tab/>
      </w:r>
      <w:r w:rsidR="006C242A" w:rsidRPr="00312EA0">
        <w:t xml:space="preserve">At the picture </w:t>
      </w:r>
      <w:r w:rsidR="00FE5314" w:rsidRPr="00312EA0">
        <w:t>you can see</w:t>
      </w:r>
      <w:r w:rsidR="00DC52B1" w:rsidRPr="00312EA0">
        <w:t xml:space="preserve"> the</w:t>
      </w:r>
      <w:r w:rsidR="0041309D" w:rsidRPr="00312EA0">
        <w:t xml:space="preserve"> </w:t>
      </w:r>
      <w:r w:rsidR="004A7323" w:rsidRPr="0035160F">
        <w:t>Windows Explorer</w:t>
      </w:r>
      <w:r w:rsidR="004A7323" w:rsidRPr="00312EA0">
        <w:t xml:space="preserve"> </w:t>
      </w:r>
      <w:r w:rsidR="00FE5314" w:rsidRPr="00312EA0">
        <w:t>window</w:t>
      </w:r>
      <w:r w:rsidR="006C242A" w:rsidRPr="00312EA0">
        <w:t xml:space="preserve"> and its parts. By clicking the triangle in the tree of the direct</w:t>
      </w:r>
      <w:r w:rsidR="002A7FA7" w:rsidRPr="00312EA0">
        <w:t xml:space="preserve">ory window you can open the disk or folder and </w:t>
      </w:r>
      <w:r w:rsidR="006C242A" w:rsidRPr="00312EA0">
        <w:t>see the contents of the resource in the file window.</w:t>
      </w:r>
      <w:r w:rsidR="00E12748" w:rsidRPr="00312EA0">
        <w:t xml:space="preserve"> </w:t>
      </w:r>
      <w:r w:rsidR="00DC52B1" w:rsidRPr="00312EA0">
        <w:t xml:space="preserve">You can minimize and maximize </w:t>
      </w:r>
      <w:r w:rsidR="00085D71" w:rsidRPr="00312EA0">
        <w:t>the</w:t>
      </w:r>
      <w:r w:rsidR="00FE5314" w:rsidRPr="00312EA0">
        <w:t xml:space="preserve"> windows</w:t>
      </w:r>
      <w:r w:rsidR="00DC52B1" w:rsidRPr="00312EA0">
        <w:t xml:space="preserve"> with the control buttons</w:t>
      </w:r>
      <w:r w:rsidR="00FE5314" w:rsidRPr="00312EA0">
        <w:t xml:space="preserve">. By </w:t>
      </w:r>
      <w:r w:rsidR="00C10B6A" w:rsidRPr="00312EA0">
        <w:t>press</w:t>
      </w:r>
      <w:r w:rsidR="00FE5314" w:rsidRPr="00312EA0">
        <w:t>ing</w:t>
      </w:r>
      <w:r w:rsidR="002E22AF" w:rsidRPr="0035160F">
        <w:t xml:space="preserve"> </w:t>
      </w:r>
      <w:r w:rsidR="00DC52B1" w:rsidRPr="00312EA0">
        <w:t>the</w:t>
      </w:r>
      <w:r w:rsidR="00DC52B1">
        <w:t xml:space="preserve"> </w:t>
      </w:r>
      <w:r w:rsidR="002551FE" w:rsidRPr="00287363">
        <w:t xml:space="preserve">Close </w:t>
      </w:r>
      <w:r w:rsidR="00FF6A0F" w:rsidRPr="00287363">
        <w:t xml:space="preserve">button you close the window. You can make the menu bar to appear by </w:t>
      </w:r>
      <w:r w:rsidR="00C10B6A" w:rsidRPr="00287363">
        <w:t>press</w:t>
      </w:r>
      <w:r w:rsidR="00FF6A0F" w:rsidRPr="00287363">
        <w:t xml:space="preserve">ing </w:t>
      </w:r>
      <w:r w:rsidR="00DC52B1" w:rsidRPr="00287363">
        <w:t>the</w:t>
      </w:r>
      <w:r w:rsidR="00DC52B1" w:rsidRPr="00203479">
        <w:rPr>
          <w:rStyle w:val="BodyTextBold0"/>
        </w:rPr>
        <w:t xml:space="preserve"> </w:t>
      </w:r>
      <w:r w:rsidR="00E12748" w:rsidRPr="00203479">
        <w:rPr>
          <w:rStyle w:val="BodyTextBold0"/>
        </w:rPr>
        <w:t>Alt</w:t>
      </w:r>
      <w:r w:rsidRPr="0035160F">
        <w:t xml:space="preserve"> </w:t>
      </w:r>
      <w:r w:rsidR="00C10B6A" w:rsidRPr="00312EA0">
        <w:t>key</w:t>
      </w:r>
      <w:r w:rsidR="00FF6A0F" w:rsidRPr="00312EA0">
        <w:t>.</w:t>
      </w:r>
    </w:p>
    <w:p w14:paraId="100B8AEF" w14:textId="21D9D5E5" w:rsidR="0041309D" w:rsidRPr="0035160F" w:rsidRDefault="004A7323" w:rsidP="009D0914">
      <w:pPr>
        <w:pStyle w:val="Heading3"/>
        <w:pageBreakBefore/>
        <w:rPr>
          <w:lang w:val="en-US"/>
        </w:rPr>
      </w:pPr>
      <w:bookmarkStart w:id="26" w:name="_Toc258003372"/>
      <w:r w:rsidRPr="0035160F">
        <w:rPr>
          <w:lang w:val="en-US"/>
        </w:rPr>
        <w:lastRenderedPageBreak/>
        <w:t>Disk Drive</w:t>
      </w:r>
      <w:bookmarkEnd w:id="26"/>
      <w:r w:rsidR="0002571A" w:rsidRPr="0035160F">
        <w:rPr>
          <w:lang w:val="en-US"/>
        </w:rPr>
        <w:fldChar w:fldCharType="begin"/>
      </w:r>
      <w:r w:rsidR="00BD3712" w:rsidRPr="00923094">
        <w:rPr>
          <w:lang w:val="en-GB"/>
        </w:rPr>
        <w:instrText xml:space="preserve"> XE "Disk" </w:instrText>
      </w:r>
      <w:r w:rsidR="0002571A" w:rsidRPr="0035160F">
        <w:rPr>
          <w:lang w:val="en-US"/>
        </w:rPr>
        <w:fldChar w:fldCharType="end"/>
      </w:r>
      <w:r w:rsidR="0002571A" w:rsidRPr="0035160F">
        <w:rPr>
          <w:lang w:val="en-US"/>
        </w:rPr>
        <w:fldChar w:fldCharType="begin"/>
      </w:r>
      <w:r w:rsidR="00BD3712" w:rsidRPr="00923094">
        <w:rPr>
          <w:lang w:val="en-GB"/>
        </w:rPr>
        <w:instrText xml:space="preserve"> XE "Disk:Drive" </w:instrText>
      </w:r>
      <w:r w:rsidR="0002571A" w:rsidRPr="0035160F">
        <w:rPr>
          <w:lang w:val="en-US"/>
        </w:rPr>
        <w:fldChar w:fldCharType="end"/>
      </w:r>
    </w:p>
    <w:p w14:paraId="25DD9D16" w14:textId="3B4003AD" w:rsidR="0041309D" w:rsidRPr="00312EA0" w:rsidRDefault="00262316" w:rsidP="00312EA0">
      <w:pPr>
        <w:pStyle w:val="BodyText"/>
      </w:pPr>
      <w:r w:rsidRPr="00312EA0">
        <w:t>Disk drives are named with disk drive codes, which are familiar from old operating systems</w:t>
      </w:r>
      <w:r w:rsidR="0041309D" w:rsidRPr="00312EA0">
        <w:t xml:space="preserve"> (</w:t>
      </w:r>
      <w:r w:rsidRPr="00312EA0">
        <w:t>in brackets)</w:t>
      </w:r>
      <w:r w:rsidR="00BA2364" w:rsidRPr="00312EA0">
        <w:t>.</w:t>
      </w:r>
    </w:p>
    <w:p w14:paraId="41E0198D" w14:textId="77777777" w:rsidR="00737823" w:rsidRPr="00CA2AD3" w:rsidRDefault="0041309D" w:rsidP="00CA2AD3">
      <w:pPr>
        <w:pStyle w:val="List"/>
      </w:pPr>
      <w:r w:rsidRPr="00CA2AD3">
        <w:t>A:</w:t>
      </w:r>
      <w:r w:rsidR="00445554" w:rsidRPr="00CA2AD3">
        <w:t xml:space="preserve"> (</w:t>
      </w:r>
      <w:r w:rsidR="004D2010" w:rsidRPr="00CA2AD3">
        <w:t>and</w:t>
      </w:r>
      <w:r w:rsidR="00445554" w:rsidRPr="00CA2AD3">
        <w:t xml:space="preserve"> </w:t>
      </w:r>
      <w:proofErr w:type="gramStart"/>
      <w:r w:rsidR="00445554" w:rsidRPr="00CA2AD3">
        <w:t>B:</w:t>
      </w:r>
      <w:proofErr w:type="gramEnd"/>
      <w:r w:rsidR="00445554" w:rsidRPr="00CA2AD3">
        <w:t>)</w:t>
      </w:r>
      <w:r w:rsidRPr="00CA2AD3">
        <w:tab/>
      </w:r>
      <w:r w:rsidR="00262316" w:rsidRPr="00CA2AD3">
        <w:t xml:space="preserve">Disk drive for </w:t>
      </w:r>
      <w:smartTag w:uri="urn:schemas-microsoft-com:office:smarttags" w:element="metricconverter">
        <w:smartTagPr>
          <w:attr w:name="ProductID" w:val="3.5 inch"/>
        </w:smartTagPr>
        <w:r w:rsidR="00262316" w:rsidRPr="00CA2AD3">
          <w:t>3.5 inch</w:t>
        </w:r>
      </w:smartTag>
      <w:r w:rsidRPr="00CA2AD3">
        <w:t xml:space="preserve"> </w:t>
      </w:r>
      <w:r w:rsidR="00262316" w:rsidRPr="00CA2AD3">
        <w:t>diskettes</w:t>
      </w:r>
    </w:p>
    <w:p w14:paraId="4D4117C7" w14:textId="77777777" w:rsidR="00737823" w:rsidRPr="00CA2AD3" w:rsidRDefault="0041309D" w:rsidP="00CA2AD3">
      <w:pPr>
        <w:pStyle w:val="List"/>
      </w:pPr>
      <w:r w:rsidRPr="00CA2AD3">
        <w:t>C:</w:t>
      </w:r>
      <w:r w:rsidRPr="00CA2AD3">
        <w:tab/>
      </w:r>
      <w:r w:rsidR="00262316" w:rsidRPr="00CA2AD3">
        <w:t xml:space="preserve">Start </w:t>
      </w:r>
      <w:r w:rsidR="00EF7102" w:rsidRPr="00CA2AD3">
        <w:t>U</w:t>
      </w:r>
      <w:r w:rsidR="00262316" w:rsidRPr="00CA2AD3">
        <w:t>p hard disk</w:t>
      </w:r>
    </w:p>
    <w:p w14:paraId="553A1A2A" w14:textId="52FC7C79" w:rsidR="00737823" w:rsidRPr="00CA2AD3" w:rsidRDefault="0041309D" w:rsidP="00CA2AD3">
      <w:pPr>
        <w:pStyle w:val="List"/>
      </w:pPr>
      <w:r w:rsidRPr="00CA2AD3">
        <w:t>D:</w:t>
      </w:r>
      <w:r w:rsidR="008B2551" w:rsidRPr="00CA2AD3">
        <w:t xml:space="preserve"> tai E:</w:t>
      </w:r>
      <w:r w:rsidRPr="00CA2AD3">
        <w:tab/>
      </w:r>
      <w:r w:rsidR="00262316" w:rsidRPr="00CA2AD3">
        <w:t>Often</w:t>
      </w:r>
      <w:r w:rsidRPr="00CA2AD3">
        <w:t xml:space="preserve"> CD </w:t>
      </w:r>
      <w:r w:rsidR="00262316" w:rsidRPr="00CA2AD3">
        <w:t xml:space="preserve">or </w:t>
      </w:r>
      <w:r w:rsidR="00E352F3" w:rsidRPr="00CA2AD3">
        <w:t>DVD</w:t>
      </w:r>
      <w:r w:rsidR="00DC52B1" w:rsidRPr="00CA2AD3">
        <w:t xml:space="preserve"> </w:t>
      </w:r>
      <w:r w:rsidR="00262316" w:rsidRPr="00CA2AD3">
        <w:t>drive</w:t>
      </w:r>
    </w:p>
    <w:p w14:paraId="310A942D" w14:textId="77777777" w:rsidR="0041309D" w:rsidRPr="00CA2AD3" w:rsidRDefault="008B2551" w:rsidP="00CA2AD3">
      <w:pPr>
        <w:pStyle w:val="List"/>
      </w:pPr>
      <w:r w:rsidRPr="00CA2AD3">
        <w:t>F</w:t>
      </w:r>
      <w:r w:rsidR="004C47E2" w:rsidRPr="00CA2AD3">
        <w:t>:</w:t>
      </w:r>
      <w:r w:rsidR="00FC2DEF" w:rsidRPr="00CA2AD3">
        <w:t xml:space="preserve"> </w:t>
      </w:r>
      <w:r w:rsidRPr="00CA2AD3">
        <w:t>-</w:t>
      </w:r>
      <w:r w:rsidR="00FC2DEF" w:rsidRPr="00CA2AD3">
        <w:t xml:space="preserve"> </w:t>
      </w:r>
      <w:r w:rsidRPr="00CA2AD3">
        <w:t>Z:</w:t>
      </w:r>
      <w:r w:rsidR="004C47E2" w:rsidRPr="00CA2AD3">
        <w:tab/>
      </w:r>
      <w:r w:rsidR="00262316" w:rsidRPr="00CA2AD3">
        <w:t xml:space="preserve">Other disk drives </w:t>
      </w:r>
      <w:r w:rsidR="00E352F3" w:rsidRPr="00CA2AD3">
        <w:t>(</w:t>
      </w:r>
      <w:r w:rsidR="00262316" w:rsidRPr="00CA2AD3">
        <w:t>memory sticks, external hard disks etc.)</w:t>
      </w:r>
    </w:p>
    <w:p w14:paraId="7DE350CB" w14:textId="4CC19C95" w:rsidR="009E2B69" w:rsidRPr="0035160F" w:rsidRDefault="0089568F" w:rsidP="001470C0">
      <w:pPr>
        <w:pStyle w:val="Caption"/>
      </w:pPr>
      <w:r>
        <w:rPr>
          <w:noProof/>
          <w:lang w:val="fi-FI"/>
        </w:rPr>
        <mc:AlternateContent>
          <mc:Choice Requires="wps">
            <w:drawing>
              <wp:anchor distT="0" distB="0" distL="114300" distR="114300" simplePos="0" relativeHeight="251559936" behindDoc="0" locked="0" layoutInCell="1" allowOverlap="1" wp14:editId="162962D7">
                <wp:simplePos x="0" y="0"/>
                <wp:positionH relativeFrom="column">
                  <wp:posOffset>3183255</wp:posOffset>
                </wp:positionH>
                <wp:positionV relativeFrom="paragraph">
                  <wp:posOffset>957580</wp:posOffset>
                </wp:positionV>
                <wp:extent cx="90805" cy="1188720"/>
                <wp:effectExtent l="7620" t="10160" r="6350" b="10795"/>
                <wp:wrapNone/>
                <wp:docPr id="2255" name="AutoShape 7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1188720"/>
                        </a:xfrm>
                        <a:prstGeom prst="leftBrace">
                          <a:avLst>
                            <a:gd name="adj1" fmla="val 109091"/>
                            <a:gd name="adj2" fmla="val 50000"/>
                          </a:avLst>
                        </a:prstGeom>
                        <a:noFill/>
                        <a:ln w="9525">
                          <a:solidFill>
                            <a:srgbClr xmlns:a14="http://schemas.microsoft.com/office/drawing/2010/main" val="215A99"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748" o:spid="_x0000_s1026" type="#_x0000_t87" style="position:absolute;margin-left:250.65pt;margin-top:75.4pt;width:7.15pt;height:93.6pt;z-index:25140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" strokecolor="#215a99"/>
            </w:pict>
          </mc:Fallback>
        </mc:AlternateContent>
      </w:r>
      <w:r>
        <w:rPr>
          <w:noProof/>
          <w:lang w:val="fi-FI"/>
        </w:rPr>
        <mc:AlternateContent>
          <mc:Choice Requires="wps">
            <w:drawing>
              <wp:anchor distT="0" distB="0" distL="114300" distR="114300" simplePos="0" relativeHeight="251781120" behindDoc="0" locked="0" layoutInCell="1" allowOverlap="1" wp14:editId="50A2F0D0">
                <wp:simplePos x="0" y="0"/>
                <wp:positionH relativeFrom="column">
                  <wp:posOffset>3249295</wp:posOffset>
                </wp:positionH>
                <wp:positionV relativeFrom="paragraph">
                  <wp:posOffset>2145665</wp:posOffset>
                </wp:positionV>
                <wp:extent cx="2917190" cy="274320"/>
                <wp:effectExtent l="16510" t="17145" r="9525" b="13335"/>
                <wp:wrapNone/>
                <wp:docPr id="2254" name="Rectangle 19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17190" cy="274320"/>
                        </a:xfrm>
                        <a:prstGeom prst="rect">
                          <a:avLst/>
                        </a:prstGeom>
                        <a:solidFill>
                          <a:srgbClr xmlns:a14="http://schemas.microsoft.com/office/drawing/2010/main" val="FFFFFF" mc:Ignorable=""/>
                        </a:solidFill>
                        <a:ln w="19050">
                          <a:solidFill>
                            <a:srgbClr xmlns:a14="http://schemas.microsoft.com/office/drawing/2010/main" val="FFFFFF" mc:Ignorable=""/>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18" o:spid="_x0000_s1026" style="position:absolute;margin-left:255.85pt;margin-top:168.95pt;width:229.7pt;height:21.6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" strokecolor="white" strokeweight="1.5pt"/>
            </w:pict>
          </mc:Fallback>
        </mc:AlternateContent>
      </w:r>
      <w:r>
        <w:rPr>
          <w:noProof/>
          <w:lang w:val="fi-FI"/>
        </w:rPr>
        <mc:AlternateContent>
          <mc:Choice Requires="wps">
            <w:drawing>
              <wp:anchor distT="0" distB="0" distL="114300" distR="114300" simplePos="0" relativeHeight="251780096" behindDoc="0" locked="0" layoutInCell="1" allowOverlap="1" wp14:editId="294851A9">
                <wp:simplePos x="0" y="0"/>
                <wp:positionH relativeFrom="column">
                  <wp:posOffset>3249295</wp:posOffset>
                </wp:positionH>
                <wp:positionV relativeFrom="paragraph">
                  <wp:posOffset>1346835</wp:posOffset>
                </wp:positionV>
                <wp:extent cx="2907665" cy="144780"/>
                <wp:effectExtent l="16510" t="18415" r="9525" b="17780"/>
                <wp:wrapNone/>
                <wp:docPr id="2253" name="Rectangle 19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07665" cy="144780"/>
                        </a:xfrm>
                        <a:prstGeom prst="rect">
                          <a:avLst/>
                        </a:prstGeom>
                        <a:solidFill>
                          <a:srgbClr xmlns:a14="http://schemas.microsoft.com/office/drawing/2010/main" val="FFFFFF" mc:Ignorable=""/>
                        </a:solidFill>
                        <a:ln w="19050">
                          <a:solidFill>
                            <a:srgbClr xmlns:a14="http://schemas.microsoft.com/office/drawing/2010/main" val="FFFFFF" mc:Ignorable=""/>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17" o:spid="_x0000_s1026" style="position:absolute;margin-left:255.85pt;margin-top:106.05pt;width:228.95pt;height:11.4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" strokecolor="white" strokeweight="1.5pt"/>
            </w:pict>
          </mc:Fallback>
        </mc:AlternateContent>
      </w:r>
      <w:r>
        <w:rPr>
          <w:noProof/>
          <w:lang w:val="fi-FI"/>
        </w:rPr>
        <mc:AlternateContent>
          <mc:Choice Requires="wps">
            <w:drawing>
              <wp:anchor distT="0" distB="0" distL="114300" distR="114300" simplePos="0" relativeHeight="251558912" behindDoc="0" locked="0" layoutInCell="1" allowOverlap="1" wp14:editId="063D05ED">
                <wp:simplePos x="0" y="0"/>
                <wp:positionH relativeFrom="column">
                  <wp:posOffset>2070735</wp:posOffset>
                </wp:positionH>
                <wp:positionV relativeFrom="paragraph">
                  <wp:posOffset>1551940</wp:posOffset>
                </wp:positionV>
                <wp:extent cx="1064895" cy="593725"/>
                <wp:effectExtent l="9525" t="61595" r="20955" b="11430"/>
                <wp:wrapNone/>
                <wp:docPr id="2252" name="AutoShape 7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64895" cy="593725"/>
                        </a:xfrm>
                        <a:prstGeom prst="bentConnector3">
                          <a:avLst>
                            <a:gd name="adj1" fmla="val 49972"/>
                          </a:avLst>
                        </a:prstGeom>
                        <a:noFill/>
                        <a:ln w="9525">
                          <a:solidFill>
                            <a:srgbClr xmlns:a14="http://schemas.microsoft.com/office/drawing/2010/main" val="215A99" mc:Ignorable=""/>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747" o:spid="_x0000_s1026" type="#_x0000_t34" style="position:absolute;margin-left:163.05pt;margin-top:122.2pt;width:83.85pt;height:46.75pt;flip:y;z-index:25140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" adj="10794" strokecolor="#215a99">
                <v:stroke endarrow="block"/>
              </v:shape>
            </w:pict>
          </mc:Fallback>
        </mc:AlternateContent>
      </w:r>
      <w:r>
        <w:rPr>
          <w:noProof/>
          <w:lang w:val="fi-FI"/>
        </w:rPr>
        <mc:AlternateContent>
          <mc:Choice Requires="wps">
            <w:drawing>
              <wp:anchor distT="0" distB="0" distL="114300" distR="114300" simplePos="0" relativeHeight="251561984" behindDoc="0" locked="0" layoutInCell="1" allowOverlap="1" wp14:editId="430A3C77">
                <wp:simplePos x="0" y="0"/>
                <wp:positionH relativeFrom="column">
                  <wp:posOffset>1381760</wp:posOffset>
                </wp:positionH>
                <wp:positionV relativeFrom="paragraph">
                  <wp:posOffset>2061210</wp:posOffset>
                </wp:positionV>
                <wp:extent cx="688975" cy="179705"/>
                <wp:effectExtent l="15875" t="18415" r="9525" b="11430"/>
                <wp:wrapNone/>
                <wp:docPr id="2251" name="AutoShape 7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8975" cy="17970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99" o:spid="_x0000_s1026" style="position:absolute;margin-left:108.8pt;margin-top:162.3pt;width:54.25pt;height:14.15pt;z-index:25141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" filled="f" strokecolor="red" strokeweight="1.5pt"/>
            </w:pict>
          </mc:Fallback>
        </mc:AlternateContent>
      </w:r>
      <w:r w:rsidR="002629C5">
        <w:rPr>
          <w:noProof/>
          <w:lang w:val="fi-FI"/>
        </w:rPr>
        <w:drawing>
          <wp:inline distT="0" distB="0" distL="0" distR="0" wp14:editId="0596D061">
            <wp:extent cx="5029200" cy="2420620"/>
            <wp:effectExtent l="19050" t="19050" r="19050" b="17780"/>
            <wp:docPr id="2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screen"/>
                    <a:srcRect/>
                    <a:stretch>
                      <a:fillRect/>
                    </a:stretch>
                  </pic:blipFill>
                  <pic:spPr bwMode="auto">
                    <a:xfrm>
                      <a:off x="0" y="0"/>
                      <a:ext cx="5029200" cy="2420620"/>
                    </a:xfrm>
                    <a:prstGeom prst="rect">
                      <a:avLst/>
                    </a:prstGeom>
                    <a:noFill/>
                    <a:ln w="9525" cmpd="sng">
                      <a:solidFill>
                        <a:srgbClr xmlns:a14="http://schemas.microsoft.com/office/drawing/2010/main" val="215A9C" mc:Ignorable=""/>
                      </a:solidFill>
                      <a:miter lim="800000"/>
                      <a:headEnd/>
                      <a:tailEnd/>
                    </a:ln>
                    <a:effectLst/>
                  </pic:spPr>
                </pic:pic>
              </a:graphicData>
            </a:graphic>
          </wp:inline>
        </w:drawing>
      </w:r>
    </w:p>
    <w:p w14:paraId="149F82C5" w14:textId="48F75173" w:rsidR="009E2B69" w:rsidRPr="00312EA0" w:rsidRDefault="001470C0"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9</w:t>
      </w:r>
      <w:r w:rsidR="0035218D">
        <w:rPr>
          <w:noProof/>
        </w:rPr>
        <w:fldChar w:fldCharType="end"/>
      </w:r>
      <w:r w:rsidRPr="0035160F">
        <w:tab/>
      </w:r>
      <w:r w:rsidR="00262316" w:rsidRPr="00312EA0">
        <w:t>By clicking</w:t>
      </w:r>
      <w:r w:rsidR="003D180F" w:rsidRPr="0035160F">
        <w:t xml:space="preserve"> </w:t>
      </w:r>
      <w:r w:rsidR="00DC52B1">
        <w:t xml:space="preserve">the </w:t>
      </w:r>
      <w:r w:rsidR="009D0914" w:rsidRPr="00203479">
        <w:rPr>
          <w:rStyle w:val="BodyTextChar"/>
        </w:rPr>
        <w:t xml:space="preserve">Computer </w:t>
      </w:r>
      <w:r w:rsidR="00262316" w:rsidRPr="00203479">
        <w:rPr>
          <w:rStyle w:val="BodyTextChar"/>
        </w:rPr>
        <w:t>icon you can see the contents of you</w:t>
      </w:r>
      <w:r w:rsidR="00DC52B1" w:rsidRPr="00203479">
        <w:rPr>
          <w:rStyle w:val="BodyTextChar"/>
        </w:rPr>
        <w:t>r</w:t>
      </w:r>
      <w:r w:rsidR="00262316" w:rsidRPr="00203479">
        <w:rPr>
          <w:rStyle w:val="BodyTextChar"/>
        </w:rPr>
        <w:t xml:space="preserve"> compu</w:t>
      </w:r>
      <w:r w:rsidR="00262316" w:rsidRPr="00203479">
        <w:rPr>
          <w:rStyle w:val="BodyTextChar"/>
        </w:rPr>
        <w:t>t</w:t>
      </w:r>
      <w:r w:rsidR="00262316" w:rsidRPr="00203479">
        <w:rPr>
          <w:rStyle w:val="BodyTextChar"/>
        </w:rPr>
        <w:t>er in the</w:t>
      </w:r>
      <w:r w:rsidR="009B3366" w:rsidRPr="00203479">
        <w:rPr>
          <w:rStyle w:val="BodyTextChar"/>
        </w:rPr>
        <w:t xml:space="preserve"> file window. The disk drives have an explicit name in addition to the names </w:t>
      </w:r>
      <w:r w:rsidR="004D2010" w:rsidRPr="00203479">
        <w:rPr>
          <w:rStyle w:val="BodyTextChar"/>
        </w:rPr>
        <w:t>familiar</w:t>
      </w:r>
      <w:r w:rsidR="009B3366" w:rsidRPr="00203479">
        <w:rPr>
          <w:rStyle w:val="BodyTextChar"/>
        </w:rPr>
        <w:t xml:space="preserve"> from the </w:t>
      </w:r>
      <w:r w:rsidR="00445554" w:rsidRPr="00203479">
        <w:rPr>
          <w:rStyle w:val="BodyTextChar"/>
        </w:rPr>
        <w:t>DOS</w:t>
      </w:r>
      <w:r w:rsidR="009B3366" w:rsidRPr="00203479">
        <w:rPr>
          <w:rStyle w:val="BodyTextChar"/>
        </w:rPr>
        <w:t xml:space="preserve"> system. </w:t>
      </w:r>
      <w:r w:rsidR="00DC52B1" w:rsidRPr="00203479">
        <w:rPr>
          <w:rStyle w:val="BodyTextChar"/>
        </w:rPr>
        <w:t>Y</w:t>
      </w:r>
      <w:r w:rsidR="00103C66" w:rsidRPr="00203479">
        <w:rPr>
          <w:rStyle w:val="BodyTextChar"/>
        </w:rPr>
        <w:t xml:space="preserve">ou can </w:t>
      </w:r>
      <w:r w:rsidR="00DC52B1" w:rsidRPr="00203479">
        <w:rPr>
          <w:rStyle w:val="BodyTextChar"/>
        </w:rPr>
        <w:t xml:space="preserve">display the menu bar by pressing </w:t>
      </w:r>
      <w:r w:rsidR="009B3366" w:rsidRPr="00203479">
        <w:rPr>
          <w:rStyle w:val="BodyTextChar"/>
        </w:rPr>
        <w:t>the</w:t>
      </w:r>
      <w:r w:rsidR="00445554" w:rsidRPr="0035160F">
        <w:t xml:space="preserve"> </w:t>
      </w:r>
      <w:r w:rsidR="005E30C3" w:rsidRPr="00203479">
        <w:rPr>
          <w:rStyle w:val="BodyTextBold0"/>
        </w:rPr>
        <w:t>Alt</w:t>
      </w:r>
      <w:r w:rsidR="009B3366" w:rsidRPr="0035160F">
        <w:t xml:space="preserve"> </w:t>
      </w:r>
      <w:r w:rsidR="00C10B6A" w:rsidRPr="00312EA0">
        <w:t>key</w:t>
      </w:r>
      <w:r w:rsidR="009B3366" w:rsidRPr="00312EA0">
        <w:t>.</w:t>
      </w:r>
    </w:p>
    <w:p w14:paraId="46687F2E" w14:textId="77777777" w:rsidR="00814C43" w:rsidRPr="0035160F" w:rsidRDefault="009B3366" w:rsidP="0089568F">
      <w:pPr>
        <w:pStyle w:val="Heading4"/>
      </w:pPr>
      <w:bookmarkStart w:id="27" w:name="DiskProperties"/>
      <w:bookmarkStart w:id="28" w:name="DiskDriveProperties"/>
      <w:r w:rsidRPr="0035160F">
        <w:t>Disk drive properties</w:t>
      </w:r>
      <w:bookmarkEnd w:id="27"/>
      <w:bookmarkEnd w:id="28"/>
      <w:r w:rsidR="0002571A" w:rsidRPr="0035160F">
        <w:fldChar w:fldCharType="begin"/>
      </w:r>
      <w:r w:rsidR="00BD3712" w:rsidRPr="0035160F">
        <w:instrText xml:space="preserve"> XE "Disk:Properties" </w:instrText>
      </w:r>
      <w:r w:rsidR="0002571A" w:rsidRPr="0035160F">
        <w:fldChar w:fldCharType="end"/>
      </w:r>
    </w:p>
    <w:p w14:paraId="31E3E9B8" w14:textId="77777777" w:rsidR="00814C43" w:rsidRPr="0035160F" w:rsidRDefault="009B3366" w:rsidP="00A70206">
      <w:pPr>
        <w:pStyle w:val="BodyText"/>
      </w:pPr>
      <w:r w:rsidRPr="0035160F">
        <w:t xml:space="preserve">By clicking the disk drive icon with the right mouse button you can make the context menu appear. Click </w:t>
      </w:r>
      <w:r w:rsidR="00DC52B1">
        <w:t xml:space="preserve">the </w:t>
      </w:r>
      <w:r w:rsidR="009D0914" w:rsidRPr="00203479">
        <w:rPr>
          <w:rStyle w:val="BodyTextBold0"/>
        </w:rPr>
        <w:t xml:space="preserve">Properties </w:t>
      </w:r>
      <w:r w:rsidRPr="00203479">
        <w:t>command.</w:t>
      </w:r>
    </w:p>
    <w:p w14:paraId="0F8A01CD" w14:textId="55697841" w:rsidR="00814C43" w:rsidRPr="00203479" w:rsidRDefault="0089568F" w:rsidP="00203479">
      <w:pPr>
        <w:pStyle w:val="KehystettyTeksti"/>
      </w:pPr>
      <w:r w:rsidRPr="00203479">
        <w:rPr>
          <w:noProof/>
          <w:lang w:val="fi-FI"/>
        </w:rPr>
        <mc:AlternateContent>
          <mc:Choice Requires="wps">
            <w:drawing>
              <wp:anchor distT="0" distB="0" distL="114300" distR="114300" simplePos="0" relativeHeight="251645952" behindDoc="0" locked="0" layoutInCell="1" allowOverlap="1" wp14:editId="5E85FDE1">
                <wp:simplePos x="0" y="0"/>
                <wp:positionH relativeFrom="column">
                  <wp:posOffset>1330960</wp:posOffset>
                </wp:positionH>
                <wp:positionV relativeFrom="paragraph">
                  <wp:posOffset>241935</wp:posOffset>
                </wp:positionV>
                <wp:extent cx="323850" cy="144145"/>
                <wp:effectExtent l="12700" t="18415" r="15875" b="18415"/>
                <wp:wrapNone/>
                <wp:docPr id="2250" name="AutoShape 1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14414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34" o:spid="_x0000_s1026" style="position:absolute;margin-left:104.8pt;margin-top:19.05pt;width:25.5pt;height:11.3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" filled="f" strokecolor="red" strokeweight="1.5pt"/>
            </w:pict>
          </mc:Fallback>
        </mc:AlternateContent>
      </w:r>
      <w:r w:rsidRPr="00203479">
        <w:rPr>
          <w:noProof/>
          <w:lang w:val="fi-FI"/>
        </w:rPr>
        <mc:AlternateContent>
          <mc:Choice Requires="wps">
            <w:drawing>
              <wp:anchor distT="0" distB="0" distL="114300" distR="114300" simplePos="0" relativeHeight="251640832" behindDoc="0" locked="0" layoutInCell="1" allowOverlap="1" wp14:editId="36E319B4">
                <wp:simplePos x="0" y="0"/>
                <wp:positionH relativeFrom="column">
                  <wp:posOffset>4153535</wp:posOffset>
                </wp:positionH>
                <wp:positionV relativeFrom="paragraph">
                  <wp:posOffset>1085215</wp:posOffset>
                </wp:positionV>
                <wp:extent cx="2057400" cy="288290"/>
                <wp:effectExtent l="758825" t="13970" r="12700" b="12065"/>
                <wp:wrapNone/>
                <wp:docPr id="2249" name="AutoShape 1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288290"/>
                        </a:xfrm>
                        <a:prstGeom prst="borderCallout2">
                          <a:avLst>
                            <a:gd name="adj1" fmla="val 39648"/>
                            <a:gd name="adj2" fmla="val -3704"/>
                            <a:gd name="adj3" fmla="val 39648"/>
                            <a:gd name="adj4" fmla="val -10523"/>
                            <a:gd name="adj5" fmla="val 48019"/>
                            <a:gd name="adj6" fmla="val -36574"/>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7249D4C" w14:textId="77777777" w:rsidR="00A70206" w:rsidRDefault="00A70206" w:rsidP="00814C43">
                            <w:pPr>
                              <w:jc w:val="center"/>
                            </w:pPr>
                            <w:r>
                              <w:t>Space information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27" o:spid="_x0000_s1077" type="#_x0000_t48" style="position:absolute;left:0;text-align:left;margin-left:327.05pt;margin-top:85.45pt;width:162pt;height:22.7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" adj="-7900,10372,-2273,8564,-800,8564" strokecolor="#215a99">
                <v:textbox>
                  <w:txbxContent>
                    <w:p w14:paraId="27249D4C" w14:textId="77777777" w:rsidR="00A70206" w:rsidRDefault="00A70206" w:rsidP="00814C43">
                      <w:pPr>
                        <w:jc w:val="center"/>
                      </w:pPr>
                      <w:r>
                        <w:t>Space information</w:t>
                      </w:r>
                    </w:p>
                  </w:txbxContent>
                </v:textbox>
                <o:callout v:ext="edit" minusy="t"/>
              </v:shape>
            </w:pict>
          </mc:Fallback>
        </mc:AlternateContent>
      </w:r>
      <w:r w:rsidRPr="00203479">
        <w:rPr>
          <w:noProof/>
          <w:lang w:val="fi-FI"/>
        </w:rPr>
        <mc:AlternateContent>
          <mc:Choice Requires="wps">
            <w:drawing>
              <wp:anchor distT="0" distB="0" distL="114300" distR="114300" simplePos="0" relativeHeight="251643904" behindDoc="0" locked="0" layoutInCell="1" allowOverlap="1" wp14:editId="5DCBA902">
                <wp:simplePos x="0" y="0"/>
                <wp:positionH relativeFrom="column">
                  <wp:posOffset>4153535</wp:posOffset>
                </wp:positionH>
                <wp:positionV relativeFrom="paragraph">
                  <wp:posOffset>1522730</wp:posOffset>
                </wp:positionV>
                <wp:extent cx="2057400" cy="288290"/>
                <wp:effectExtent l="787400" t="13335" r="12700" b="12700"/>
                <wp:wrapNone/>
                <wp:docPr id="2248" name="AutoShape 1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288290"/>
                        </a:xfrm>
                        <a:prstGeom prst="borderCallout2">
                          <a:avLst>
                            <a:gd name="adj1" fmla="val 39648"/>
                            <a:gd name="adj2" fmla="val -3704"/>
                            <a:gd name="adj3" fmla="val 39648"/>
                            <a:gd name="adj4" fmla="val -10773"/>
                            <a:gd name="adj5" fmla="val 662"/>
                            <a:gd name="adj6" fmla="val -37718"/>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08333E4" w14:textId="77777777" w:rsidR="00A70206" w:rsidRDefault="00A70206" w:rsidP="00814C43">
                            <w:pPr>
                              <w:jc w:val="center"/>
                            </w:pPr>
                            <w:r>
                              <w:t>Capacity of the drive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29" o:spid="_x0000_s1078" type="#_x0000_t48" style="position:absolute;left:0;text-align:left;margin-left:327.05pt;margin-top:119.9pt;width:162pt;height:22.7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" adj="-8147,143,-2327,8564,-800,8564" strokecolor="#215a99">
                <v:textbox>
                  <w:txbxContent>
                    <w:p w14:paraId="708333E4" w14:textId="77777777" w:rsidR="00A70206" w:rsidRDefault="00A70206" w:rsidP="00814C43">
                      <w:pPr>
                        <w:jc w:val="center"/>
                      </w:pPr>
                      <w:r>
                        <w:t>Capacity of the drive</w:t>
                      </w:r>
                    </w:p>
                  </w:txbxContent>
                </v:textbox>
              </v:shape>
            </w:pict>
          </mc:Fallback>
        </mc:AlternateContent>
      </w:r>
      <w:r w:rsidRPr="00203479">
        <w:rPr>
          <w:noProof/>
          <w:lang w:val="fi-FI"/>
        </w:rPr>
        <mc:AlternateContent>
          <mc:Choice Requires="wps">
            <w:drawing>
              <wp:anchor distT="0" distB="0" distL="114300" distR="114300" simplePos="0" relativeHeight="251641856" behindDoc="0" locked="0" layoutInCell="1" allowOverlap="1" wp14:editId="18E60CBE">
                <wp:simplePos x="0" y="0"/>
                <wp:positionH relativeFrom="column">
                  <wp:posOffset>4153535</wp:posOffset>
                </wp:positionH>
                <wp:positionV relativeFrom="paragraph">
                  <wp:posOffset>211455</wp:posOffset>
                </wp:positionV>
                <wp:extent cx="2057400" cy="288290"/>
                <wp:effectExtent l="635000" t="6985" r="12700" b="9525"/>
                <wp:wrapNone/>
                <wp:docPr id="2247" name="AutoShape 1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288290"/>
                        </a:xfrm>
                        <a:prstGeom prst="borderCallout2">
                          <a:avLst>
                            <a:gd name="adj1" fmla="val 39648"/>
                            <a:gd name="adj2" fmla="val -3704"/>
                            <a:gd name="adj3" fmla="val 39648"/>
                            <a:gd name="adj4" fmla="val -9227"/>
                            <a:gd name="adj5" fmla="val 39866"/>
                            <a:gd name="adj6" fmla="val -30338"/>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38293D86" w14:textId="77777777" w:rsidR="00A70206" w:rsidRDefault="00A70206" w:rsidP="00814C43">
                            <w:pPr>
                              <w:jc w:val="center"/>
                            </w:pPr>
                            <w:r>
                              <w:t>Tabs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28" o:spid="_x0000_s1079" type="#_x0000_t48" style="position:absolute;left:0;text-align:left;margin-left:327.05pt;margin-top:16.65pt;width:162pt;height:22.7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" adj="-6553,8611,-1993,8564,-800,8564" strokecolor="#215a99">
                <v:textbox>
                  <w:txbxContent>
                    <w:p w14:paraId="38293D86" w14:textId="77777777" w:rsidR="00A70206" w:rsidRDefault="00A70206" w:rsidP="00814C43">
                      <w:pPr>
                        <w:jc w:val="center"/>
                      </w:pPr>
                      <w:r>
                        <w:t>Tabs</w:t>
                      </w:r>
                    </w:p>
                  </w:txbxContent>
                </v:textbox>
                <o:callout v:ext="edit" minusy="t"/>
              </v:shape>
            </w:pict>
          </mc:Fallback>
        </mc:AlternateContent>
      </w:r>
      <w:r w:rsidRPr="00203479">
        <w:rPr>
          <w:noProof/>
          <w:lang w:val="fi-FI"/>
        </w:rPr>
        <mc:AlternateContent>
          <mc:Choice Requires="wps">
            <w:drawing>
              <wp:anchor distT="0" distB="0" distL="114300" distR="114300" simplePos="0" relativeHeight="251644928" behindDoc="0" locked="0" layoutInCell="1" allowOverlap="1" wp14:editId="32377111">
                <wp:simplePos x="0" y="0"/>
                <wp:positionH relativeFrom="column">
                  <wp:posOffset>4153535</wp:posOffset>
                </wp:positionH>
                <wp:positionV relativeFrom="paragraph">
                  <wp:posOffset>648335</wp:posOffset>
                </wp:positionV>
                <wp:extent cx="2057400" cy="288290"/>
                <wp:effectExtent l="1844675" t="91440" r="12700" b="10795"/>
                <wp:wrapNone/>
                <wp:docPr id="2246" name="AutoShape 1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288290"/>
                        </a:xfrm>
                        <a:prstGeom prst="borderCallout2">
                          <a:avLst>
                            <a:gd name="adj1" fmla="val 39648"/>
                            <a:gd name="adj2" fmla="val -3704"/>
                            <a:gd name="adj3" fmla="val 39648"/>
                            <a:gd name="adj4" fmla="val -21449"/>
                            <a:gd name="adj5" fmla="val -27755"/>
                            <a:gd name="adj6" fmla="val -89074"/>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66BE1C05" w14:textId="77777777" w:rsidR="00A70206" w:rsidRDefault="00A70206" w:rsidP="00814C43">
                            <w:pPr>
                              <w:jc w:val="center"/>
                            </w:pPr>
                            <w:r>
                              <w:t>Name box of the disk drive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30" o:spid="_x0000_s1080" type="#_x0000_t48" style="position:absolute;left:0;text-align:left;margin-left:327.05pt;margin-top:51.05pt;width:162pt;height:22.7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" adj="-19240,-5995,-4633,8564,-800,8564" strokecolor="#215a99">
                <v:textbox>
                  <w:txbxContent>
                    <w:p w14:paraId="66BE1C05" w14:textId="77777777" w:rsidR="00A70206" w:rsidRDefault="00A70206" w:rsidP="00814C43">
                      <w:pPr>
                        <w:jc w:val="center"/>
                      </w:pPr>
                      <w:r>
                        <w:t>Name box of the disk drive</w:t>
                      </w:r>
                    </w:p>
                  </w:txbxContent>
                </v:textbox>
              </v:shape>
            </w:pict>
          </mc:Fallback>
        </mc:AlternateContent>
      </w:r>
      <w:r w:rsidR="002629C5" w:rsidRPr="00203479">
        <w:rPr>
          <w:noProof/>
          <w:lang w:val="fi-FI"/>
        </w:rPr>
        <w:drawing>
          <wp:inline distT="0" distB="0" distL="0" distR="0" wp14:editId="6BE84363">
            <wp:extent cx="2508885" cy="2139315"/>
            <wp:effectExtent l="19050" t="0" r="5715" b="0"/>
            <wp:docPr id="2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screen"/>
                    <a:srcRect/>
                    <a:stretch>
                      <a:fillRect/>
                    </a:stretch>
                  </pic:blipFill>
                  <pic:spPr bwMode="auto">
                    <a:xfrm>
                      <a:off x="0" y="0"/>
                      <a:ext cx="2508885" cy="2139315"/>
                    </a:xfrm>
                    <a:prstGeom prst="rect">
                      <a:avLst/>
                    </a:prstGeom>
                    <a:noFill/>
                    <a:ln w="9525">
                      <a:noFill/>
                      <a:miter lim="800000"/>
                      <a:headEnd/>
                      <a:tailEnd/>
                    </a:ln>
                  </pic:spPr>
                </pic:pic>
              </a:graphicData>
            </a:graphic>
          </wp:inline>
        </w:drawing>
      </w:r>
      <w:r w:rsidR="009264E6" w:rsidRPr="00203479">
        <w:tab/>
      </w:r>
    </w:p>
    <w:p w14:paraId="3C73D3AA" w14:textId="77777777" w:rsidR="00C211DA" w:rsidRPr="00312EA0" w:rsidRDefault="002629C5" w:rsidP="00312EA0">
      <w:pPr>
        <w:pStyle w:val="CaptionNotBold"/>
      </w:pPr>
      <w:bookmarkStart w:id="29" w:name="_Ref197417477"/>
      <w:bookmarkStart w:id="30" w:name="_Ref223694551"/>
      <w:r>
        <w:rPr>
          <w:noProof/>
          <w:lang w:val="fi-FI"/>
        </w:rPr>
        <w:drawing>
          <wp:anchor distT="0" distB="0" distL="114300" distR="114300" simplePos="0" relativeHeight="251620352" behindDoc="0" locked="0" layoutInCell="1" allowOverlap="1" wp14:editId="486E3050">
            <wp:simplePos x="0" y="0"/>
            <wp:positionH relativeFrom="column">
              <wp:posOffset>947420</wp:posOffset>
            </wp:positionH>
            <wp:positionV relativeFrom="paragraph">
              <wp:posOffset>537845</wp:posOffset>
            </wp:positionV>
            <wp:extent cx="161925" cy="238125"/>
            <wp:effectExtent l="19050" t="0" r="9525" b="0"/>
            <wp:wrapNone/>
            <wp:docPr id="2139" name="Kuva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331"/>
                    <pic:cNvPicPr>
                      <a:picLocks noChangeAspect="1" noChangeArrowheads="1"/>
                    </pic:cNvPicPr>
                  </pic:nvPicPr>
                  <pic:blipFill>
                    <a:blip r:embed="rId15" cstate="screen"/>
                    <a:srcRect/>
                    <a:stretch>
                      <a:fillRect/>
                    </a:stretch>
                  </pic:blipFill>
                  <pic:spPr bwMode="auto">
                    <a:xfrm>
                      <a:off x="0" y="0"/>
                      <a:ext cx="161925" cy="238125"/>
                    </a:xfrm>
                    <a:prstGeom prst="rect">
                      <a:avLst/>
                    </a:prstGeom>
                    <a:noFill/>
                    <a:ln w="9525">
                      <a:noFill/>
                      <a:miter lim="800000"/>
                      <a:headEnd/>
                      <a:tailEnd/>
                    </a:ln>
                  </pic:spPr>
                </pic:pic>
              </a:graphicData>
            </a:graphic>
          </wp:anchor>
        </w:drawing>
      </w:r>
      <w:bookmarkEnd w:id="29"/>
      <w:r w:rsidR="001470C0" w:rsidRPr="0035160F">
        <w:t xml:space="preserve">Figure </w:t>
      </w:r>
      <w:r w:rsidR="0035218D">
        <w:fldChar w:fldCharType="begin"/>
      </w:r>
      <w:r w:rsidR="0035218D">
        <w:instrText xml:space="preserve"> SEQ Figure \* ARABIC </w:instrText>
      </w:r>
      <w:r w:rsidR="0035218D">
        <w:fldChar w:fldCharType="separate"/>
      </w:r>
      <w:r w:rsidR="00BB4A35">
        <w:rPr>
          <w:noProof/>
        </w:rPr>
        <w:t>10</w:t>
      </w:r>
      <w:r w:rsidR="0035218D">
        <w:rPr>
          <w:noProof/>
        </w:rPr>
        <w:fldChar w:fldCharType="end"/>
      </w:r>
      <w:bookmarkEnd w:id="30"/>
      <w:r w:rsidR="001470C0" w:rsidRPr="0035160F">
        <w:tab/>
      </w:r>
      <w:r w:rsidR="00DC52B1" w:rsidRPr="00312EA0">
        <w:t>In</w:t>
      </w:r>
      <w:r w:rsidR="009B3366" w:rsidRPr="00312EA0">
        <w:t xml:space="preserve"> the picture you can see</w:t>
      </w:r>
      <w:r w:rsidR="000D47E3" w:rsidRPr="00312EA0">
        <w:t xml:space="preserve"> the properties of</w:t>
      </w:r>
      <w:r w:rsidR="009B3366" w:rsidRPr="00312EA0">
        <w:t xml:space="preserve"> </w:t>
      </w:r>
      <w:r w:rsidR="00DC52B1" w:rsidRPr="00312EA0">
        <w:t xml:space="preserve">the </w:t>
      </w:r>
      <w:r w:rsidR="00814C43" w:rsidRPr="00203479">
        <w:rPr>
          <w:rStyle w:val="BodyTextBold0"/>
        </w:rPr>
        <w:t>KIN</w:t>
      </w:r>
      <w:r w:rsidR="00A015D4" w:rsidRPr="00203479">
        <w:rPr>
          <w:rStyle w:val="BodyTextBold0"/>
        </w:rPr>
        <w:t>G</w:t>
      </w:r>
      <w:r w:rsidR="00814C43" w:rsidRPr="00203479">
        <w:rPr>
          <w:rStyle w:val="BodyTextBold0"/>
        </w:rPr>
        <w:t>STON (</w:t>
      </w:r>
      <w:proofErr w:type="gramStart"/>
      <w:r w:rsidR="00814C43" w:rsidRPr="00203479">
        <w:rPr>
          <w:rStyle w:val="BodyTextBold0"/>
        </w:rPr>
        <w:t>D:</w:t>
      </w:r>
      <w:proofErr w:type="gramEnd"/>
      <w:r w:rsidR="00814C43" w:rsidRPr="00203479">
        <w:rPr>
          <w:rStyle w:val="BodyTextBold0"/>
        </w:rPr>
        <w:t>)</w:t>
      </w:r>
      <w:r w:rsidR="009B3366" w:rsidRPr="00312EA0">
        <w:t xml:space="preserve"> </w:t>
      </w:r>
      <w:r w:rsidR="004806C3" w:rsidRPr="00312EA0">
        <w:t>drive</w:t>
      </w:r>
      <w:r w:rsidR="009B3366" w:rsidRPr="00312EA0">
        <w:t xml:space="preserve"> </w:t>
      </w:r>
      <w:r w:rsidR="00DC52B1" w:rsidRPr="00312EA0">
        <w:t>o</w:t>
      </w:r>
      <w:r w:rsidR="009B3366" w:rsidRPr="00312EA0">
        <w:t>n</w:t>
      </w:r>
      <w:r w:rsidR="00814C43" w:rsidRPr="00312EA0">
        <w:t xml:space="preserve"> </w:t>
      </w:r>
      <w:r w:rsidR="00DC52B1" w:rsidRPr="00312EA0">
        <w:t xml:space="preserve">the </w:t>
      </w:r>
      <w:r w:rsidR="009D0914" w:rsidRPr="00203479">
        <w:rPr>
          <w:rStyle w:val="BodyTextBold0"/>
        </w:rPr>
        <w:t>General</w:t>
      </w:r>
      <w:r w:rsidR="00DC52B1" w:rsidRPr="00203479">
        <w:rPr>
          <w:rStyle w:val="BodyTextBold0"/>
        </w:rPr>
        <w:t xml:space="preserve"> tab</w:t>
      </w:r>
      <w:r w:rsidR="004806C3" w:rsidRPr="00203479">
        <w:rPr>
          <w:rStyle w:val="BodyTextBold0"/>
        </w:rPr>
        <w:t>.</w:t>
      </w:r>
      <w:r w:rsidR="009D0914" w:rsidRPr="00203479">
        <w:rPr>
          <w:rStyle w:val="BodyTextBold0"/>
        </w:rPr>
        <w:t xml:space="preserve"> </w:t>
      </w:r>
      <w:r w:rsidR="00103C66" w:rsidRPr="00312EA0">
        <w:t>You can name the peripherals</w:t>
      </w:r>
      <w:r w:rsidR="000D47E3" w:rsidRPr="00312EA0">
        <w:t xml:space="preserve"> in the name box. In the middle of the window you can see the size, used space and free space of the disk</w:t>
      </w:r>
      <w:r w:rsidR="00C211DA" w:rsidRPr="00312EA0">
        <w:t>.</w:t>
      </w:r>
    </w:p>
    <w:p w14:paraId="428BF175" w14:textId="77777777" w:rsidR="00814C43" w:rsidRPr="0035160F" w:rsidRDefault="00DC52B1" w:rsidP="00312EA0">
      <w:pPr>
        <w:pStyle w:val="BodyText"/>
      </w:pPr>
      <w:r>
        <w:t>T</w:t>
      </w:r>
      <w:r w:rsidR="000D47E3" w:rsidRPr="0035160F">
        <w:t xml:space="preserve">here are many </w:t>
      </w:r>
      <w:r w:rsidR="007A3AEA" w:rsidRPr="0035160F">
        <w:t>tabs</w:t>
      </w:r>
      <w:r w:rsidRPr="00DC52B1">
        <w:t xml:space="preserve"> </w:t>
      </w:r>
      <w:r>
        <w:t>i</w:t>
      </w:r>
      <w:r w:rsidRPr="0035160F">
        <w:t xml:space="preserve">n </w:t>
      </w:r>
      <w:r w:rsidRPr="00312EA0">
        <w:rPr>
          <w:rStyle w:val="BodyTextBold0"/>
        </w:rPr>
        <w:t>Properties</w:t>
      </w:r>
      <w:r w:rsidRPr="0035160F">
        <w:t xml:space="preserve"> dialog </w:t>
      </w:r>
      <w:proofErr w:type="gramStart"/>
      <w:r w:rsidRPr="0035160F">
        <w:t xml:space="preserve">box </w:t>
      </w:r>
      <w:r w:rsidR="007A3AEA" w:rsidRPr="0035160F">
        <w:t>.</w:t>
      </w:r>
      <w:proofErr w:type="gramEnd"/>
      <w:r w:rsidR="007A3AEA" w:rsidRPr="0035160F">
        <w:t xml:space="preserve"> </w:t>
      </w:r>
      <w:r w:rsidR="000D47E3" w:rsidRPr="0035160F">
        <w:t xml:space="preserve">Familiarize yourself with the contents, but </w:t>
      </w:r>
      <w:r w:rsidR="0035160F">
        <w:t>don’t</w:t>
      </w:r>
      <w:r w:rsidR="004806C3" w:rsidRPr="0035160F">
        <w:t xml:space="preserve"> </w:t>
      </w:r>
      <w:r w:rsidR="000D47E3" w:rsidRPr="0035160F">
        <w:t>change the settings unless you are sure it's useful.</w:t>
      </w:r>
    </w:p>
    <w:p w14:paraId="0DBAE109" w14:textId="77777777" w:rsidR="0041309D" w:rsidRPr="0035160F" w:rsidRDefault="00A43238" w:rsidP="00814C43">
      <w:pPr>
        <w:pStyle w:val="Heading3"/>
        <w:rPr>
          <w:lang w:val="en-US"/>
        </w:rPr>
      </w:pPr>
      <w:bookmarkStart w:id="31" w:name="_Toc258003373"/>
      <w:r w:rsidRPr="0035160F">
        <w:rPr>
          <w:lang w:val="en-US"/>
        </w:rPr>
        <w:lastRenderedPageBreak/>
        <w:t>Folders</w:t>
      </w:r>
      <w:bookmarkEnd w:id="31"/>
      <w:r w:rsidR="0002571A" w:rsidRPr="0035160F">
        <w:rPr>
          <w:lang w:val="en-US"/>
        </w:rPr>
        <w:fldChar w:fldCharType="begin"/>
      </w:r>
      <w:r w:rsidR="00A549CB" w:rsidRPr="0035160F">
        <w:rPr>
          <w:lang w:val="en-US"/>
        </w:rPr>
        <w:instrText xml:space="preserve"> XE "Folder</w:instrText>
      </w:r>
      <w:r w:rsidR="00BD3712" w:rsidRPr="0035160F">
        <w:rPr>
          <w:lang w:val="en-US"/>
        </w:rPr>
        <w:instrText>s</w:instrText>
      </w:r>
      <w:r w:rsidR="00A549CB" w:rsidRPr="0035160F">
        <w:rPr>
          <w:lang w:val="en-US"/>
        </w:rPr>
        <w:instrText xml:space="preserve">" </w:instrText>
      </w:r>
      <w:r w:rsidR="0002571A" w:rsidRPr="0035160F">
        <w:rPr>
          <w:lang w:val="en-US"/>
        </w:rPr>
        <w:fldChar w:fldCharType="end"/>
      </w:r>
    </w:p>
    <w:p w14:paraId="5557CD57" w14:textId="4000155E" w:rsidR="0041309D" w:rsidRPr="0035160F" w:rsidRDefault="002629C5" w:rsidP="00A70206">
      <w:pPr>
        <w:pStyle w:val="BodyText"/>
      </w:pPr>
      <w:r>
        <w:rPr>
          <w:noProof/>
          <w:lang w:val="fi-FI"/>
        </w:rPr>
        <w:drawing>
          <wp:anchor distT="0" distB="0" distL="114300" distR="114300" simplePos="0" relativeHeight="251582464" behindDoc="0" locked="0" layoutInCell="1" allowOverlap="1" wp14:editId="464056F0">
            <wp:simplePos x="0" y="0"/>
            <wp:positionH relativeFrom="column">
              <wp:posOffset>952500</wp:posOffset>
            </wp:positionH>
            <wp:positionV relativeFrom="paragraph">
              <wp:posOffset>430530</wp:posOffset>
            </wp:positionV>
            <wp:extent cx="163830" cy="241300"/>
            <wp:effectExtent l="19050" t="0" r="7620" b="0"/>
            <wp:wrapNone/>
            <wp:docPr id="2138" name="Kuva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043"/>
                    <pic:cNvPicPr>
                      <a:picLocks noChangeAspect="1" noChangeArrowheads="1"/>
                    </pic:cNvPicPr>
                  </pic:nvPicPr>
                  <pic:blipFill>
                    <a:blip r:embed="rId15" cstate="screen"/>
                    <a:srcRect/>
                    <a:stretch>
                      <a:fillRect/>
                    </a:stretch>
                  </pic:blipFill>
                  <pic:spPr bwMode="auto">
                    <a:xfrm>
                      <a:off x="0" y="0"/>
                      <a:ext cx="163830" cy="241300"/>
                    </a:xfrm>
                    <a:prstGeom prst="rect">
                      <a:avLst/>
                    </a:prstGeom>
                    <a:noFill/>
                    <a:ln w="9525">
                      <a:noFill/>
                      <a:miter lim="800000"/>
                      <a:headEnd/>
                      <a:tailEnd/>
                    </a:ln>
                  </pic:spPr>
                </pic:pic>
              </a:graphicData>
            </a:graphic>
          </wp:anchor>
        </w:drawing>
      </w:r>
      <w:r w:rsidR="004806C3" w:rsidRPr="0035160F">
        <w:t>To the disk drives y</w:t>
      </w:r>
      <w:r w:rsidR="008F60C7" w:rsidRPr="0035160F">
        <w:t>ou can create directorial structures, where you can create folders. In these folders you can save all you work, in other words the files. Name the folders and files carefully according to their contests</w:t>
      </w:r>
      <w:r w:rsidR="0045492D" w:rsidRPr="0035160F">
        <w:t>.</w:t>
      </w:r>
      <w:r w:rsidR="0045492D" w:rsidRPr="0035160F">
        <w:rPr>
          <w:szCs w:val="24"/>
        </w:rPr>
        <w:t xml:space="preserve"> </w:t>
      </w:r>
      <w:r w:rsidR="0045492D" w:rsidRPr="0035160F">
        <w:t>For additional information on naming, please see the files on page</w:t>
      </w:r>
      <w:r w:rsidR="007A2BD0" w:rsidRPr="0035160F">
        <w:t xml:space="preserve"> </w:t>
      </w:r>
      <w:r w:rsidR="0002571A" w:rsidRPr="0035160F">
        <w:fldChar w:fldCharType="begin"/>
      </w:r>
      <w:r w:rsidR="007A2BD0" w:rsidRPr="0035160F">
        <w:instrText xml:space="preserve"> PAGEREF _Ref223973094 \h </w:instrText>
      </w:r>
      <w:r w:rsidR="0002571A" w:rsidRPr="0035160F">
        <w:fldChar w:fldCharType="separate"/>
      </w:r>
      <w:r w:rsidR="00CA2AD3">
        <w:rPr>
          <w:noProof/>
        </w:rPr>
        <w:t>19</w:t>
      </w:r>
      <w:r w:rsidR="0002571A" w:rsidRPr="0035160F">
        <w:fldChar w:fldCharType="end"/>
      </w:r>
      <w:r w:rsidR="008F60C7" w:rsidRPr="0035160F">
        <w:t>.</w:t>
      </w:r>
    </w:p>
    <w:p w14:paraId="246D6FDA" w14:textId="30F8C486" w:rsidR="0041309D" w:rsidRPr="0035160F" w:rsidRDefault="0089568F" w:rsidP="00A70206">
      <w:pPr>
        <w:pStyle w:val="Kuvapaikka"/>
      </w:pPr>
      <w:r>
        <w:rPr>
          <w:noProof/>
          <w:lang w:val="fi-FI"/>
        </w:rPr>
        <mc:AlternateContent>
          <mc:Choice Requires="wps">
            <w:drawing>
              <wp:anchor distT="0" distB="0" distL="114300" distR="114300" simplePos="0" relativeHeight="251765760" behindDoc="0" locked="0" layoutInCell="1" allowOverlap="1" wp14:editId="185932A6">
                <wp:simplePos x="0" y="0"/>
                <wp:positionH relativeFrom="column">
                  <wp:posOffset>1565910</wp:posOffset>
                </wp:positionH>
                <wp:positionV relativeFrom="paragraph">
                  <wp:posOffset>2506980</wp:posOffset>
                </wp:positionV>
                <wp:extent cx="537210" cy="179705"/>
                <wp:effectExtent l="9525" t="15875" r="15240" b="13970"/>
                <wp:wrapNone/>
                <wp:docPr id="2245" name="AutoShape 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 cy="17970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00" o:spid="_x0000_s1026" style="position:absolute;margin-left:123.3pt;margin-top:197.4pt;width:42.3pt;height:14.1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" filled="f" strokecolor="red" strokeweight="1.5pt"/>
            </w:pict>
          </mc:Fallback>
        </mc:AlternateContent>
      </w:r>
      <w:r>
        <w:rPr>
          <w:noProof/>
          <w:lang w:val="fi-FI"/>
        </w:rPr>
        <mc:AlternateContent>
          <mc:Choice Requires="wps">
            <w:drawing>
              <wp:anchor distT="0" distB="0" distL="114300" distR="114300" simplePos="0" relativeHeight="251563008" behindDoc="0" locked="0" layoutInCell="1" allowOverlap="1" wp14:editId="719204BA">
                <wp:simplePos x="0" y="0"/>
                <wp:positionH relativeFrom="column">
                  <wp:posOffset>2103120</wp:posOffset>
                </wp:positionH>
                <wp:positionV relativeFrom="paragraph">
                  <wp:posOffset>1750695</wp:posOffset>
                </wp:positionV>
                <wp:extent cx="999490" cy="840105"/>
                <wp:effectExtent l="13335" t="59690" r="15875" b="5080"/>
                <wp:wrapNone/>
                <wp:docPr id="1" name="Freeform 8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99490" cy="840105"/>
                        </a:xfrm>
                        <a:custGeom>
                          <a:avLst/>
                          <a:gdLst>
                            <a:gd name="T0" fmla="*/ 0 w 907"/>
                            <a:gd name="T1" fmla="*/ 1525 h 1525"/>
                            <a:gd name="T2" fmla="*/ 448 w 907"/>
                            <a:gd name="T3" fmla="*/ 1525 h 1525"/>
                            <a:gd name="T4" fmla="*/ 448 w 907"/>
                            <a:gd name="T5" fmla="*/ 0 h 1525"/>
                            <a:gd name="T6" fmla="*/ 907 w 907"/>
                            <a:gd name="T7" fmla="*/ 0 h 1525"/>
                          </a:gdLst>
                          <a:ahLst/>
                          <a:cxnLst>
                            <a:cxn ang="0">
                              <a:pos x="T0" y="T1"/>
                            </a:cxn>
                            <a:cxn ang="0">
                              <a:pos x="T2" y="T3"/>
                            </a:cxn>
                            <a:cxn ang="0">
                              <a:pos x="T4" y="T5"/>
                            </a:cxn>
                            <a:cxn ang="0">
                              <a:pos x="T6" y="T7"/>
                            </a:cxn>
                          </a:cxnLst>
                          <a:rect l="0" t="0" r="r" b="b"/>
                          <a:pathLst>
                            <a:path w="907" h="1525">
                              <a:moveTo>
                                <a:pt x="0" y="1525"/>
                              </a:moveTo>
                              <a:lnTo>
                                <a:pt x="448" y="1525"/>
                              </a:lnTo>
                              <a:lnTo>
                                <a:pt x="448" y="0"/>
                              </a:lnTo>
                              <a:lnTo>
                                <a:pt x="907" y="0"/>
                              </a:lnTo>
                            </a:path>
                          </a:pathLst>
                        </a:custGeom>
                        <a:noFill/>
                        <a:ln w="9525">
                          <a:solidFill>
                            <a:srgbClr xmlns:a14="http://schemas.microsoft.com/office/drawing/2010/main" val="215A99" mc:Ignorable=""/>
                          </a:solidFill>
                          <a:round/>
                          <a:headEnd/>
                          <a:tailEnd type="triangle" w="med" len="me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803" o:spid="_x0000_s1026" style="position:absolute;margin-left:165.6pt;margin-top:137.85pt;width:78.7pt;height:66.15pt;z-index:25142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7,1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" path="m,1525r448,l448,,907,e" filled="f" strokecolor="#215a99">
                <v:stroke endarrow="block"/>
                <v:path arrowok="t" o:connecttype="custom" o:connectlocs="0,840105;493684,840105;493684,0;999490,0" o:connectangles="0,0,0,0"/>
              </v:shape>
            </w:pict>
          </mc:Fallback>
        </mc:AlternateContent>
      </w:r>
      <w:r>
        <w:rPr>
          <w:noProof/>
          <w:lang w:val="fi-FI"/>
        </w:rPr>
        <mc:AlternateContent>
          <mc:Choice Requires="wps">
            <w:drawing>
              <wp:anchor distT="0" distB="0" distL="114300" distR="114300" simplePos="0" relativeHeight="251560960" behindDoc="0" locked="0" layoutInCell="1" allowOverlap="1" wp14:editId="05C32EC1">
                <wp:simplePos x="0" y="0"/>
                <wp:positionH relativeFrom="column">
                  <wp:posOffset>3102610</wp:posOffset>
                </wp:positionH>
                <wp:positionV relativeFrom="paragraph">
                  <wp:posOffset>903605</wp:posOffset>
                </wp:positionV>
                <wp:extent cx="176530" cy="1687195"/>
                <wp:effectExtent l="12700" t="12700" r="10795" b="5080"/>
                <wp:wrapNone/>
                <wp:docPr id="2243" name="AutoShape 7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6530" cy="1687195"/>
                        </a:xfrm>
                        <a:prstGeom prst="leftBrace">
                          <a:avLst>
                            <a:gd name="adj1" fmla="val 79646"/>
                            <a:gd name="adj2" fmla="val 50000"/>
                          </a:avLst>
                        </a:prstGeom>
                        <a:noFill/>
                        <a:ln w="9525">
                          <a:solidFill>
                            <a:srgbClr xmlns:a14="http://schemas.microsoft.com/office/drawing/2010/main" val="215A99"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51" o:spid="_x0000_s1026" type="#_x0000_t87" style="position:absolute;margin-left:244.3pt;margin-top:71.15pt;width:13.9pt;height:132.85pt;z-index:25140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" strokecolor="#215a99"/>
            </w:pict>
          </mc:Fallback>
        </mc:AlternateContent>
      </w:r>
      <w:r>
        <w:rPr>
          <w:noProof/>
          <w:lang w:val="fi-FI"/>
        </w:rPr>
        <mc:AlternateContent>
          <mc:Choice Requires="wps">
            <w:drawing>
              <wp:anchor distT="0" distB="0" distL="114300" distR="114300" simplePos="0" relativeHeight="251680768" behindDoc="0" locked="0" layoutInCell="1" allowOverlap="1" wp14:editId="575EEC42">
                <wp:simplePos x="0" y="0"/>
                <wp:positionH relativeFrom="column">
                  <wp:posOffset>1732915</wp:posOffset>
                </wp:positionH>
                <wp:positionV relativeFrom="paragraph">
                  <wp:posOffset>239395</wp:posOffset>
                </wp:positionV>
                <wp:extent cx="2786380" cy="179705"/>
                <wp:effectExtent l="14605" t="15240" r="18415" b="14605"/>
                <wp:wrapNone/>
                <wp:docPr id="2242" name="AutoShape 14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86380" cy="17970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92" o:spid="_x0000_s1026" style="position:absolute;margin-left:136.45pt;margin-top:18.85pt;width:219.4pt;height:14.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" filled="f" strokecolor="red" strokeweight="1.5pt"/>
            </w:pict>
          </mc:Fallback>
        </mc:AlternateContent>
      </w:r>
      <w:r>
        <w:rPr>
          <w:noProof/>
          <w:lang w:val="fi-FI"/>
        </w:rPr>
        <mc:AlternateContent>
          <mc:Choice Requires="wps">
            <w:drawing>
              <wp:anchor distT="0" distB="0" distL="114300" distR="114300" simplePos="0" relativeHeight="251679744" behindDoc="0" locked="0" layoutInCell="1" allowOverlap="1" wp14:editId="0A1BEF5E">
                <wp:simplePos x="0" y="0"/>
                <wp:positionH relativeFrom="column">
                  <wp:posOffset>3871595</wp:posOffset>
                </wp:positionH>
                <wp:positionV relativeFrom="paragraph">
                  <wp:posOffset>1941195</wp:posOffset>
                </wp:positionV>
                <wp:extent cx="1511935" cy="649605"/>
                <wp:effectExtent l="10160" t="12065" r="11430" b="5080"/>
                <wp:wrapNone/>
                <wp:docPr id="2241" name="Text Box 1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935" cy="649605"/>
                        </a:xfrm>
                        <a:prstGeom prst="rect">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629C1793" w14:textId="77777777" w:rsidR="00FC2DEF" w:rsidRDefault="00FC2DEF" w:rsidP="00FC2DEF">
                            <w:pPr>
                              <w:jc w:val="center"/>
                              <w:rPr>
                                <w:b/>
                                <w:bCs/>
                              </w:rPr>
                            </w:pPr>
                            <w:r>
                              <w:rPr>
                                <w:b/>
                                <w:bCs/>
                              </w:rPr>
                              <w:t>File window</w:t>
                            </w:r>
                          </w:p>
                          <w:p w14:paraId="19414A55" w14:textId="77777777" w:rsidR="00A70206" w:rsidRPr="004806C3" w:rsidRDefault="00A70206" w:rsidP="006A4B92">
                            <w:pPr>
                              <w:jc w:val="center"/>
                              <w:rPr>
                                <w:sz w:val="20"/>
                                <w:szCs w:val="20"/>
                              </w:rPr>
                            </w:pPr>
                            <w:r w:rsidRPr="004806C3">
                              <w:rPr>
                                <w:bCs/>
                                <w:sz w:val="20"/>
                                <w:szCs w:val="20"/>
                              </w:rPr>
                              <w:t>Contents of the chosen object</w:t>
                            </w:r>
                            <w:r w:rsidR="00642C8A">
                              <w:rPr>
                                <w:bCs/>
                                <w:sz w:val="20"/>
                                <w:szCs w:val="20"/>
                              </w:rPr>
                              <w:t xml:space="preserve"> (disk or folder)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1" o:spid="_x0000_s1081" type="#_x0000_t202" style="position:absolute;left:0;text-align:left;margin-left:304.85pt;margin-top:152.85pt;width:119.05pt;height:51.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" strokecolor="#215a99">
                <v:textbox>
                  <w:txbxContent>
                    <w:p w14:paraId="629C1793" w14:textId="77777777" w:rsidR="00FC2DEF" w:rsidRDefault="00FC2DEF" w:rsidP="00FC2DEF">
                      <w:pPr>
                        <w:jc w:val="center"/>
                        <w:rPr>
                          <w:b/>
                          <w:bCs/>
                        </w:rPr>
                      </w:pPr>
                      <w:r>
                        <w:rPr>
                          <w:b/>
                          <w:bCs/>
                        </w:rPr>
                        <w:t>File window</w:t>
                      </w:r>
                    </w:p>
                    <w:p w14:paraId="19414A55" w14:textId="77777777" w:rsidR="00A70206" w:rsidRPr="004806C3" w:rsidRDefault="00A70206" w:rsidP="006A4B92">
                      <w:pPr>
                        <w:jc w:val="center"/>
                        <w:rPr>
                          <w:sz w:val="20"/>
                          <w:szCs w:val="20"/>
                        </w:rPr>
                      </w:pPr>
                      <w:r w:rsidRPr="004806C3">
                        <w:rPr>
                          <w:bCs/>
                          <w:sz w:val="20"/>
                          <w:szCs w:val="20"/>
                        </w:rPr>
                        <w:t>Contents of the chosen object</w:t>
                      </w:r>
                      <w:r w:rsidR="00642C8A">
                        <w:rPr>
                          <w:bCs/>
                          <w:sz w:val="20"/>
                          <w:szCs w:val="20"/>
                        </w:rPr>
                        <w:t xml:space="preserve"> (disk or folder)</w:t>
                      </w:r>
                    </w:p>
                  </w:txbxContent>
                </v:textbox>
              </v:shape>
            </w:pict>
          </mc:Fallback>
        </mc:AlternateContent>
      </w:r>
      <w:r w:rsidR="002629C5">
        <w:rPr>
          <w:noProof/>
          <w:lang w:val="fi-FI"/>
        </w:rPr>
        <w:drawing>
          <wp:inline distT="0" distB="0" distL="0" distR="0" wp14:editId="0ADA47DA">
            <wp:extent cx="5029200" cy="3675380"/>
            <wp:effectExtent l="19050" t="19050" r="19050" b="20320"/>
            <wp:docPr id="2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screen"/>
                    <a:srcRect/>
                    <a:stretch>
                      <a:fillRect/>
                    </a:stretch>
                  </pic:blipFill>
                  <pic:spPr bwMode="auto">
                    <a:xfrm>
                      <a:off x="0" y="0"/>
                      <a:ext cx="5029200" cy="3675380"/>
                    </a:xfrm>
                    <a:prstGeom prst="rect">
                      <a:avLst/>
                    </a:prstGeom>
                    <a:noFill/>
                    <a:ln w="9525" cmpd="sng">
                      <a:solidFill>
                        <a:srgbClr xmlns:a14="http://schemas.microsoft.com/office/drawing/2010/main" val="215A9C" mc:Ignorable=""/>
                      </a:solidFill>
                      <a:miter lim="800000"/>
                      <a:headEnd/>
                      <a:tailEnd/>
                    </a:ln>
                    <a:effectLst/>
                  </pic:spPr>
                </pic:pic>
              </a:graphicData>
            </a:graphic>
          </wp:inline>
        </w:drawing>
      </w:r>
    </w:p>
    <w:p w14:paraId="1568D198" w14:textId="77777777" w:rsidR="00C211DA" w:rsidRPr="00312EA0" w:rsidRDefault="001470C0"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11</w:t>
      </w:r>
      <w:r w:rsidR="0035218D">
        <w:rPr>
          <w:noProof/>
        </w:rPr>
        <w:fldChar w:fldCharType="end"/>
      </w:r>
      <w:r w:rsidRPr="0035160F">
        <w:tab/>
      </w:r>
      <w:r w:rsidR="00A2099D" w:rsidRPr="0035160F">
        <w:t xml:space="preserve">In the file </w:t>
      </w:r>
      <w:r w:rsidR="00FC2DEF" w:rsidRPr="0035160F">
        <w:t>window</w:t>
      </w:r>
      <w:r w:rsidR="008F60C7" w:rsidRPr="0035160F">
        <w:t xml:space="preserve"> you can see the contents of the </w:t>
      </w:r>
      <w:r w:rsidR="00DC52B1">
        <w:t>directory</w:t>
      </w:r>
      <w:r w:rsidR="008F60C7" w:rsidRPr="0035160F">
        <w:t xml:space="preserve"> </w:t>
      </w:r>
      <w:r w:rsidR="00BA2364" w:rsidRPr="00203479">
        <w:rPr>
          <w:rStyle w:val="BodyTextBold0"/>
        </w:rPr>
        <w:t>D:\My own\Others</w:t>
      </w:r>
      <w:r w:rsidR="0041309D" w:rsidRPr="00312EA0">
        <w:t>.</w:t>
      </w:r>
      <w:r w:rsidR="00E12748" w:rsidRPr="00312EA0">
        <w:t xml:space="preserve"> </w:t>
      </w:r>
      <w:r w:rsidR="00FC2DEF" w:rsidRPr="00312EA0">
        <w:t xml:space="preserve">After clicking </w:t>
      </w:r>
      <w:r w:rsidR="00FC2DEF" w:rsidRPr="0035160F">
        <w:t>Location</w:t>
      </w:r>
      <w:r w:rsidR="00FC2DEF" w:rsidRPr="00312EA0">
        <w:t xml:space="preserve"> you see the path of the folder tr</w:t>
      </w:r>
      <w:r w:rsidR="00FC2DEF" w:rsidRPr="00312EA0">
        <w:t>a</w:t>
      </w:r>
      <w:r w:rsidR="00FC2DEF" w:rsidRPr="00312EA0">
        <w:t xml:space="preserve">ditionally presented. </w:t>
      </w:r>
      <w:r w:rsidR="00BA2364" w:rsidRPr="00203479">
        <w:rPr>
          <w:rStyle w:val="BodyTextBold0"/>
        </w:rPr>
        <w:t>D</w:t>
      </w:r>
      <w:r w:rsidR="00E12748" w:rsidRPr="00203479">
        <w:rPr>
          <w:rStyle w:val="BodyTextBold0"/>
        </w:rPr>
        <w:t>:</w:t>
      </w:r>
      <w:r w:rsidR="00E12748" w:rsidRPr="00312EA0">
        <w:t xml:space="preserve"> </w:t>
      </w:r>
      <w:r w:rsidR="008F60C7" w:rsidRPr="00312EA0">
        <w:t>means disk drive, under (\) which there is the folder</w:t>
      </w:r>
      <w:r w:rsidR="00E12748" w:rsidRPr="00312EA0">
        <w:t xml:space="preserve"> </w:t>
      </w:r>
      <w:proofErr w:type="gramStart"/>
      <w:r w:rsidR="00BA2364" w:rsidRPr="00203479">
        <w:rPr>
          <w:rStyle w:val="BodyTextBold0"/>
        </w:rPr>
        <w:t>My</w:t>
      </w:r>
      <w:proofErr w:type="gramEnd"/>
      <w:r w:rsidR="00BA2364" w:rsidRPr="00203479">
        <w:rPr>
          <w:rStyle w:val="BodyTextBold0"/>
        </w:rPr>
        <w:t xml:space="preserve"> own</w:t>
      </w:r>
      <w:r w:rsidR="008F60C7" w:rsidRPr="00203479">
        <w:rPr>
          <w:rStyle w:val="BodyTextBold0"/>
        </w:rPr>
        <w:t xml:space="preserve"> under which there is</w:t>
      </w:r>
      <w:r w:rsidR="00DC52B1" w:rsidRPr="00203479">
        <w:rPr>
          <w:rStyle w:val="BodyTextBold0"/>
        </w:rPr>
        <w:t xml:space="preserve"> the</w:t>
      </w:r>
      <w:r w:rsidR="008F60C7" w:rsidRPr="00203479">
        <w:rPr>
          <w:rStyle w:val="BodyTextBold0"/>
        </w:rPr>
        <w:t xml:space="preserve"> </w:t>
      </w:r>
      <w:r w:rsidRPr="00203479">
        <w:rPr>
          <w:rStyle w:val="BodyTextBold0"/>
        </w:rPr>
        <w:t>subfolder</w:t>
      </w:r>
      <w:r w:rsidR="00A2099D" w:rsidRPr="00203479">
        <w:rPr>
          <w:rStyle w:val="BodyTextBold0"/>
        </w:rPr>
        <w:t xml:space="preserve"> </w:t>
      </w:r>
      <w:r w:rsidR="00BA2364" w:rsidRPr="00203479">
        <w:rPr>
          <w:rStyle w:val="BodyTextBold0"/>
        </w:rPr>
        <w:t>Others</w:t>
      </w:r>
      <w:r w:rsidR="008F60C7" w:rsidRPr="00203479">
        <w:rPr>
          <w:rStyle w:val="BodyTextBold0"/>
        </w:rPr>
        <w:t>.</w:t>
      </w:r>
      <w:r w:rsidR="00C762E5" w:rsidRPr="00312EA0">
        <w:t xml:space="preserve"> </w:t>
      </w:r>
      <w:r w:rsidR="00A2099D" w:rsidRPr="00312EA0">
        <w:t>The o</w:t>
      </w:r>
      <w:r w:rsidR="00A2099D" w:rsidRPr="00312EA0">
        <w:t>b</w:t>
      </w:r>
      <w:r w:rsidR="00A2099D" w:rsidRPr="00312EA0">
        <w:t xml:space="preserve">jects in the file </w:t>
      </w:r>
      <w:r w:rsidR="00FC2DEF" w:rsidRPr="00312EA0">
        <w:t>window</w:t>
      </w:r>
      <w:r w:rsidR="004E72E6" w:rsidRPr="00312EA0">
        <w:t xml:space="preserve"> have been sorted by the </w:t>
      </w:r>
      <w:r w:rsidR="00FC2DEF" w:rsidRPr="00312EA0">
        <w:t>name</w:t>
      </w:r>
      <w:r w:rsidR="004E72E6" w:rsidRPr="00312EA0">
        <w:t>, but not grouped.</w:t>
      </w:r>
      <w:r w:rsidR="006A4B92" w:rsidRPr="00312EA0">
        <w:t xml:space="preserve"> </w:t>
      </w:r>
      <w:r w:rsidR="00FC2DEF" w:rsidRPr="00312EA0">
        <w:t xml:space="preserve">At the bottom part of the screen there is </w:t>
      </w:r>
      <w:r w:rsidR="00DC52B1" w:rsidRPr="00312EA0">
        <w:t xml:space="preserve">the </w:t>
      </w:r>
      <w:r w:rsidR="00FC2DEF" w:rsidRPr="00203479">
        <w:rPr>
          <w:rStyle w:val="BodyTextBold0"/>
        </w:rPr>
        <w:t>Details Pane, where you can see the number of the objects in the chosen folder.</w:t>
      </w:r>
    </w:p>
    <w:p w14:paraId="713D6E10" w14:textId="77777777" w:rsidR="0041309D" w:rsidRPr="0035160F" w:rsidRDefault="003631A7" w:rsidP="003D180F">
      <w:pPr>
        <w:pStyle w:val="Heading3"/>
        <w:pageBreakBefore/>
        <w:rPr>
          <w:lang w:val="en-US"/>
        </w:rPr>
      </w:pPr>
      <w:bookmarkStart w:id="32" w:name="_Toc258003374"/>
      <w:r w:rsidRPr="0035160F">
        <w:rPr>
          <w:lang w:val="en-US"/>
        </w:rPr>
        <w:lastRenderedPageBreak/>
        <w:t>F</w:t>
      </w:r>
      <w:r w:rsidR="00A43238" w:rsidRPr="0035160F">
        <w:rPr>
          <w:lang w:val="en-US"/>
        </w:rPr>
        <w:t>iles</w:t>
      </w:r>
      <w:bookmarkEnd w:id="32"/>
      <w:r w:rsidR="0002571A" w:rsidRPr="0035160F">
        <w:rPr>
          <w:lang w:val="en-US"/>
        </w:rPr>
        <w:fldChar w:fldCharType="begin"/>
      </w:r>
      <w:r w:rsidR="00A549CB" w:rsidRPr="0035160F">
        <w:rPr>
          <w:lang w:val="en-US"/>
        </w:rPr>
        <w:instrText xml:space="preserve"> XE "File</w:instrText>
      </w:r>
      <w:r w:rsidR="00BD3712" w:rsidRPr="0035160F">
        <w:rPr>
          <w:lang w:val="en-US"/>
        </w:rPr>
        <w:instrText>s</w:instrText>
      </w:r>
      <w:r w:rsidR="00A549CB" w:rsidRPr="0035160F">
        <w:rPr>
          <w:lang w:val="en-US"/>
        </w:rPr>
        <w:instrText xml:space="preserve">" </w:instrText>
      </w:r>
      <w:r w:rsidR="0002571A" w:rsidRPr="0035160F">
        <w:rPr>
          <w:lang w:val="en-US"/>
        </w:rPr>
        <w:fldChar w:fldCharType="end"/>
      </w:r>
    </w:p>
    <w:p w14:paraId="5CB43E57" w14:textId="22F8DB41" w:rsidR="0041309D" w:rsidRPr="00312EA0" w:rsidRDefault="003631A7" w:rsidP="00312EA0">
      <w:pPr>
        <w:pStyle w:val="BodyText"/>
      </w:pPr>
      <w:r w:rsidRPr="00312EA0">
        <w:t>Files ar</w:t>
      </w:r>
      <w:r w:rsidR="005F4BB9" w:rsidRPr="00312EA0">
        <w:t>e pieces of work, which have been created</w:t>
      </w:r>
      <w:r w:rsidRPr="00312EA0">
        <w:t xml:space="preserve"> by using </w:t>
      </w:r>
      <w:r w:rsidR="00642C8A" w:rsidRPr="00312EA0">
        <w:t>applications</w:t>
      </w:r>
      <w:r w:rsidRPr="00312EA0">
        <w:t>. They can</w:t>
      </w:r>
      <w:r w:rsidR="00EE0113" w:rsidRPr="00312EA0">
        <w:t xml:space="preserve"> be</w:t>
      </w:r>
      <w:r w:rsidR="005F4BB9" w:rsidRPr="00312EA0">
        <w:t xml:space="preserve"> </w:t>
      </w:r>
      <w:r w:rsidR="00FC2DEF" w:rsidRPr="00312EA0">
        <w:br/>
      </w:r>
      <w:r w:rsidR="005F4BB9" w:rsidRPr="00312EA0">
        <w:t>handled</w:t>
      </w:r>
      <w:r w:rsidR="00EE0113" w:rsidRPr="00312EA0">
        <w:t xml:space="preserve"> and saved electronically, and when they are printed they are called doc</w:t>
      </w:r>
      <w:r w:rsidR="00EE0113" w:rsidRPr="00312EA0">
        <w:t>u</w:t>
      </w:r>
      <w:r w:rsidR="00EE0113" w:rsidRPr="00312EA0">
        <w:t>ments.</w:t>
      </w:r>
    </w:p>
    <w:p w14:paraId="09C88A6B" w14:textId="3972810E" w:rsidR="00E352F3" w:rsidRPr="0035160F" w:rsidRDefault="0089568F" w:rsidP="00A70206">
      <w:pPr>
        <w:pStyle w:val="Kuvapaikka"/>
      </w:pPr>
      <w:r>
        <w:rPr>
          <w:noProof/>
          <w:lang w:val="fi-FI"/>
        </w:rPr>
        <mc:AlternateContent>
          <mc:Choice Requires="wps">
            <w:drawing>
              <wp:anchor distT="0" distB="0" distL="114300" distR="114300" simplePos="0" relativeHeight="251766784" behindDoc="0" locked="0" layoutInCell="1" allowOverlap="1" wp14:editId="1C7B18C8">
                <wp:simplePos x="0" y="0"/>
                <wp:positionH relativeFrom="column">
                  <wp:posOffset>5375910</wp:posOffset>
                </wp:positionH>
                <wp:positionV relativeFrom="paragraph">
                  <wp:posOffset>1402080</wp:posOffset>
                </wp:positionV>
                <wp:extent cx="711835" cy="288290"/>
                <wp:effectExtent l="752475" t="15875" r="12065" b="10160"/>
                <wp:wrapNone/>
                <wp:docPr id="2240" name="AutoShape 18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11835" cy="288290"/>
                        </a:xfrm>
                        <a:prstGeom prst="borderCallout2">
                          <a:avLst>
                            <a:gd name="adj1" fmla="val 39648"/>
                            <a:gd name="adj2" fmla="val -10704"/>
                            <a:gd name="adj3" fmla="val 39648"/>
                            <a:gd name="adj4" fmla="val -30153"/>
                            <a:gd name="adj5" fmla="val -3083"/>
                            <a:gd name="adj6" fmla="val -104458"/>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77E62FF" w14:textId="77777777" w:rsidR="00BA2364" w:rsidRDefault="00BA2364" w:rsidP="00BA2364">
                            <w:pPr>
                              <w:jc w:val="center"/>
                            </w:pPr>
                            <w:r>
                              <w:t>Tip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98" o:spid="_x0000_s1082" type="#_x0000_t48" style="position:absolute;left:0;text-align:left;margin-left:423.3pt;margin-top:110.4pt;width:56.05pt;height:22.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" adj="-22563,-666,-6513,8564,-2312,8564" strokecolor="#215a99">
                <v:textbox>
                  <w:txbxContent>
                    <w:p w14:paraId="777E62FF" w14:textId="77777777" w:rsidR="00BA2364" w:rsidRDefault="00BA2364" w:rsidP="00BA2364">
                      <w:pPr>
                        <w:jc w:val="center"/>
                      </w:pPr>
                      <w:r>
                        <w:t>Tip</w:t>
                      </w:r>
                    </w:p>
                  </w:txbxContent>
                </v:textbox>
              </v:shape>
            </w:pict>
          </mc:Fallback>
        </mc:AlternateContent>
      </w:r>
      <w:r>
        <w:rPr>
          <w:noProof/>
          <w:lang w:val="fi-FI"/>
        </w:rPr>
        <mc:AlternateContent>
          <mc:Choice Requires="wps">
            <w:drawing>
              <wp:anchor distT="0" distB="0" distL="114300" distR="114300" simplePos="0" relativeHeight="251565056" behindDoc="0" locked="0" layoutInCell="1" allowOverlap="1" wp14:editId="76E15BBB">
                <wp:simplePos x="0" y="0"/>
                <wp:positionH relativeFrom="column">
                  <wp:posOffset>3217545</wp:posOffset>
                </wp:positionH>
                <wp:positionV relativeFrom="paragraph">
                  <wp:posOffset>935990</wp:posOffset>
                </wp:positionV>
                <wp:extent cx="2917190" cy="388620"/>
                <wp:effectExtent l="13335" t="16510" r="12700" b="13970"/>
                <wp:wrapNone/>
                <wp:docPr id="2239" name="AutoShape 8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17190" cy="388620"/>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txbx>
                        <w:txbxContent>
                          <w:p w14:paraId="52B478A2" w14:textId="77777777" w:rsidR="00A70206" w:rsidRPr="005E4964" w:rsidRDefault="00BA2364" w:rsidP="005E4964">
                            <w:pPr>
                              <w:jc w:val="center"/>
                              <w:rPr>
                                <w:b/>
                                <w:color w:val="215A9C"/>
                              </w:rPr>
                            </w:pPr>
                            <w:r>
                              <w:rPr>
                                <w:b/>
                                <w:color w:val="215A9C"/>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06" o:spid="_x0000_s1083" style="position:absolute;left:0;text-align:left;margin-left:253.35pt;margin-top:73.7pt;width:229.7pt;height:30.6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" filled="f" strokecolor="red" strokeweight="1.5pt">
                <v:textbox>
                  <w:txbxContent>
                    <w:p w14:paraId="52B478A2" w14:textId="77777777" w:rsidR="00A70206" w:rsidRPr="005E4964" w:rsidRDefault="00BA2364" w:rsidP="005E4964">
                      <w:pPr>
                        <w:jc w:val="center"/>
                        <w:rPr>
                          <w:b/>
                          <w:color w:val="215A9C"/>
                        </w:rPr>
                      </w:pPr>
                      <w:r>
                        <w:rPr>
                          <w:b/>
                          <w:color w:val="215A9C"/>
                        </w:rPr>
                        <w:t>1</w:t>
                      </w:r>
                    </w:p>
                  </w:txbxContent>
                </v:textbox>
              </v:roundrect>
            </w:pict>
          </mc:Fallback>
        </mc:AlternateContent>
      </w:r>
      <w:r>
        <w:rPr>
          <w:noProof/>
          <w:lang w:val="fi-FI"/>
        </w:rPr>
        <mc:AlternateContent>
          <mc:Choice Requires="wps">
            <w:drawing>
              <wp:anchor distT="0" distB="0" distL="114300" distR="114300" simplePos="0" relativeHeight="251564032" behindDoc="0" locked="0" layoutInCell="1" allowOverlap="1" wp14:editId="7979C339">
                <wp:simplePos x="0" y="0"/>
                <wp:positionH relativeFrom="column">
                  <wp:posOffset>3217545</wp:posOffset>
                </wp:positionH>
                <wp:positionV relativeFrom="paragraph">
                  <wp:posOffset>2416810</wp:posOffset>
                </wp:positionV>
                <wp:extent cx="2917190" cy="338455"/>
                <wp:effectExtent l="13335" t="11430" r="12700" b="12065"/>
                <wp:wrapNone/>
                <wp:docPr id="2238" name="AutoShape 8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17190" cy="33845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txbx>
                        <w:txbxContent>
                          <w:p w14:paraId="2D2A216F" w14:textId="77777777" w:rsidR="00A70206" w:rsidRPr="005E4964" w:rsidRDefault="00BA2364" w:rsidP="005E4964">
                            <w:pPr>
                              <w:jc w:val="center"/>
                              <w:rPr>
                                <w:b/>
                                <w:color w:val="215A9C"/>
                              </w:rPr>
                            </w:pPr>
                            <w:r>
                              <w:rPr>
                                <w:b/>
                                <w:color w:val="215A9C"/>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05" o:spid="_x0000_s1084" style="position:absolute;left:0;text-align:left;margin-left:253.35pt;margin-top:190.3pt;width:229.7pt;height:26.6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" filled="f" strokecolor="red" strokeweight="1.5pt">
                <v:textbox>
                  <w:txbxContent>
                    <w:p w14:paraId="2D2A216F" w14:textId="77777777" w:rsidR="00A70206" w:rsidRPr="005E4964" w:rsidRDefault="00BA2364" w:rsidP="005E4964">
                      <w:pPr>
                        <w:jc w:val="center"/>
                        <w:rPr>
                          <w:b/>
                          <w:color w:val="215A9C"/>
                        </w:rPr>
                      </w:pPr>
                      <w:r>
                        <w:rPr>
                          <w:b/>
                          <w:color w:val="215A9C"/>
                        </w:rPr>
                        <w:t>2</w:t>
                      </w:r>
                    </w:p>
                  </w:txbxContent>
                </v:textbox>
              </v:roundrect>
            </w:pict>
          </mc:Fallback>
        </mc:AlternateContent>
      </w:r>
      <w:r>
        <w:rPr>
          <w:noProof/>
          <w:lang w:val="fi-FI"/>
        </w:rPr>
        <mc:AlternateContent>
          <mc:Choice Requires="wps">
            <w:drawing>
              <wp:anchor distT="0" distB="0" distL="114300" distR="114300" simplePos="0" relativeHeight="251682816" behindDoc="0" locked="0" layoutInCell="1" allowOverlap="1" wp14:editId="283B40FE">
                <wp:simplePos x="0" y="0"/>
                <wp:positionH relativeFrom="column">
                  <wp:posOffset>1659890</wp:posOffset>
                </wp:positionH>
                <wp:positionV relativeFrom="paragraph">
                  <wp:posOffset>235585</wp:posOffset>
                </wp:positionV>
                <wp:extent cx="2834640" cy="182880"/>
                <wp:effectExtent l="17780" t="11430" r="14605" b="15240"/>
                <wp:wrapNone/>
                <wp:docPr id="2237" name="AutoShape 1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4640" cy="182880"/>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94" o:spid="_x0000_s1026" style="position:absolute;margin-left:130.7pt;margin-top:18.55pt;width:223.2pt;height:14.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" filled="f" strokecolor="red" strokeweight="1.5pt"/>
            </w:pict>
          </mc:Fallback>
        </mc:AlternateContent>
      </w:r>
      <w:r>
        <w:rPr>
          <w:noProof/>
          <w:lang w:val="fi-FI"/>
        </w:rPr>
        <mc:AlternateContent>
          <mc:Choice Requires="wps">
            <w:drawing>
              <wp:anchor distT="0" distB="0" distL="114300" distR="114300" simplePos="0" relativeHeight="251681792" behindDoc="0" locked="0" layoutInCell="1" allowOverlap="1" wp14:editId="236CBFCC">
                <wp:simplePos x="0" y="0"/>
                <wp:positionH relativeFrom="column">
                  <wp:posOffset>1296035</wp:posOffset>
                </wp:positionH>
                <wp:positionV relativeFrom="paragraph">
                  <wp:posOffset>2971165</wp:posOffset>
                </wp:positionV>
                <wp:extent cx="4923790" cy="435610"/>
                <wp:effectExtent l="15875" t="13335" r="13335" b="17780"/>
                <wp:wrapNone/>
                <wp:docPr id="2236" name="AutoShape 1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3790" cy="435610"/>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93" o:spid="_x0000_s1026" style="position:absolute;margin-left:102.05pt;margin-top:233.95pt;width:387.7pt;height:34.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" filled="f" strokecolor="red" strokeweight="1.5pt"/>
            </w:pict>
          </mc:Fallback>
        </mc:AlternateContent>
      </w:r>
      <w:r>
        <w:rPr>
          <w:noProof/>
          <w:lang w:val="fi-FI"/>
        </w:rPr>
        <mc:AlternateContent>
          <mc:Choice Requires="wps">
            <w:drawing>
              <wp:anchor distT="0" distB="0" distL="114300" distR="114300" simplePos="0" relativeHeight="251600896" behindDoc="0" locked="0" layoutInCell="1" allowOverlap="1" wp14:editId="0FCA7673">
                <wp:simplePos x="0" y="0"/>
                <wp:positionH relativeFrom="column">
                  <wp:posOffset>1578610</wp:posOffset>
                </wp:positionH>
                <wp:positionV relativeFrom="paragraph">
                  <wp:posOffset>2755265</wp:posOffset>
                </wp:positionV>
                <wp:extent cx="538480" cy="215900"/>
                <wp:effectExtent l="12700" t="16510" r="10795" b="15240"/>
                <wp:wrapNone/>
                <wp:docPr id="2235" name="AutoShape 10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8480" cy="215900"/>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68" o:spid="_x0000_s1026" style="position:absolute;margin-left:124.3pt;margin-top:216.95pt;width:42.4pt;height:17pt;z-index:2515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" filled="f" strokecolor="red" strokeweight="1.5pt"/>
            </w:pict>
          </mc:Fallback>
        </mc:AlternateContent>
      </w:r>
      <w:r w:rsidR="002629C5">
        <w:rPr>
          <w:noProof/>
          <w:lang w:val="fi-FI"/>
        </w:rPr>
        <w:drawing>
          <wp:inline distT="0" distB="0" distL="0" distR="0" wp14:editId="5A292B40">
            <wp:extent cx="5034915" cy="3569970"/>
            <wp:effectExtent l="19050" t="19050" r="13335" b="11430"/>
            <wp:docPr id="2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screen"/>
                    <a:srcRect/>
                    <a:stretch>
                      <a:fillRect/>
                    </a:stretch>
                  </pic:blipFill>
                  <pic:spPr bwMode="auto">
                    <a:xfrm>
                      <a:off x="0" y="0"/>
                      <a:ext cx="5034915" cy="3569970"/>
                    </a:xfrm>
                    <a:prstGeom prst="rect">
                      <a:avLst/>
                    </a:prstGeom>
                    <a:noFill/>
                    <a:ln w="9525" cmpd="sng">
                      <a:solidFill>
                        <a:srgbClr xmlns:a14="http://schemas.microsoft.com/office/drawing/2010/main" val="215A9C" mc:Ignorable=""/>
                      </a:solidFill>
                      <a:miter lim="800000"/>
                      <a:headEnd/>
                      <a:tailEnd/>
                    </a:ln>
                    <a:effectLst/>
                  </pic:spPr>
                </pic:pic>
              </a:graphicData>
            </a:graphic>
          </wp:inline>
        </w:drawing>
      </w:r>
    </w:p>
    <w:p w14:paraId="6D72D32E" w14:textId="77777777" w:rsidR="00C211DA" w:rsidRPr="00203479" w:rsidRDefault="002629C5" w:rsidP="00312EA0">
      <w:pPr>
        <w:pStyle w:val="CaptionNotBold"/>
        <w:rPr>
          <w:rStyle w:val="BodyTextBold0"/>
        </w:rPr>
      </w:pPr>
      <w:r>
        <w:rPr>
          <w:noProof/>
          <w:lang w:val="fi-FI"/>
        </w:rPr>
        <w:drawing>
          <wp:anchor distT="0" distB="0" distL="114300" distR="114300" simplePos="0" relativeHeight="251576320" behindDoc="0" locked="0" layoutInCell="1" allowOverlap="1" wp14:editId="786D2AE9">
            <wp:simplePos x="0" y="0"/>
            <wp:positionH relativeFrom="column">
              <wp:posOffset>939800</wp:posOffset>
            </wp:positionH>
            <wp:positionV relativeFrom="paragraph">
              <wp:posOffset>531495</wp:posOffset>
            </wp:positionV>
            <wp:extent cx="161925" cy="238125"/>
            <wp:effectExtent l="19050" t="0" r="9525" b="0"/>
            <wp:wrapNone/>
            <wp:docPr id="2135" name="Kuva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932"/>
                    <pic:cNvPicPr>
                      <a:picLocks noChangeAspect="1" noChangeArrowheads="1"/>
                    </pic:cNvPicPr>
                  </pic:nvPicPr>
                  <pic:blipFill>
                    <a:blip r:embed="rId15" cstate="screen"/>
                    <a:srcRect/>
                    <a:stretch>
                      <a:fillRect/>
                    </a:stretch>
                  </pic:blipFill>
                  <pic:spPr bwMode="auto">
                    <a:xfrm>
                      <a:off x="0" y="0"/>
                      <a:ext cx="161925" cy="238125"/>
                    </a:xfrm>
                    <a:prstGeom prst="rect">
                      <a:avLst/>
                    </a:prstGeom>
                    <a:noFill/>
                    <a:ln w="9525">
                      <a:noFill/>
                      <a:miter lim="800000"/>
                      <a:headEnd/>
                      <a:tailEnd/>
                    </a:ln>
                  </pic:spPr>
                </pic:pic>
              </a:graphicData>
            </a:graphic>
          </wp:anchor>
        </w:drawing>
      </w:r>
      <w:r w:rsidR="001470C0" w:rsidRPr="0035160F">
        <w:t xml:space="preserve">Figure </w:t>
      </w:r>
      <w:r w:rsidR="0035218D">
        <w:fldChar w:fldCharType="begin"/>
      </w:r>
      <w:r w:rsidR="0035218D">
        <w:instrText xml:space="preserve"> SEQ Figure \* ARABIC </w:instrText>
      </w:r>
      <w:r w:rsidR="0035218D">
        <w:fldChar w:fldCharType="separate"/>
      </w:r>
      <w:r w:rsidR="00BB4A35">
        <w:rPr>
          <w:noProof/>
        </w:rPr>
        <w:t>12</w:t>
      </w:r>
      <w:r w:rsidR="0035218D">
        <w:rPr>
          <w:noProof/>
        </w:rPr>
        <w:fldChar w:fldCharType="end"/>
      </w:r>
      <w:r w:rsidR="001470C0" w:rsidRPr="0035160F">
        <w:tab/>
      </w:r>
      <w:r w:rsidR="00DC52B1" w:rsidRPr="00312EA0">
        <w:t>The</w:t>
      </w:r>
      <w:r w:rsidR="00DC52B1">
        <w:t xml:space="preserve"> </w:t>
      </w:r>
      <w:r w:rsidR="00EE0113" w:rsidRPr="0035160F">
        <w:rPr>
          <w:rStyle w:val="BodyTextChar"/>
        </w:rPr>
        <w:t>F</w:t>
      </w:r>
      <w:r w:rsidR="00BA2364" w:rsidRPr="0035160F">
        <w:rPr>
          <w:rStyle w:val="BodyTextChar"/>
        </w:rPr>
        <w:t>older</w:t>
      </w:r>
      <w:r w:rsidR="005F4BB9" w:rsidRPr="0035160F">
        <w:rPr>
          <w:rStyle w:val="BodyTextChar"/>
        </w:rPr>
        <w:t xml:space="preserve"> </w:t>
      </w:r>
      <w:r w:rsidR="00BA2364" w:rsidRPr="00203479">
        <w:rPr>
          <w:rStyle w:val="BodyTextBold0"/>
        </w:rPr>
        <w:t>D:\My own\Others</w:t>
      </w:r>
      <w:r w:rsidR="005F4BB9" w:rsidRPr="0035160F">
        <w:t xml:space="preserve"> </w:t>
      </w:r>
      <w:r w:rsidR="00EE0113" w:rsidRPr="00312EA0">
        <w:t>has been chosen. On the right you can see the contents of the folder</w:t>
      </w:r>
      <w:r w:rsidR="00DC52B1" w:rsidRPr="00312EA0">
        <w:t>:</w:t>
      </w:r>
      <w:r w:rsidR="00EE0113" w:rsidRPr="00312EA0">
        <w:t xml:space="preserve"> </w:t>
      </w:r>
      <w:r w:rsidR="00BA2364" w:rsidRPr="00312EA0">
        <w:t xml:space="preserve">files (1) </w:t>
      </w:r>
      <w:r w:rsidR="00EE0113" w:rsidRPr="00312EA0">
        <w:t xml:space="preserve">and </w:t>
      </w:r>
      <w:r w:rsidR="00BA2364" w:rsidRPr="00312EA0">
        <w:t>subfolder</w:t>
      </w:r>
      <w:r w:rsidR="00642C8A" w:rsidRPr="00312EA0">
        <w:t>s</w:t>
      </w:r>
      <w:r w:rsidR="00BA2364" w:rsidRPr="00312EA0">
        <w:t xml:space="preserve"> (2)</w:t>
      </w:r>
      <w:r w:rsidR="00EE0113" w:rsidRPr="00312EA0">
        <w:t>. The menu</w:t>
      </w:r>
      <w:r w:rsidR="001470C0" w:rsidRPr="00312EA0">
        <w:t xml:space="preserve"> </w:t>
      </w:r>
      <w:r w:rsidR="00EE0113" w:rsidRPr="00312EA0">
        <w:t xml:space="preserve">bar will appear when you </w:t>
      </w:r>
      <w:r w:rsidR="00C10B6A" w:rsidRPr="00312EA0">
        <w:t>press</w:t>
      </w:r>
      <w:r w:rsidR="00EE0113" w:rsidRPr="00312EA0">
        <w:t xml:space="preserve"> </w:t>
      </w:r>
      <w:r w:rsidR="00DC52B1" w:rsidRPr="00312EA0">
        <w:t xml:space="preserve">the </w:t>
      </w:r>
      <w:r w:rsidR="00EE0113" w:rsidRPr="0035160F">
        <w:t>Alt</w:t>
      </w:r>
      <w:r w:rsidR="00EE0113" w:rsidRPr="00312EA0">
        <w:t xml:space="preserve"> </w:t>
      </w:r>
      <w:r w:rsidR="00C10B6A" w:rsidRPr="00312EA0">
        <w:t>key</w:t>
      </w:r>
      <w:r w:rsidR="00EE0113" w:rsidRPr="00312EA0">
        <w:t xml:space="preserve"> on the keyboard. If you activate a single object in the folder, you can see </w:t>
      </w:r>
      <w:r w:rsidR="00DC52B1" w:rsidRPr="00312EA0">
        <w:t xml:space="preserve">the </w:t>
      </w:r>
      <w:r w:rsidR="00EE0113" w:rsidRPr="00312EA0">
        <w:t>details of the chosen object in</w:t>
      </w:r>
      <w:r w:rsidR="0041309D" w:rsidRPr="0035160F">
        <w:t xml:space="preserve"> </w:t>
      </w:r>
      <w:r w:rsidR="00A43238" w:rsidRPr="00203479">
        <w:rPr>
          <w:rStyle w:val="BodyTextBold0"/>
        </w:rPr>
        <w:t>Details Pane</w:t>
      </w:r>
      <w:r w:rsidR="00EE0113" w:rsidRPr="00203479">
        <w:rPr>
          <w:rStyle w:val="BodyTextBold0"/>
        </w:rPr>
        <w:t xml:space="preserve"> at the bottom of the screen</w:t>
      </w:r>
      <w:r w:rsidR="00C211DA" w:rsidRPr="00203479">
        <w:rPr>
          <w:rStyle w:val="BodyTextBold0"/>
        </w:rPr>
        <w:t>.</w:t>
      </w:r>
    </w:p>
    <w:p w14:paraId="691C8145" w14:textId="77777777" w:rsidR="00C211DA" w:rsidRPr="0035160F" w:rsidRDefault="005F4BB9" w:rsidP="00312EA0">
      <w:pPr>
        <w:pStyle w:val="BodyText"/>
      </w:pPr>
      <w:r w:rsidRPr="0035160F">
        <w:t>Files (and</w:t>
      </w:r>
      <w:r w:rsidR="00EE0113" w:rsidRPr="0035160F">
        <w:t xml:space="preserve"> folders)</w:t>
      </w:r>
      <w:r w:rsidRPr="0035160F">
        <w:t xml:space="preserve"> can be opened</w:t>
      </w:r>
      <w:r w:rsidR="00EE0113" w:rsidRPr="0035160F">
        <w:t xml:space="preserve"> in </w:t>
      </w:r>
      <w:r w:rsidR="00EE0113" w:rsidRPr="00312EA0">
        <w:rPr>
          <w:rStyle w:val="BodyTextBold0"/>
        </w:rPr>
        <w:t>Windows Explorer</w:t>
      </w:r>
      <w:r w:rsidR="00EE0113" w:rsidRPr="0035160F">
        <w:t xml:space="preserve"> by double-clicking the icon of the file. At the same time you will open the </w:t>
      </w:r>
      <w:r w:rsidR="00642C8A" w:rsidRPr="0035160F">
        <w:t>application</w:t>
      </w:r>
      <w:r w:rsidR="00EE0113" w:rsidRPr="0035160F">
        <w:t>, which you have used to create the file</w:t>
      </w:r>
      <w:r w:rsidR="00C211DA" w:rsidRPr="0035160F">
        <w:t>.</w:t>
      </w:r>
    </w:p>
    <w:p w14:paraId="0598341F" w14:textId="77777777" w:rsidR="0041309D" w:rsidRPr="0035160F" w:rsidRDefault="00EA753B" w:rsidP="0089568F">
      <w:pPr>
        <w:pStyle w:val="Heading2"/>
        <w:pageBreakBefore/>
      </w:pPr>
      <w:bookmarkStart w:id="33" w:name="_Toc258003375"/>
      <w:bookmarkStart w:id="34" w:name="_Toc62489595"/>
      <w:r w:rsidRPr="0035160F">
        <w:lastRenderedPageBreak/>
        <w:t>File management</w:t>
      </w:r>
      <w:bookmarkEnd w:id="33"/>
      <w:r w:rsidRPr="0035160F">
        <w:t xml:space="preserve"> </w:t>
      </w:r>
      <w:bookmarkEnd w:id="34"/>
      <w:r w:rsidR="0002571A" w:rsidRPr="0035160F">
        <w:fldChar w:fldCharType="begin"/>
      </w:r>
      <w:r w:rsidR="00D63C76" w:rsidRPr="0035160F">
        <w:instrText xml:space="preserve"> XE "</w:instrText>
      </w:r>
      <w:r w:rsidR="00617728" w:rsidRPr="0035160F">
        <w:instrText>File manage</w:instrText>
      </w:r>
      <w:r w:rsidR="00BD3712" w:rsidRPr="0035160F">
        <w:instrText>ment</w:instrText>
      </w:r>
      <w:r w:rsidR="00D63C76" w:rsidRPr="0035160F">
        <w:instrText xml:space="preserve">" </w:instrText>
      </w:r>
      <w:r w:rsidR="0002571A" w:rsidRPr="0035160F">
        <w:fldChar w:fldCharType="end"/>
      </w:r>
    </w:p>
    <w:p w14:paraId="3B144CFF" w14:textId="7296EC6C" w:rsidR="005E4964" w:rsidRPr="0035160F" w:rsidRDefault="00EA753B" w:rsidP="00A70206">
      <w:pPr>
        <w:pStyle w:val="BodyText"/>
      </w:pPr>
      <w:r w:rsidRPr="0035160F">
        <w:t xml:space="preserve">You can </w:t>
      </w:r>
      <w:r w:rsidR="008019C1" w:rsidRPr="0035160F">
        <w:t>handle</w:t>
      </w:r>
      <w:r w:rsidRPr="0035160F">
        <w:t xml:space="preserve"> and manage the files in </w:t>
      </w:r>
      <w:r w:rsidR="00F152E7">
        <w:t xml:space="preserve">the </w:t>
      </w:r>
      <w:r w:rsidR="00A43238" w:rsidRPr="00203479">
        <w:rPr>
          <w:rStyle w:val="BodyTextBold0"/>
        </w:rPr>
        <w:t>Desktop</w:t>
      </w:r>
      <w:r w:rsidRPr="00203479">
        <w:rPr>
          <w:rStyle w:val="BodyTextBold0"/>
        </w:rPr>
        <w:t xml:space="preserve">. </w:t>
      </w:r>
      <w:r w:rsidRPr="00203479">
        <w:t>File</w:t>
      </w:r>
      <w:r w:rsidR="00F152E7" w:rsidRPr="00203479">
        <w:t>s are</w:t>
      </w:r>
      <w:r w:rsidRPr="00203479">
        <w:t xml:space="preserve"> manage</w:t>
      </w:r>
      <w:r w:rsidR="00F152E7" w:rsidRPr="00203479">
        <w:t>d</w:t>
      </w:r>
      <w:r w:rsidRPr="00203479">
        <w:t xml:space="preserve"> </w:t>
      </w:r>
      <w:r w:rsidR="008019C1" w:rsidRPr="00203479">
        <w:t xml:space="preserve">best </w:t>
      </w:r>
      <w:r w:rsidR="00DC52B1" w:rsidRPr="00203479">
        <w:t>with the</w:t>
      </w:r>
      <w:r w:rsidR="0041309D" w:rsidRPr="0035160F">
        <w:t xml:space="preserve"> </w:t>
      </w:r>
      <w:r w:rsidR="005B2D05" w:rsidRPr="00203479">
        <w:rPr>
          <w:rStyle w:val="BodyTextBold0"/>
        </w:rPr>
        <w:t>Windows Explorer</w:t>
      </w:r>
      <w:r w:rsidR="0002571A" w:rsidRPr="00203479">
        <w:rPr>
          <w:rStyle w:val="BodyTextBold0"/>
        </w:rPr>
        <w:fldChar w:fldCharType="begin"/>
      </w:r>
      <w:r w:rsidR="00A549CB" w:rsidRPr="00203479">
        <w:rPr>
          <w:rStyle w:val="BodyTextBold0"/>
        </w:rPr>
        <w:instrText xml:space="preserve"> XE "Windows Explorer" </w:instrText>
      </w:r>
      <w:r w:rsidR="0002571A" w:rsidRPr="00203479">
        <w:rPr>
          <w:rStyle w:val="BodyTextBold0"/>
        </w:rPr>
        <w:fldChar w:fldCharType="end"/>
      </w:r>
      <w:r w:rsidR="0041309D" w:rsidRPr="0035160F">
        <w:t xml:space="preserve">. </w:t>
      </w:r>
      <w:r w:rsidR="008019C1" w:rsidRPr="0035160F">
        <w:t>The easiest way to open the E</w:t>
      </w:r>
      <w:r w:rsidR="008019C1" w:rsidRPr="0035160F">
        <w:t>x</w:t>
      </w:r>
      <w:r w:rsidR="008019C1" w:rsidRPr="0035160F">
        <w:t xml:space="preserve">plorer is to </w:t>
      </w:r>
      <w:r w:rsidR="00C10B6A" w:rsidRPr="0035160F">
        <w:t>press</w:t>
      </w:r>
      <w:r w:rsidR="008019C1" w:rsidRPr="0035160F">
        <w:t xml:space="preserve"> </w:t>
      </w:r>
      <w:r w:rsidR="00F152E7">
        <w:t xml:space="preserve">the </w:t>
      </w:r>
      <w:r w:rsidR="009144B1" w:rsidRPr="00203479">
        <w:rPr>
          <w:rStyle w:val="BodyTextBold0"/>
        </w:rPr>
        <w:t>Windows + e</w:t>
      </w:r>
      <w:r w:rsidR="0053280C" w:rsidRPr="0035160F">
        <w:t xml:space="preserve"> </w:t>
      </w:r>
      <w:r w:rsidR="008019C1" w:rsidRPr="0035160F">
        <w:t>key combination.</w:t>
      </w:r>
    </w:p>
    <w:p w14:paraId="14DAB445" w14:textId="77777777" w:rsidR="0041309D" w:rsidRPr="0035160F" w:rsidRDefault="002629C5" w:rsidP="00A70206">
      <w:pPr>
        <w:pStyle w:val="BodyText"/>
      </w:pPr>
      <w:r>
        <w:rPr>
          <w:noProof/>
          <w:lang w:val="fi-FI"/>
        </w:rPr>
        <w:drawing>
          <wp:anchor distT="0" distB="0" distL="114300" distR="114300" simplePos="0" relativeHeight="251536384" behindDoc="0" locked="0" layoutInCell="1" allowOverlap="1" wp14:editId="12F83ECB">
            <wp:simplePos x="0" y="0"/>
            <wp:positionH relativeFrom="column">
              <wp:posOffset>881380</wp:posOffset>
            </wp:positionH>
            <wp:positionV relativeFrom="paragraph">
              <wp:posOffset>684530</wp:posOffset>
            </wp:positionV>
            <wp:extent cx="161925" cy="238125"/>
            <wp:effectExtent l="19050" t="0" r="9525" b="0"/>
            <wp:wrapNone/>
            <wp:docPr id="2132" name="Kuva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673"/>
                    <pic:cNvPicPr>
                      <a:picLocks noChangeAspect="1" noChangeArrowheads="1"/>
                    </pic:cNvPicPr>
                  </pic:nvPicPr>
                  <pic:blipFill>
                    <a:blip r:embed="rId15" cstate="screen"/>
                    <a:srcRect/>
                    <a:stretch>
                      <a:fillRect/>
                    </a:stretch>
                  </pic:blipFill>
                  <pic:spPr bwMode="auto">
                    <a:xfrm>
                      <a:off x="0" y="0"/>
                      <a:ext cx="161925" cy="238125"/>
                    </a:xfrm>
                    <a:prstGeom prst="rect">
                      <a:avLst/>
                    </a:prstGeom>
                    <a:noFill/>
                    <a:ln w="9525">
                      <a:noFill/>
                      <a:miter lim="800000"/>
                      <a:headEnd/>
                      <a:tailEnd/>
                    </a:ln>
                  </pic:spPr>
                </pic:pic>
              </a:graphicData>
            </a:graphic>
          </wp:anchor>
        </w:drawing>
      </w:r>
      <w:r w:rsidR="008019C1" w:rsidRPr="0035160F">
        <w:t xml:space="preserve">File management means </w:t>
      </w:r>
      <w:r w:rsidR="00C211DA" w:rsidRPr="0035160F">
        <w:t>organizing</w:t>
      </w:r>
      <w:r w:rsidR="008019C1" w:rsidRPr="0035160F">
        <w:t xml:space="preserve"> the contents of the files and directory structure</w:t>
      </w:r>
      <w:r w:rsidR="005F4BB9" w:rsidRPr="0035160F">
        <w:t>s in</w:t>
      </w:r>
      <w:r w:rsidR="00C211DA" w:rsidRPr="0035160F">
        <w:t xml:space="preserve"> </w:t>
      </w:r>
      <w:r w:rsidR="007D263F" w:rsidRPr="0035160F">
        <w:t>meaningful order</w:t>
      </w:r>
      <w:r w:rsidR="008019C1" w:rsidRPr="0035160F">
        <w:t xml:space="preserve">. File management also means </w:t>
      </w:r>
      <w:r w:rsidR="007D263F" w:rsidRPr="0035160F">
        <w:t>handling the folders and files, in other words creating, searching, copying, moving, deleting and naming them with d</w:t>
      </w:r>
      <w:r w:rsidR="007D263F" w:rsidRPr="0035160F">
        <w:t>e</w:t>
      </w:r>
      <w:r w:rsidR="007D263F" w:rsidRPr="0035160F">
        <w:t>scriptive names.</w:t>
      </w:r>
    </w:p>
    <w:p w14:paraId="2542888B" w14:textId="77777777" w:rsidR="0041309D" w:rsidRPr="0035160F" w:rsidRDefault="007D263F" w:rsidP="00A70206">
      <w:pPr>
        <w:pStyle w:val="BodyText"/>
      </w:pPr>
      <w:r w:rsidRPr="0035160F">
        <w:t>It is important that you save the programs in separate folders</w:t>
      </w:r>
      <w:r w:rsidR="001E6B6C" w:rsidRPr="0035160F">
        <w:t xml:space="preserve">. </w:t>
      </w:r>
      <w:r w:rsidR="00F152E7">
        <w:t>Y</w:t>
      </w:r>
      <w:r w:rsidR="001E6B6C" w:rsidRPr="0035160F">
        <w:t xml:space="preserve">ou </w:t>
      </w:r>
      <w:r w:rsidR="00F152E7">
        <w:t xml:space="preserve">should name the files you have created </w:t>
      </w:r>
      <w:r w:rsidRPr="0035160F">
        <w:t>in folder</w:t>
      </w:r>
      <w:r w:rsidR="001E6B6C" w:rsidRPr="0035160F">
        <w:t>s that you have carefully named.</w:t>
      </w:r>
    </w:p>
    <w:p w14:paraId="047D0F4C" w14:textId="77777777" w:rsidR="0041309D" w:rsidRPr="0035160F" w:rsidRDefault="001E6B6C" w:rsidP="0041309D">
      <w:pPr>
        <w:pStyle w:val="Heading3"/>
        <w:rPr>
          <w:lang w:val="en-US"/>
        </w:rPr>
      </w:pPr>
      <w:bookmarkStart w:id="35" w:name="_Ref223973094"/>
      <w:bookmarkStart w:id="36" w:name="_Toc62489596"/>
      <w:bookmarkStart w:id="37" w:name="_Toc258003376"/>
      <w:r w:rsidRPr="0035160F">
        <w:rPr>
          <w:lang w:val="en-US"/>
        </w:rPr>
        <w:t>File and folder names</w:t>
      </w:r>
      <w:bookmarkEnd w:id="35"/>
      <w:bookmarkEnd w:id="36"/>
      <w:bookmarkEnd w:id="37"/>
      <w:r w:rsidR="0002571A" w:rsidRPr="0035160F">
        <w:rPr>
          <w:lang w:val="en-US"/>
        </w:rPr>
        <w:fldChar w:fldCharType="begin"/>
      </w:r>
      <w:r w:rsidR="00D63C76" w:rsidRPr="0035160F">
        <w:rPr>
          <w:lang w:val="en-US"/>
        </w:rPr>
        <w:instrText xml:space="preserve"> XE "</w:instrText>
      </w:r>
      <w:r w:rsidR="00617728" w:rsidRPr="0035160F">
        <w:rPr>
          <w:lang w:val="en-US"/>
        </w:rPr>
        <w:instrText>File manager</w:instrText>
      </w:r>
      <w:r w:rsidR="00D63C76" w:rsidRPr="0035160F">
        <w:rPr>
          <w:lang w:val="en-US"/>
        </w:rPr>
        <w:instrText>:</w:instrText>
      </w:r>
      <w:r w:rsidR="00617728" w:rsidRPr="0035160F">
        <w:rPr>
          <w:lang w:val="en-US"/>
        </w:rPr>
        <w:instrText>File names</w:instrText>
      </w:r>
      <w:r w:rsidR="00D63C76" w:rsidRPr="0035160F">
        <w:rPr>
          <w:lang w:val="en-US"/>
        </w:rPr>
        <w:instrText xml:space="preserve">" </w:instrText>
      </w:r>
      <w:r w:rsidR="0002571A" w:rsidRPr="0035160F">
        <w:rPr>
          <w:lang w:val="en-US"/>
        </w:rPr>
        <w:fldChar w:fldCharType="end"/>
      </w:r>
    </w:p>
    <w:p w14:paraId="4CC07F12" w14:textId="77777777" w:rsidR="001E6B6C" w:rsidRPr="0035160F" w:rsidRDefault="001E6B6C" w:rsidP="00A70206">
      <w:pPr>
        <w:pStyle w:val="BodyText"/>
      </w:pPr>
      <w:r w:rsidRPr="0035160F">
        <w:t>Files and folders (also other objects like</w:t>
      </w:r>
      <w:r w:rsidR="005F4BB9" w:rsidRPr="0035160F">
        <w:t xml:space="preserve"> disks) should have </w:t>
      </w:r>
      <w:r w:rsidRPr="0035160F">
        <w:t>descriptive name</w:t>
      </w:r>
      <w:r w:rsidR="005F4BB9" w:rsidRPr="0035160F">
        <w:t>s</w:t>
      </w:r>
      <w:r w:rsidRPr="0035160F">
        <w:t>. Name the files logically when you save them</w:t>
      </w:r>
      <w:r w:rsidR="005F4BB9" w:rsidRPr="0035160F">
        <w:t>,</w:t>
      </w:r>
      <w:r w:rsidRPr="0035160F">
        <w:t xml:space="preserve"> and place them in the right folders. Naming of the files and folders can be done quite </w:t>
      </w:r>
      <w:proofErr w:type="gramStart"/>
      <w:r w:rsidRPr="0035160F">
        <w:t>freely,</w:t>
      </w:r>
      <w:proofErr w:type="gramEnd"/>
      <w:r w:rsidRPr="0035160F">
        <w:t xml:space="preserve"> </w:t>
      </w:r>
      <w:r w:rsidRPr="00203479">
        <w:t>Windows Vista</w:t>
      </w:r>
      <w:r w:rsidRPr="00203479">
        <w:rPr>
          <w:rStyle w:val="BodyTextBold0"/>
        </w:rPr>
        <w:t xml:space="preserve"> </w:t>
      </w:r>
      <w:r w:rsidRPr="00203479">
        <w:t xml:space="preserve">limits the name length to 215 characters (maximum 256 characters including </w:t>
      </w:r>
      <w:r w:rsidR="00F152E7" w:rsidRPr="00203479">
        <w:t xml:space="preserve">the </w:t>
      </w:r>
      <w:r w:rsidRPr="00203479">
        <w:t xml:space="preserve">file path). You should name the files and folders reasonably and give them short </w:t>
      </w:r>
      <w:r w:rsidR="007A2BD0" w:rsidRPr="00203479">
        <w:t>names;</w:t>
      </w:r>
      <w:r w:rsidRPr="00203479">
        <w:t xml:space="preserve"> </w:t>
      </w:r>
      <w:r w:rsidR="00F152E7" w:rsidRPr="00203479">
        <w:t>the</w:t>
      </w:r>
      <w:r w:rsidRPr="00203479">
        <w:t xml:space="preserve"> recommend</w:t>
      </w:r>
      <w:r w:rsidR="00F152E7" w:rsidRPr="00203479">
        <w:t xml:space="preserve">ed length is </w:t>
      </w:r>
      <w:r w:rsidRPr="00203479">
        <w:t>32 characters</w:t>
      </w:r>
      <w:r w:rsidR="00F152E7" w:rsidRPr="00203479">
        <w:t xml:space="preserve"> or less</w:t>
      </w:r>
      <w:r w:rsidRPr="00203479">
        <w:t>.</w:t>
      </w:r>
    </w:p>
    <w:p w14:paraId="0FD7B2AE" w14:textId="77777777" w:rsidR="0041309D" w:rsidRPr="0035160F" w:rsidRDefault="00FC2DEF" w:rsidP="0089568F">
      <w:pPr>
        <w:pStyle w:val="Heading4"/>
        <w:numPr>
          <w:ilvl w:val="0"/>
          <w:numId w:val="0"/>
        </w:numPr>
        <w:ind w:left="1474"/>
      </w:pPr>
      <w:r w:rsidRPr="0035160F">
        <w:t>Old MS-DOS naming rules</w:t>
      </w:r>
      <w:r w:rsidR="009264E6">
        <w:tab/>
      </w:r>
    </w:p>
    <w:p w14:paraId="60EE6838" w14:textId="77777777" w:rsidR="001E6B6C" w:rsidRPr="0035160F" w:rsidRDefault="001E6B6C" w:rsidP="00A70206">
      <w:pPr>
        <w:pStyle w:val="BodyText"/>
      </w:pPr>
      <w:r w:rsidRPr="0035160F">
        <w:t>It's useful for you to know the old MS-DOS naming rules. They will help you esp</w:t>
      </w:r>
      <w:r w:rsidRPr="0035160F">
        <w:t>e</w:t>
      </w:r>
      <w:r w:rsidRPr="0035160F">
        <w:t xml:space="preserve">cially if you use the files in </w:t>
      </w:r>
      <w:r w:rsidR="005A5536" w:rsidRPr="0035160F">
        <w:t>old</w:t>
      </w:r>
      <w:r w:rsidRPr="0035160F">
        <w:t xml:space="preserve"> operating environments.</w:t>
      </w:r>
    </w:p>
    <w:p w14:paraId="35211039" w14:textId="77777777" w:rsidR="0041309D" w:rsidRPr="0035160F" w:rsidRDefault="00A43238" w:rsidP="0070242E">
      <w:pPr>
        <w:pStyle w:val="Heading5"/>
      </w:pPr>
      <w:r w:rsidRPr="0035160F">
        <w:t>File</w:t>
      </w:r>
      <w:r w:rsidR="001E6B6C" w:rsidRPr="0035160F">
        <w:t xml:space="preserve"> name can have</w:t>
      </w:r>
    </w:p>
    <w:p w14:paraId="5078396A" w14:textId="77777777" w:rsidR="00021E2A" w:rsidRPr="00203479" w:rsidRDefault="001E6B6C" w:rsidP="00021E2A">
      <w:pPr>
        <w:pStyle w:val="List"/>
        <w:rPr>
          <w:rStyle w:val="BodyTextBold0"/>
        </w:rPr>
      </w:pPr>
      <w:r w:rsidRPr="0035160F">
        <w:t>n</w:t>
      </w:r>
      <w:r w:rsidR="00F152E7">
        <w:t>o</w:t>
      </w:r>
      <w:r w:rsidRPr="0035160F">
        <w:t xml:space="preserve"> more than </w:t>
      </w:r>
      <w:r w:rsidRPr="00312EA0">
        <w:rPr>
          <w:rStyle w:val="ListBold"/>
        </w:rPr>
        <w:t>eight</w:t>
      </w:r>
      <w:r w:rsidR="0041309D" w:rsidRPr="00203479">
        <w:rPr>
          <w:rStyle w:val="BodyTextChar"/>
        </w:rPr>
        <w:t xml:space="preserve"> </w:t>
      </w:r>
      <w:r w:rsidRPr="00203479">
        <w:rPr>
          <w:rStyle w:val="BodyTextBold0"/>
        </w:rPr>
        <w:t>(8) characters</w:t>
      </w:r>
    </w:p>
    <w:p w14:paraId="2F3F8820" w14:textId="77777777" w:rsidR="00021E2A" w:rsidRPr="00203479" w:rsidRDefault="001E6B6C" w:rsidP="00021E2A">
      <w:pPr>
        <w:pStyle w:val="List"/>
        <w:rPr>
          <w:rStyle w:val="BodyTextBold0"/>
        </w:rPr>
      </w:pPr>
      <w:r w:rsidRPr="0035160F">
        <w:t xml:space="preserve">alphabets </w:t>
      </w:r>
      <w:r w:rsidR="0041309D" w:rsidRPr="00203479">
        <w:rPr>
          <w:rStyle w:val="BodyTextBold0"/>
        </w:rPr>
        <w:t>a ... z</w:t>
      </w:r>
    </w:p>
    <w:p w14:paraId="33560DB1" w14:textId="77777777" w:rsidR="00021E2A" w:rsidRPr="00203479" w:rsidRDefault="001E6B6C" w:rsidP="00021E2A">
      <w:pPr>
        <w:pStyle w:val="List"/>
        <w:rPr>
          <w:rStyle w:val="BodyTextBold0"/>
        </w:rPr>
      </w:pPr>
      <w:r w:rsidRPr="0035160F">
        <w:t xml:space="preserve">numbers </w:t>
      </w:r>
      <w:r w:rsidR="0041309D" w:rsidRPr="00203479">
        <w:rPr>
          <w:rStyle w:val="BodyTextBold0"/>
        </w:rPr>
        <w:t>0 ... 9</w:t>
      </w:r>
    </w:p>
    <w:p w14:paraId="0757FF85" w14:textId="77777777" w:rsidR="0041309D" w:rsidRPr="00203479" w:rsidRDefault="001E6B6C" w:rsidP="00021E2A">
      <w:pPr>
        <w:pStyle w:val="List"/>
        <w:rPr>
          <w:rStyle w:val="BodyTextBold0"/>
        </w:rPr>
      </w:pPr>
      <w:proofErr w:type="gramStart"/>
      <w:r w:rsidRPr="0035160F">
        <w:t>special</w:t>
      </w:r>
      <w:proofErr w:type="gramEnd"/>
      <w:r w:rsidRPr="0035160F">
        <w:t xml:space="preserve"> characters </w:t>
      </w:r>
      <w:r w:rsidRPr="00203479">
        <w:rPr>
          <w:rStyle w:val="BodyTextBold0"/>
        </w:rPr>
        <w:t>_, %, &amp; or</w:t>
      </w:r>
      <w:r w:rsidR="0041309D" w:rsidRPr="00203479">
        <w:rPr>
          <w:rStyle w:val="BodyTextBold0"/>
        </w:rPr>
        <w:t xml:space="preserve"> !</w:t>
      </w:r>
    </w:p>
    <w:p w14:paraId="55F237FA" w14:textId="77777777" w:rsidR="0041309D" w:rsidRPr="0035160F" w:rsidRDefault="001E6B6C" w:rsidP="0070242E">
      <w:pPr>
        <w:pStyle w:val="Heading5"/>
      </w:pPr>
      <w:r w:rsidRPr="0035160F">
        <w:t>File name cannot have:</w:t>
      </w:r>
    </w:p>
    <w:p w14:paraId="485A6788" w14:textId="77777777" w:rsidR="00021E2A" w:rsidRPr="00203479" w:rsidRDefault="00F152E7" w:rsidP="00021E2A">
      <w:pPr>
        <w:pStyle w:val="List"/>
        <w:rPr>
          <w:rStyle w:val="BodyTextBold0"/>
        </w:rPr>
      </w:pPr>
      <w:r>
        <w:t>S</w:t>
      </w:r>
      <w:r w:rsidR="001E6B6C" w:rsidRPr="0035160F">
        <w:t>candinavi</w:t>
      </w:r>
      <w:r>
        <w:t>an</w:t>
      </w:r>
      <w:r w:rsidR="001E6B6C" w:rsidRPr="0035160F">
        <w:t xml:space="preserve"> characters</w:t>
      </w:r>
      <w:r w:rsidR="0041309D" w:rsidRPr="00203479">
        <w:rPr>
          <w:rStyle w:val="BodyTextBold0"/>
        </w:rPr>
        <w:t xml:space="preserve"> å, ä</w:t>
      </w:r>
      <w:r w:rsidR="0041309D" w:rsidRPr="0035160F">
        <w:t xml:space="preserve"> </w:t>
      </w:r>
      <w:r w:rsidR="004D2010" w:rsidRPr="0035160F">
        <w:t>and</w:t>
      </w:r>
      <w:r w:rsidR="0041309D" w:rsidRPr="0035160F">
        <w:t xml:space="preserve"> </w:t>
      </w:r>
      <w:r w:rsidR="0041309D" w:rsidRPr="00203479">
        <w:rPr>
          <w:rStyle w:val="BodyTextBold0"/>
        </w:rPr>
        <w:t>ö</w:t>
      </w:r>
    </w:p>
    <w:p w14:paraId="4F42B3F5" w14:textId="77777777" w:rsidR="0041309D" w:rsidRPr="00203479" w:rsidRDefault="001E6B6C" w:rsidP="00021E2A">
      <w:pPr>
        <w:pStyle w:val="List"/>
        <w:rPr>
          <w:rStyle w:val="BodyTextBold0"/>
        </w:rPr>
      </w:pPr>
      <w:proofErr w:type="gramStart"/>
      <w:r w:rsidRPr="0035160F">
        <w:t>other</w:t>
      </w:r>
      <w:proofErr w:type="gramEnd"/>
      <w:r w:rsidRPr="0035160F">
        <w:t xml:space="preserve"> special characters like </w:t>
      </w:r>
      <w:r w:rsidRPr="00312EA0">
        <w:rPr>
          <w:rStyle w:val="ListBold"/>
        </w:rPr>
        <w:t>space</w:t>
      </w:r>
      <w:r w:rsidR="0041309D" w:rsidRPr="00203479">
        <w:rPr>
          <w:rStyle w:val="BodyTextChar"/>
        </w:rPr>
        <w:t xml:space="preserve">, </w:t>
      </w:r>
      <w:r w:rsidR="0041309D" w:rsidRPr="00203479">
        <w:rPr>
          <w:rStyle w:val="BodyTextBold0"/>
        </w:rPr>
        <w:t>- . +</w:t>
      </w:r>
      <w:r w:rsidR="00C211DA" w:rsidRPr="00203479">
        <w:rPr>
          <w:rStyle w:val="BodyTextBold0"/>
        </w:rPr>
        <w:t>,</w:t>
      </w:r>
      <w:r w:rsidR="0041309D" w:rsidRPr="00203479">
        <w:rPr>
          <w:rStyle w:val="BodyTextBold0"/>
        </w:rPr>
        <w:t xml:space="preserve"> </w:t>
      </w:r>
      <w:proofErr w:type="gramStart"/>
      <w:r w:rsidR="0041309D" w:rsidRPr="00203479">
        <w:rPr>
          <w:rStyle w:val="BodyTextBold0"/>
        </w:rPr>
        <w:t>* :</w:t>
      </w:r>
      <w:proofErr w:type="gramEnd"/>
      <w:r w:rsidR="0041309D" w:rsidRPr="00203479">
        <w:rPr>
          <w:rStyle w:val="BodyTextBold0"/>
        </w:rPr>
        <w:t xml:space="preserve"> ; /</w:t>
      </w:r>
      <w:r w:rsidR="00445554" w:rsidRPr="00203479">
        <w:rPr>
          <w:rStyle w:val="BodyTextBold0"/>
        </w:rPr>
        <w:t xml:space="preserve"> |</w:t>
      </w:r>
      <w:r w:rsidR="0041309D" w:rsidRPr="00203479">
        <w:rPr>
          <w:rStyle w:val="BodyTextBold0"/>
        </w:rPr>
        <w:t xml:space="preserve"> </w:t>
      </w:r>
      <w:r w:rsidR="00445554" w:rsidRPr="00203479">
        <w:rPr>
          <w:rStyle w:val="BodyTextBold0"/>
        </w:rPr>
        <w:t xml:space="preserve">\ </w:t>
      </w:r>
      <w:r w:rsidR="0041309D" w:rsidRPr="00203479">
        <w:rPr>
          <w:rStyle w:val="BodyTextBold0"/>
        </w:rPr>
        <w:t>( )</w:t>
      </w:r>
      <w:r w:rsidRPr="00203479">
        <w:rPr>
          <w:rStyle w:val="BodyTextBold0"/>
        </w:rPr>
        <w:t xml:space="preserve"> etc</w:t>
      </w:r>
      <w:r w:rsidRPr="00203479">
        <w:rPr>
          <w:rStyle w:val="BodyTextChar"/>
        </w:rPr>
        <w:t>.</w:t>
      </w:r>
      <w:r w:rsidR="00FC2DEF" w:rsidRPr="0035160F">
        <w:t>.</w:t>
      </w:r>
      <w:r w:rsidR="0041309D" w:rsidRPr="0035160F">
        <w:t>.</w:t>
      </w:r>
    </w:p>
    <w:p w14:paraId="4CFE98E4" w14:textId="77777777" w:rsidR="0041309D" w:rsidRPr="0035160F" w:rsidRDefault="00A43238" w:rsidP="002816B3">
      <w:pPr>
        <w:pStyle w:val="Heading3"/>
        <w:pageBreakBefore/>
        <w:rPr>
          <w:lang w:val="en-US"/>
        </w:rPr>
      </w:pPr>
      <w:bookmarkStart w:id="38" w:name="_Toc62489597"/>
      <w:bookmarkStart w:id="39" w:name="_Toc258003377"/>
      <w:r w:rsidRPr="0035160F">
        <w:rPr>
          <w:lang w:val="en-US"/>
        </w:rPr>
        <w:lastRenderedPageBreak/>
        <w:t>Disk</w:t>
      </w:r>
      <w:bookmarkEnd w:id="38"/>
      <w:r w:rsidR="0045492D" w:rsidRPr="0035160F">
        <w:rPr>
          <w:lang w:val="en-US"/>
        </w:rPr>
        <w:t>ette</w:t>
      </w:r>
      <w:r w:rsidR="00581AB9" w:rsidRPr="0035160F">
        <w:rPr>
          <w:lang w:val="en-US"/>
        </w:rPr>
        <w:t xml:space="preserve"> handling</w:t>
      </w:r>
      <w:bookmarkEnd w:id="39"/>
      <w:r w:rsidR="0002571A" w:rsidRPr="0035160F">
        <w:rPr>
          <w:lang w:val="en-US"/>
        </w:rPr>
        <w:fldChar w:fldCharType="begin"/>
      </w:r>
      <w:r w:rsidR="00D63C76" w:rsidRPr="0035160F">
        <w:rPr>
          <w:lang w:val="en-US"/>
        </w:rPr>
        <w:instrText xml:space="preserve"> XE "</w:instrText>
      </w:r>
      <w:r w:rsidR="003A3130" w:rsidRPr="0035160F">
        <w:rPr>
          <w:lang w:val="en-US"/>
        </w:rPr>
        <w:instrText>Disk</w:instrText>
      </w:r>
      <w:r w:rsidR="00C762E5" w:rsidRPr="0035160F">
        <w:rPr>
          <w:lang w:val="en-US"/>
        </w:rPr>
        <w:instrText>:</w:instrText>
      </w:r>
      <w:r w:rsidR="003A3130" w:rsidRPr="0035160F">
        <w:rPr>
          <w:lang w:val="en-US"/>
        </w:rPr>
        <w:instrText>Handling</w:instrText>
      </w:r>
      <w:r w:rsidR="00D63C76" w:rsidRPr="0035160F">
        <w:rPr>
          <w:lang w:val="en-US"/>
        </w:rPr>
        <w:instrText xml:space="preserve">" </w:instrText>
      </w:r>
      <w:r w:rsidR="0002571A" w:rsidRPr="0035160F">
        <w:rPr>
          <w:lang w:val="en-US"/>
        </w:rPr>
        <w:fldChar w:fldCharType="end"/>
      </w:r>
    </w:p>
    <w:p w14:paraId="5E3C4954" w14:textId="3E7D93AB" w:rsidR="0067089F" w:rsidRPr="0035160F" w:rsidRDefault="0045492D" w:rsidP="00312EA0">
      <w:pPr>
        <w:pStyle w:val="BodyText"/>
      </w:pPr>
      <w:r w:rsidRPr="0035160F">
        <w:rPr>
          <w:noProof/>
        </w:rPr>
        <w:t xml:space="preserve">A diskette is </w:t>
      </w:r>
      <w:r w:rsidR="00F152E7">
        <w:rPr>
          <w:noProof/>
        </w:rPr>
        <w:t xml:space="preserve">a </w:t>
      </w:r>
      <w:r w:rsidRPr="0035160F">
        <w:rPr>
          <w:noProof/>
        </w:rPr>
        <w:t xml:space="preserve">storage medium, where you can save a lot of information. Using diskettes is rather rare nowadays, but is still quite an eligible storage medium. The most common diskette is </w:t>
      </w:r>
      <w:r w:rsidR="00F152E7">
        <w:rPr>
          <w:noProof/>
        </w:rPr>
        <w:t xml:space="preserve">the </w:t>
      </w:r>
      <w:r w:rsidRPr="00312EA0">
        <w:rPr>
          <w:rStyle w:val="BodyTextBold0"/>
        </w:rPr>
        <w:t>3</w:t>
      </w:r>
      <w:proofErr w:type="gramStart"/>
      <w:r w:rsidRPr="00312EA0">
        <w:rPr>
          <w:rStyle w:val="BodyTextBold0"/>
        </w:rPr>
        <w:t>,5</w:t>
      </w:r>
      <w:proofErr w:type="gramEnd"/>
      <w:r w:rsidRPr="0035160F">
        <w:rPr>
          <w:noProof/>
        </w:rPr>
        <w:t xml:space="preserve"> inch </w:t>
      </w:r>
      <w:r w:rsidRPr="00312EA0">
        <w:t>HD</w:t>
      </w:r>
      <w:r w:rsidRPr="0035160F">
        <w:rPr>
          <w:noProof/>
        </w:rPr>
        <w:t xml:space="preserve"> diskette (1,44 MB diskette). With the help of the diskettes you can transfer information from one computer to another and back up files made earlier. If you transfer information to another environment, you have to check  whether there is a diskette drive in the computers in question.</w:t>
      </w:r>
    </w:p>
    <w:p w14:paraId="49D607F0" w14:textId="77777777" w:rsidR="0045492D" w:rsidRPr="0035160F" w:rsidRDefault="00F152E7" w:rsidP="00312EA0">
      <w:pPr>
        <w:pStyle w:val="BodyText"/>
      </w:pPr>
      <w:r>
        <w:t>Y</w:t>
      </w:r>
      <w:r w:rsidR="0045492D" w:rsidRPr="0035160F">
        <w:t>ou should format it</w:t>
      </w:r>
      <w:r>
        <w:t xml:space="preserve"> b</w:t>
      </w:r>
      <w:r w:rsidRPr="0035160F">
        <w:t>efore you start using the diskette</w:t>
      </w:r>
      <w:r w:rsidR="0045492D" w:rsidRPr="0035160F">
        <w:t xml:space="preserve">. Formatting prepares the disk so, that it can receive information. Formatting also </w:t>
      </w:r>
      <w:r w:rsidR="0045492D" w:rsidRPr="00312EA0">
        <w:rPr>
          <w:rStyle w:val="BodyTextBold0"/>
        </w:rPr>
        <w:t>empties</w:t>
      </w:r>
      <w:r w:rsidR="0045492D" w:rsidRPr="0035160F">
        <w:t xml:space="preserve"> the diskette. By forma</w:t>
      </w:r>
      <w:r w:rsidR="0045492D" w:rsidRPr="0035160F">
        <w:t>t</w:t>
      </w:r>
      <w:r w:rsidR="0045492D" w:rsidRPr="0035160F">
        <w:t>ting the diskette you also check its condition. If the formatting succeeds, you can use the diskette safely. Remember that you can store information on a disk only for a li</w:t>
      </w:r>
      <w:r w:rsidR="0045492D" w:rsidRPr="0035160F">
        <w:t>m</w:t>
      </w:r>
      <w:r w:rsidR="0045492D" w:rsidRPr="0035160F">
        <w:t>ited period of time. That time varies from 3 to 15 years depending on the diskette and the storage conditions of the diskette.</w:t>
      </w:r>
    </w:p>
    <w:p w14:paraId="32FB55A9" w14:textId="77777777" w:rsidR="0014576C" w:rsidRPr="0035160F" w:rsidRDefault="0045492D" w:rsidP="00312EA0">
      <w:pPr>
        <w:pStyle w:val="BodyText"/>
      </w:pPr>
      <w:r w:rsidRPr="0035160F">
        <w:t xml:space="preserve">You can format </w:t>
      </w:r>
      <w:r w:rsidR="00F152E7">
        <w:t xml:space="preserve">the diskette </w:t>
      </w:r>
      <w:r w:rsidRPr="0035160F">
        <w:t xml:space="preserve">by clicking </w:t>
      </w:r>
      <w:r w:rsidRPr="00312EA0">
        <w:rPr>
          <w:rStyle w:val="BodyTextBold0"/>
        </w:rPr>
        <w:t>Floppy Disk Drive</w:t>
      </w:r>
      <w:r w:rsidRPr="0035160F">
        <w:t xml:space="preserve"> icon in the directory structure with the right mouse button. Some other drive must then be active. Choose </w:t>
      </w:r>
      <w:r w:rsidRPr="00312EA0">
        <w:t>Format</w:t>
      </w:r>
      <w:r w:rsidRPr="0035160F">
        <w:t xml:space="preserve"> command on the context menu. Make the settings you want in the appearing dialog box and click</w:t>
      </w:r>
      <w:r w:rsidRPr="00312EA0">
        <w:t xml:space="preserve"> Start</w:t>
      </w:r>
      <w:r w:rsidRPr="0035160F">
        <w:t>.</w:t>
      </w:r>
    </w:p>
    <w:p w14:paraId="6F11F534" w14:textId="77777777" w:rsidR="0041309D" w:rsidRPr="0035160F" w:rsidRDefault="00802F55" w:rsidP="00445554">
      <w:pPr>
        <w:pStyle w:val="Heading3"/>
        <w:pageBreakBefore/>
        <w:rPr>
          <w:lang w:val="en-US"/>
        </w:rPr>
      </w:pPr>
      <w:bookmarkStart w:id="40" w:name="_Toc258003378"/>
      <w:bookmarkStart w:id="41" w:name="_Toc62489598"/>
      <w:r w:rsidRPr="0035160F">
        <w:rPr>
          <w:lang w:val="en-US"/>
        </w:rPr>
        <w:lastRenderedPageBreak/>
        <w:t xml:space="preserve">Creating </w:t>
      </w:r>
      <w:r w:rsidR="00F152E7">
        <w:rPr>
          <w:lang w:val="en-US"/>
        </w:rPr>
        <w:t xml:space="preserve">a </w:t>
      </w:r>
      <w:r w:rsidRPr="0035160F">
        <w:rPr>
          <w:lang w:val="en-US"/>
        </w:rPr>
        <w:t>new folder</w:t>
      </w:r>
      <w:bookmarkEnd w:id="40"/>
      <w:r w:rsidRPr="0035160F">
        <w:rPr>
          <w:lang w:val="en-US"/>
        </w:rPr>
        <w:t xml:space="preserve"> </w:t>
      </w:r>
      <w:bookmarkEnd w:id="41"/>
      <w:r w:rsidR="0002571A" w:rsidRPr="0035160F">
        <w:rPr>
          <w:lang w:val="en-US"/>
        </w:rPr>
        <w:fldChar w:fldCharType="begin"/>
      </w:r>
      <w:r w:rsidR="00D63C76" w:rsidRPr="0035160F">
        <w:rPr>
          <w:lang w:val="en-US"/>
        </w:rPr>
        <w:instrText xml:space="preserve"> XE "</w:instrText>
      </w:r>
      <w:r w:rsidR="001470C0" w:rsidRPr="0035160F">
        <w:rPr>
          <w:lang w:val="en-US"/>
        </w:rPr>
        <w:instrText>Folders</w:instrText>
      </w:r>
      <w:r w:rsidR="00D63C76" w:rsidRPr="0035160F">
        <w:rPr>
          <w:lang w:val="en-US"/>
        </w:rPr>
        <w:instrText>:</w:instrText>
      </w:r>
      <w:r w:rsidR="001470C0" w:rsidRPr="0035160F">
        <w:rPr>
          <w:lang w:val="en-US"/>
        </w:rPr>
        <w:instrText>Creating new folder</w:instrText>
      </w:r>
      <w:r w:rsidR="00D63C76" w:rsidRPr="0035160F">
        <w:rPr>
          <w:lang w:val="en-US"/>
        </w:rPr>
        <w:instrText xml:space="preserve">" </w:instrText>
      </w:r>
      <w:r w:rsidR="0002571A" w:rsidRPr="0035160F">
        <w:rPr>
          <w:lang w:val="en-US"/>
        </w:rPr>
        <w:fldChar w:fldCharType="end"/>
      </w:r>
    </w:p>
    <w:p w14:paraId="1EF8D0AA" w14:textId="77777777" w:rsidR="001470C0" w:rsidRPr="0035160F" w:rsidRDefault="00F152E7" w:rsidP="00A70206">
      <w:pPr>
        <w:pStyle w:val="BodyText"/>
      </w:pPr>
      <w:r>
        <w:t>You should create an organized tree structure on the hard disk where all your pr</w:t>
      </w:r>
      <w:r>
        <w:t>o</w:t>
      </w:r>
      <w:r>
        <w:t>grams and files are in their respective folders.</w:t>
      </w:r>
      <w:r w:rsidR="00802F55" w:rsidRPr="0035160F">
        <w:t xml:space="preserve"> It is useful to create a folder f</w:t>
      </w:r>
      <w:r w:rsidR="001470C0" w:rsidRPr="0035160F">
        <w:t xml:space="preserve">or the memory stick and CD </w:t>
      </w:r>
      <w:r w:rsidR="0045492D" w:rsidRPr="0035160F">
        <w:t>disk;</w:t>
      </w:r>
      <w:r w:rsidR="00802F55" w:rsidRPr="0035160F">
        <w:t xml:space="preserve"> otherwise it is hard to find the informa</w:t>
      </w:r>
      <w:r w:rsidR="001470C0" w:rsidRPr="0035160F">
        <w:t>tion.</w:t>
      </w:r>
    </w:p>
    <w:p w14:paraId="4A69DE80" w14:textId="77777777" w:rsidR="0041309D" w:rsidRPr="0035160F" w:rsidRDefault="00F152E7" w:rsidP="00312EA0">
      <w:pPr>
        <w:pStyle w:val="BodyText"/>
      </w:pPr>
      <w:r>
        <w:t xml:space="preserve">You can create a new folder under the selected folder by selecting the </w:t>
      </w:r>
      <w:r w:rsidR="0045492D" w:rsidRPr="00312EA0">
        <w:rPr>
          <w:rStyle w:val="BodyTextBold0"/>
        </w:rPr>
        <w:t>Folder</w:t>
      </w:r>
      <w:r w:rsidR="0045492D" w:rsidRPr="0035160F">
        <w:t xml:space="preserve"> co</w:t>
      </w:r>
      <w:r w:rsidR="0045492D" w:rsidRPr="0035160F">
        <w:t>m</w:t>
      </w:r>
      <w:r w:rsidR="0045492D" w:rsidRPr="0035160F">
        <w:t>mand</w:t>
      </w:r>
      <w:r>
        <w:t xml:space="preserve"> on the </w:t>
      </w:r>
      <w:proofErr w:type="gramStart"/>
      <w:r w:rsidRPr="00312EA0">
        <w:t>New</w:t>
      </w:r>
      <w:proofErr w:type="gramEnd"/>
      <w:r>
        <w:t xml:space="preserve"> submenu on the context menu</w:t>
      </w:r>
      <w:r w:rsidR="0045492D" w:rsidRPr="0035160F">
        <w:t xml:space="preserve">. </w:t>
      </w:r>
      <w:r w:rsidR="008A57BF" w:rsidRPr="0035160F">
        <w:t>You should give the folder a d</w:t>
      </w:r>
      <w:r w:rsidR="008A57BF" w:rsidRPr="0035160F">
        <w:t>e</w:t>
      </w:r>
      <w:r w:rsidR="008A57BF" w:rsidRPr="0035160F">
        <w:t xml:space="preserve">scriptive name and accept it by </w:t>
      </w:r>
      <w:r w:rsidR="00C10B6A" w:rsidRPr="0035160F">
        <w:t>press</w:t>
      </w:r>
      <w:r w:rsidR="008A57BF" w:rsidRPr="0035160F">
        <w:t>ing</w:t>
      </w:r>
      <w:r>
        <w:t xml:space="preserve"> the</w:t>
      </w:r>
      <w:r w:rsidR="008A57BF" w:rsidRPr="0035160F">
        <w:t xml:space="preserve"> </w:t>
      </w:r>
      <w:r w:rsidR="0041309D" w:rsidRPr="00203479">
        <w:rPr>
          <w:rStyle w:val="BodyTextBold0"/>
        </w:rPr>
        <w:t>Enter</w:t>
      </w:r>
      <w:r w:rsidR="008A57BF" w:rsidRPr="0035160F">
        <w:t xml:space="preserve"> </w:t>
      </w:r>
      <w:r w:rsidR="00C95FB6" w:rsidRPr="0035160F">
        <w:t xml:space="preserve">key </w:t>
      </w:r>
      <w:r w:rsidR="008A57BF" w:rsidRPr="0035160F">
        <w:t>on the keyboard.</w:t>
      </w:r>
    </w:p>
    <w:p w14:paraId="5A89BF0C" w14:textId="77777777" w:rsidR="004552BC" w:rsidRPr="0035160F" w:rsidRDefault="00BD3712" w:rsidP="0089568F">
      <w:pPr>
        <w:pStyle w:val="Heading4"/>
      </w:pPr>
      <w:bookmarkStart w:id="42" w:name="_Toc62489599"/>
      <w:r w:rsidRPr="0035160F">
        <w:t>Selecting files and folders</w:t>
      </w:r>
      <w:r w:rsidR="0002571A" w:rsidRPr="0035160F">
        <w:fldChar w:fldCharType="begin"/>
      </w:r>
      <w:r w:rsidR="006617DC" w:rsidRPr="0035160F">
        <w:instrText xml:space="preserve"> XE "</w:instrText>
      </w:r>
      <w:r w:rsidR="001470C0" w:rsidRPr="0035160F">
        <w:instrText>Selecting</w:instrText>
      </w:r>
      <w:r w:rsidR="006617DC" w:rsidRPr="0035160F">
        <w:instrText xml:space="preserve">" </w:instrText>
      </w:r>
      <w:r w:rsidR="0002571A" w:rsidRPr="0035160F">
        <w:fldChar w:fldCharType="end"/>
      </w:r>
    </w:p>
    <w:p w14:paraId="7173146F" w14:textId="77777777" w:rsidR="008A57BF" w:rsidRPr="0035160F" w:rsidRDefault="008A57BF" w:rsidP="00A70206">
      <w:pPr>
        <w:pStyle w:val="BodyText"/>
      </w:pPr>
      <w:r w:rsidRPr="0035160F">
        <w:t xml:space="preserve">Files </w:t>
      </w:r>
      <w:r w:rsidR="00BB7B09" w:rsidRPr="0035160F">
        <w:t>and folders can be selected</w:t>
      </w:r>
      <w:r w:rsidR="0002571A" w:rsidRPr="0035160F">
        <w:fldChar w:fldCharType="begin"/>
      </w:r>
      <w:r w:rsidR="00BD3712" w:rsidRPr="0035160F">
        <w:instrText xml:space="preserve"> XE "Selecting files" </w:instrText>
      </w:r>
      <w:r w:rsidR="0002571A" w:rsidRPr="0035160F">
        <w:fldChar w:fldCharType="end"/>
      </w:r>
      <w:r w:rsidR="00BB7B09" w:rsidRPr="0035160F">
        <w:t xml:space="preserve"> by</w:t>
      </w:r>
      <w:r w:rsidRPr="0035160F">
        <w:t xml:space="preserve"> clicking the mouse.</w:t>
      </w:r>
    </w:p>
    <w:p w14:paraId="66E3E7CC" w14:textId="77777777" w:rsidR="00C211DA" w:rsidRPr="0035160F" w:rsidRDefault="008A57BF" w:rsidP="00312EA0">
      <w:pPr>
        <w:pStyle w:val="BodyText"/>
      </w:pPr>
      <w:r w:rsidRPr="0035160F">
        <w:t xml:space="preserve">Several files and folders can be selected one by one by keeping the </w:t>
      </w:r>
      <w:r w:rsidRPr="00312EA0">
        <w:rPr>
          <w:rStyle w:val="BodyTextBold0"/>
        </w:rPr>
        <w:t>Ctrl</w:t>
      </w:r>
      <w:r w:rsidRPr="0035160F">
        <w:t xml:space="preserve"> </w:t>
      </w:r>
      <w:r w:rsidR="00C10B6A" w:rsidRPr="0035160F">
        <w:t>key</w:t>
      </w:r>
      <w:r w:rsidRPr="0035160F">
        <w:t xml:space="preserve"> down and clicking the file icons in the window. Several files can</w:t>
      </w:r>
      <w:r w:rsidR="001470C0" w:rsidRPr="0035160F">
        <w:t xml:space="preserve"> also be selected by drawing a </w:t>
      </w:r>
      <w:r w:rsidRPr="0035160F">
        <w:t>frame around the files and folders</w:t>
      </w:r>
      <w:r w:rsidR="00C211DA" w:rsidRPr="0035160F">
        <w:t>.</w:t>
      </w:r>
    </w:p>
    <w:p w14:paraId="50407884" w14:textId="478E7078" w:rsidR="004552BC" w:rsidRPr="0035160F" w:rsidRDefault="008A57BF" w:rsidP="00A70206">
      <w:pPr>
        <w:pStyle w:val="BodyText"/>
      </w:pPr>
      <w:r w:rsidRPr="0035160F">
        <w:t xml:space="preserve">All the open files can be selected at once by </w:t>
      </w:r>
      <w:r w:rsidR="00FC2DEF" w:rsidRPr="0035160F">
        <w:t>press</w:t>
      </w:r>
      <w:r w:rsidRPr="0035160F">
        <w:t>ing</w:t>
      </w:r>
      <w:r w:rsidR="00F152E7">
        <w:t xml:space="preserve"> the</w:t>
      </w:r>
      <w:r w:rsidRPr="0035160F">
        <w:t xml:space="preserve"> </w:t>
      </w:r>
      <w:r w:rsidR="004552BC" w:rsidRPr="00203479">
        <w:rPr>
          <w:rStyle w:val="BodyTextBold0"/>
        </w:rPr>
        <w:t xml:space="preserve">Ctrl + A </w:t>
      </w:r>
      <w:r w:rsidRPr="0035160F">
        <w:t>key combination on the keyboard.</w:t>
      </w:r>
    </w:p>
    <w:p w14:paraId="545C4003" w14:textId="77777777" w:rsidR="0041309D" w:rsidRPr="0035160F" w:rsidRDefault="008A57BF" w:rsidP="001C1A57">
      <w:pPr>
        <w:pStyle w:val="Heading3"/>
        <w:rPr>
          <w:lang w:val="en-US"/>
        </w:rPr>
      </w:pPr>
      <w:bookmarkStart w:id="43" w:name="_Toc258003379"/>
      <w:bookmarkStart w:id="44" w:name="FileCopying"/>
      <w:r w:rsidRPr="0035160F">
        <w:rPr>
          <w:lang w:val="en-US"/>
        </w:rPr>
        <w:t>Copying files</w:t>
      </w:r>
      <w:bookmarkEnd w:id="42"/>
      <w:r w:rsidR="00477B82" w:rsidRPr="0035160F">
        <w:rPr>
          <w:lang w:val="en-US"/>
        </w:rPr>
        <w:t xml:space="preserve"> (Ctrl + c)</w:t>
      </w:r>
      <w:bookmarkEnd w:id="43"/>
      <w:r w:rsidR="00BD3712" w:rsidRPr="00312EA0">
        <w:rPr>
          <w:lang w:val="en-US"/>
        </w:rPr>
        <w:t xml:space="preserve"> </w:t>
      </w:r>
      <w:r w:rsidR="0002571A" w:rsidRPr="0035160F">
        <w:rPr>
          <w:lang w:val="en-US"/>
        </w:rPr>
        <w:fldChar w:fldCharType="begin"/>
      </w:r>
      <w:r w:rsidR="00BD3712" w:rsidRPr="0035160F">
        <w:rPr>
          <w:lang w:val="en-US"/>
        </w:rPr>
        <w:instrText xml:space="preserve"> XE "Copying files" </w:instrText>
      </w:r>
      <w:r w:rsidR="0002571A" w:rsidRPr="0035160F">
        <w:rPr>
          <w:lang w:val="en-US"/>
        </w:rPr>
        <w:fldChar w:fldCharType="end"/>
      </w:r>
    </w:p>
    <w:bookmarkEnd w:id="44"/>
    <w:p w14:paraId="721087AE" w14:textId="77777777" w:rsidR="002816B3" w:rsidRPr="0035160F" w:rsidRDefault="008A57BF" w:rsidP="00312EA0">
      <w:pPr>
        <w:pStyle w:val="BodyText"/>
      </w:pPr>
      <w:r w:rsidRPr="0035160F">
        <w:t xml:space="preserve">Information is expensive, not </w:t>
      </w:r>
      <w:r w:rsidR="00F152E7">
        <w:t>computer</w:t>
      </w:r>
      <w:r w:rsidRPr="0035160F">
        <w:t>. Files and folders can be copied to ensure the</w:t>
      </w:r>
      <w:r w:rsidR="000133CC" w:rsidRPr="0035160F">
        <w:t xml:space="preserve"> </w:t>
      </w:r>
      <w:r w:rsidR="000133CC" w:rsidRPr="00312EA0">
        <w:rPr>
          <w:rStyle w:val="BodyTextBold0"/>
        </w:rPr>
        <w:t>back</w:t>
      </w:r>
      <w:r w:rsidR="000A2140" w:rsidRPr="00312EA0">
        <w:rPr>
          <w:rStyle w:val="BodyTextBold0"/>
        </w:rPr>
        <w:t xml:space="preserve"> </w:t>
      </w:r>
      <w:r w:rsidR="000133CC" w:rsidRPr="00312EA0">
        <w:rPr>
          <w:rStyle w:val="BodyTextBold0"/>
        </w:rPr>
        <w:t>up.</w:t>
      </w:r>
      <w:r w:rsidRPr="0035160F">
        <w:t xml:space="preserve"> </w:t>
      </w:r>
      <w:r w:rsidR="000133CC" w:rsidRPr="0035160F">
        <w:t>When you store the information you have created in two places, losing the other</w:t>
      </w:r>
      <w:r w:rsidR="003B414C" w:rsidRPr="0035160F">
        <w:t xml:space="preserve"> one</w:t>
      </w:r>
      <w:r w:rsidR="000133CC" w:rsidRPr="0035160F">
        <w:t xml:space="preserve"> will not be dangerous or expensive.</w:t>
      </w:r>
    </w:p>
    <w:p w14:paraId="7F32212F" w14:textId="77777777" w:rsidR="003B414C" w:rsidRPr="0035160F" w:rsidRDefault="003B414C" w:rsidP="00A70206">
      <w:pPr>
        <w:pStyle w:val="BodyText"/>
      </w:pPr>
      <w:r w:rsidRPr="0035160F">
        <w:t xml:space="preserve">Copy the files and folders into the disk or memory stick. You can copy files also into CD or DVD disks, if your </w:t>
      </w:r>
      <w:r w:rsidR="004D2010" w:rsidRPr="0035160F">
        <w:t>computer</w:t>
      </w:r>
      <w:r w:rsidRPr="0035160F">
        <w:t xml:space="preserve"> has </w:t>
      </w:r>
      <w:r w:rsidR="004D2010" w:rsidRPr="0035160F">
        <w:t>a burning</w:t>
      </w:r>
      <w:r w:rsidR="00080028" w:rsidRPr="0035160F">
        <w:t xml:space="preserve"> drive</w:t>
      </w:r>
      <w:r w:rsidRPr="0035160F">
        <w:t xml:space="preserve">. With these storage media you can easily carry information with you. It is necessary when you want to work on two different computers, for example at work and at home. Be careful when carrying these media with you, so that they are not lost and the information </w:t>
      </w:r>
      <w:r w:rsidR="0035160F">
        <w:t>doesn’t</w:t>
      </w:r>
      <w:r w:rsidRPr="0035160F">
        <w:t xml:space="preserve"> fall into </w:t>
      </w:r>
      <w:r w:rsidR="00B50591" w:rsidRPr="0035160F">
        <w:t xml:space="preserve">the </w:t>
      </w:r>
      <w:r w:rsidRPr="0035160F">
        <w:t>wrong hands.</w:t>
      </w:r>
    </w:p>
    <w:p w14:paraId="412FF565" w14:textId="02E3B266" w:rsidR="00080028" w:rsidRPr="00312EA0" w:rsidRDefault="00080028" w:rsidP="00312EA0">
      <w:pPr>
        <w:pStyle w:val="BodyText"/>
      </w:pPr>
      <w:r w:rsidRPr="0035160F">
        <w:t>You ca</w:t>
      </w:r>
      <w:r w:rsidR="00B50591" w:rsidRPr="0035160F">
        <w:t xml:space="preserve">n copy files and folders in </w:t>
      </w:r>
      <w:r w:rsidR="00F152E7">
        <w:t xml:space="preserve">the </w:t>
      </w:r>
      <w:r w:rsidR="004D2010" w:rsidRPr="0035160F">
        <w:t>Explorer</w:t>
      </w:r>
      <w:r w:rsidRPr="0035160F">
        <w:t xml:space="preserve"> file window. Select one or more files or folder</w:t>
      </w:r>
      <w:r w:rsidR="00B50591" w:rsidRPr="0035160F">
        <w:t>s</w:t>
      </w:r>
      <w:r w:rsidRPr="0035160F">
        <w:t>. Click</w:t>
      </w:r>
      <w:r w:rsidR="00F152E7">
        <w:t xml:space="preserve"> first on the</w:t>
      </w:r>
      <w:r w:rsidRPr="0035160F">
        <w:t xml:space="preserve"> </w:t>
      </w:r>
      <w:r w:rsidR="00B50591" w:rsidRPr="00203479">
        <w:rPr>
          <w:rStyle w:val="BodyTextBold0"/>
        </w:rPr>
        <w:t xml:space="preserve">Edit </w:t>
      </w:r>
      <w:r w:rsidR="00B50591" w:rsidRPr="00203479">
        <w:t xml:space="preserve">menu and then </w:t>
      </w:r>
      <w:r w:rsidR="00F152E7" w:rsidRPr="00203479">
        <w:t xml:space="preserve">the </w:t>
      </w:r>
      <w:r w:rsidRPr="00203479">
        <w:rPr>
          <w:rStyle w:val="BodyTextBold0"/>
        </w:rPr>
        <w:t xml:space="preserve">Copy </w:t>
      </w:r>
      <w:r w:rsidRPr="00203479">
        <w:t xml:space="preserve">command or </w:t>
      </w:r>
      <w:r w:rsidR="00F152E7" w:rsidRPr="00203479">
        <w:t xml:space="preserve">press the </w:t>
      </w:r>
      <w:r w:rsidRPr="00203479">
        <w:t xml:space="preserve">keyboard shortcut </w:t>
      </w:r>
      <w:r w:rsidR="00477B82" w:rsidRPr="00203479">
        <w:rPr>
          <w:rStyle w:val="BodyTextBold0"/>
        </w:rPr>
        <w:t>Ctrl + c</w:t>
      </w:r>
      <w:r w:rsidR="00F152E7">
        <w:t>.</w:t>
      </w:r>
      <w:r w:rsidR="00D338D4" w:rsidRPr="0035160F">
        <w:t xml:space="preserve"> </w:t>
      </w:r>
      <w:proofErr w:type="gramStart"/>
      <w:r w:rsidRPr="0035160F">
        <w:t>Open</w:t>
      </w:r>
      <w:proofErr w:type="gramEnd"/>
      <w:r w:rsidR="001470C0" w:rsidRPr="0035160F">
        <w:t xml:space="preserve"> </w:t>
      </w:r>
      <w:r w:rsidRPr="0035160F">
        <w:t xml:space="preserve">the folder, in which you want to copy the files and folders. Click </w:t>
      </w:r>
      <w:r w:rsidRPr="00312EA0">
        <w:rPr>
          <w:rStyle w:val="BodyTextBold0"/>
        </w:rPr>
        <w:t>Paste</w:t>
      </w:r>
      <w:r w:rsidRPr="0035160F">
        <w:t xml:space="preserve"> command in the </w:t>
      </w:r>
      <w:r w:rsidRPr="00312EA0">
        <w:t>Edit</w:t>
      </w:r>
      <w:r w:rsidRPr="0035160F">
        <w:t xml:space="preserve"> menu or keyboard shortcut </w:t>
      </w:r>
      <w:r w:rsidRPr="00203479">
        <w:rPr>
          <w:rStyle w:val="BodyTextBold0"/>
        </w:rPr>
        <w:t>Ctrl +v. Cop</w:t>
      </w:r>
      <w:r w:rsidRPr="00203479">
        <w:rPr>
          <w:rStyle w:val="BodyTextBold0"/>
        </w:rPr>
        <w:t>y</w:t>
      </w:r>
      <w:r w:rsidRPr="00203479">
        <w:rPr>
          <w:rStyle w:val="BodyTextBold0"/>
        </w:rPr>
        <w:t xml:space="preserve">ing </w:t>
      </w:r>
      <w:r w:rsidRPr="00203479">
        <w:t>files means</w:t>
      </w:r>
      <w:r w:rsidRPr="00203479">
        <w:rPr>
          <w:rStyle w:val="BodyTextBold0"/>
        </w:rPr>
        <w:t xml:space="preserve"> multiplying </w:t>
      </w:r>
      <w:r w:rsidRPr="00203479">
        <w:t>the information.</w:t>
      </w:r>
    </w:p>
    <w:p w14:paraId="67E5FE21" w14:textId="58BA6C90" w:rsidR="0041309D" w:rsidRPr="0035160F" w:rsidRDefault="009603C7" w:rsidP="00312EA0">
      <w:pPr>
        <w:pStyle w:val="BodyText"/>
      </w:pPr>
      <w:r w:rsidRPr="0035160F">
        <w:t xml:space="preserve">Copying can also be made using the mouse. You can </w:t>
      </w:r>
      <w:r w:rsidRPr="00312EA0">
        <w:rPr>
          <w:rStyle w:val="BodyTextBold0"/>
        </w:rPr>
        <w:t>drag</w:t>
      </w:r>
      <w:r w:rsidRPr="0035160F">
        <w:t xml:space="preserve"> the files and folders </w:t>
      </w:r>
      <w:r w:rsidR="00F152E7">
        <w:t xml:space="preserve">to the desired folder pressing and holding down the </w:t>
      </w:r>
      <w:r w:rsidRPr="00312EA0">
        <w:t>Ctr</w:t>
      </w:r>
      <w:r w:rsidR="00B50591" w:rsidRPr="00312EA0">
        <w:t>l</w:t>
      </w:r>
      <w:r w:rsidRPr="00312EA0">
        <w:t xml:space="preserve"> </w:t>
      </w:r>
      <w:r w:rsidR="00C10B6A" w:rsidRPr="0035160F">
        <w:t>key</w:t>
      </w:r>
      <w:r w:rsidRPr="0035160F">
        <w:t>. In the bottom right hand co</w:t>
      </w:r>
      <w:r w:rsidRPr="0035160F">
        <w:t>r</w:t>
      </w:r>
      <w:r w:rsidRPr="0035160F">
        <w:t>ner of the icon, that you are dragging, there is a plus character showing that you are copying.</w:t>
      </w:r>
    </w:p>
    <w:p w14:paraId="7D531B0A" w14:textId="77777777" w:rsidR="0041309D" w:rsidRPr="0035160F" w:rsidRDefault="00685A98" w:rsidP="0041309D">
      <w:pPr>
        <w:pStyle w:val="Heading3"/>
        <w:pageBreakBefore/>
        <w:rPr>
          <w:lang w:val="en-US"/>
        </w:rPr>
      </w:pPr>
      <w:bookmarkStart w:id="45" w:name="_Toc258003380"/>
      <w:r w:rsidRPr="0035160F">
        <w:rPr>
          <w:lang w:val="en-US"/>
        </w:rPr>
        <w:lastRenderedPageBreak/>
        <w:t>Moving files</w:t>
      </w:r>
      <w:r w:rsidR="00477B82" w:rsidRPr="0035160F">
        <w:rPr>
          <w:lang w:val="en-US"/>
        </w:rPr>
        <w:t xml:space="preserve"> (Ctrl + x)</w:t>
      </w:r>
      <w:bookmarkEnd w:id="45"/>
      <w:r w:rsidR="0002571A" w:rsidRPr="0035160F">
        <w:rPr>
          <w:lang w:val="en-US"/>
        </w:rPr>
        <w:fldChar w:fldCharType="begin"/>
      </w:r>
      <w:r w:rsidR="00BD3712" w:rsidRPr="0035160F">
        <w:rPr>
          <w:lang w:val="en-US"/>
        </w:rPr>
        <w:instrText xml:space="preserve"> XE "Moving files" </w:instrText>
      </w:r>
      <w:r w:rsidR="0002571A" w:rsidRPr="0035160F">
        <w:rPr>
          <w:lang w:val="en-US"/>
        </w:rPr>
        <w:fldChar w:fldCharType="end"/>
      </w:r>
    </w:p>
    <w:p w14:paraId="784153C7" w14:textId="77777777" w:rsidR="00FC2DEF" w:rsidRPr="0035160F" w:rsidRDefault="002629C5" w:rsidP="00A70206">
      <w:pPr>
        <w:pStyle w:val="BodyText"/>
      </w:pPr>
      <w:r>
        <w:rPr>
          <w:noProof/>
          <w:lang w:val="fi-FI"/>
        </w:rPr>
        <w:drawing>
          <wp:anchor distT="0" distB="0" distL="114300" distR="114300" simplePos="0" relativeHeight="251550720" behindDoc="0" locked="0" layoutInCell="1" allowOverlap="1" wp14:editId="23208662">
            <wp:simplePos x="0" y="0"/>
            <wp:positionH relativeFrom="column">
              <wp:posOffset>917575</wp:posOffset>
            </wp:positionH>
            <wp:positionV relativeFrom="paragraph">
              <wp:posOffset>532765</wp:posOffset>
            </wp:positionV>
            <wp:extent cx="160655" cy="239395"/>
            <wp:effectExtent l="19050" t="0" r="0" b="0"/>
            <wp:wrapNone/>
            <wp:docPr id="2114" name="Kuva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763"/>
                    <pic:cNvPicPr>
                      <a:picLocks noChangeAspect="1" noChangeArrowheads="1"/>
                    </pic:cNvPicPr>
                  </pic:nvPicPr>
                  <pic:blipFill>
                    <a:blip r:embed="rId15" cstate="screen"/>
                    <a:srcRect/>
                    <a:stretch>
                      <a:fillRect/>
                    </a:stretch>
                  </pic:blipFill>
                  <pic:spPr bwMode="auto">
                    <a:xfrm>
                      <a:off x="0" y="0"/>
                      <a:ext cx="160655" cy="239395"/>
                    </a:xfrm>
                    <a:prstGeom prst="rect">
                      <a:avLst/>
                    </a:prstGeom>
                    <a:noFill/>
                    <a:ln w="9525">
                      <a:noFill/>
                      <a:miter lim="800000"/>
                      <a:headEnd/>
                      <a:tailEnd/>
                    </a:ln>
                  </pic:spPr>
                </pic:pic>
              </a:graphicData>
            </a:graphic>
          </wp:anchor>
        </w:drawing>
      </w:r>
      <w:r w:rsidR="00685A98" w:rsidRPr="0035160F">
        <w:t>Y</w:t>
      </w:r>
      <w:r w:rsidR="00401E57" w:rsidRPr="0035160F">
        <w:t>ou should move your files to</w:t>
      </w:r>
      <w:r w:rsidR="002E6E20" w:rsidRPr="0035160F">
        <w:t xml:space="preserve"> logical locations</w:t>
      </w:r>
      <w:r w:rsidR="004D2010" w:rsidRPr="0035160F">
        <w:t>. When</w:t>
      </w:r>
      <w:r w:rsidR="00685A98" w:rsidRPr="0035160F">
        <w:t xml:space="preserve"> you fi</w:t>
      </w:r>
      <w:r w:rsidR="008E694C" w:rsidRPr="0035160F">
        <w:t xml:space="preserve">les are located in the folders </w:t>
      </w:r>
      <w:r w:rsidR="00401E57" w:rsidRPr="0035160F">
        <w:t>according to the subjects, you can easily find the information you need by browsing the directory struc</w:t>
      </w:r>
      <w:r w:rsidR="002E6E20" w:rsidRPr="0035160F">
        <w:t>ture.</w:t>
      </w:r>
    </w:p>
    <w:p w14:paraId="7D37F0F3" w14:textId="77777777" w:rsidR="00C211DA" w:rsidRPr="0035160F" w:rsidRDefault="00401E57" w:rsidP="00312EA0">
      <w:pPr>
        <w:pStyle w:val="BodyText"/>
      </w:pPr>
      <w:r w:rsidRPr="0035160F">
        <w:t>When you move a file to a disk</w:t>
      </w:r>
      <w:r w:rsidR="002E6E20" w:rsidRPr="0035160F">
        <w:t xml:space="preserve"> or a memory stick, it is easy</w:t>
      </w:r>
      <w:r w:rsidRPr="0035160F">
        <w:t xml:space="preserve"> to take along</w:t>
      </w:r>
      <w:r w:rsidR="002E6E20" w:rsidRPr="0035160F">
        <w:t xml:space="preserve"> with you</w:t>
      </w:r>
      <w:r w:rsidRPr="0035160F">
        <w:t>. After this</w:t>
      </w:r>
      <w:r w:rsidR="00357499">
        <w:t>,</w:t>
      </w:r>
      <w:r w:rsidRPr="0035160F">
        <w:t xml:space="preserve"> the file </w:t>
      </w:r>
      <w:r w:rsidR="0035160F" w:rsidRPr="00312EA0">
        <w:rPr>
          <w:rStyle w:val="BodyTextBold0"/>
        </w:rPr>
        <w:t>doesn’t</w:t>
      </w:r>
      <w:r w:rsidRPr="00312EA0">
        <w:rPr>
          <w:rStyle w:val="BodyTextBold0"/>
        </w:rPr>
        <w:t xml:space="preserve"> exist</w:t>
      </w:r>
      <w:r w:rsidR="00BD3712" w:rsidRPr="0035160F">
        <w:t xml:space="preserve"> in your hard </w:t>
      </w:r>
      <w:r w:rsidRPr="0035160F">
        <w:t>disk any more</w:t>
      </w:r>
      <w:r w:rsidR="00C211DA" w:rsidRPr="0035160F">
        <w:t>.</w:t>
      </w:r>
    </w:p>
    <w:p w14:paraId="66239DA0" w14:textId="61643D47" w:rsidR="00C211DA" w:rsidRPr="0035160F" w:rsidRDefault="00401E57" w:rsidP="00312EA0">
      <w:pPr>
        <w:pStyle w:val="BodyText"/>
      </w:pPr>
      <w:r w:rsidRPr="0035160F">
        <w:t>When moving the files and folders from the opened folder</w:t>
      </w:r>
      <w:r w:rsidR="00357499">
        <w:t>,</w:t>
      </w:r>
      <w:r w:rsidRPr="0035160F">
        <w:t xml:space="preserve"> select one or more files or folders. Select </w:t>
      </w:r>
      <w:r w:rsidR="00F152E7">
        <w:t xml:space="preserve">the </w:t>
      </w:r>
      <w:r w:rsidRPr="00312EA0">
        <w:rPr>
          <w:rStyle w:val="BodyTextBold0"/>
        </w:rPr>
        <w:t>Cut</w:t>
      </w:r>
      <w:r w:rsidRPr="0035160F">
        <w:t xml:space="preserve"> command </w:t>
      </w:r>
      <w:r w:rsidR="00F152E7">
        <w:t xml:space="preserve">on the </w:t>
      </w:r>
      <w:r w:rsidR="00F152E7" w:rsidRPr="00312EA0">
        <w:t>Edit</w:t>
      </w:r>
      <w:r w:rsidR="00F152E7" w:rsidRPr="0035160F">
        <w:t xml:space="preserve"> menu </w:t>
      </w:r>
      <w:r w:rsidRPr="0035160F">
        <w:t xml:space="preserve">or </w:t>
      </w:r>
      <w:r w:rsidR="00F152E7">
        <w:t xml:space="preserve">press the </w:t>
      </w:r>
      <w:r w:rsidRPr="0035160F">
        <w:t xml:space="preserve">keyboard shortcut </w:t>
      </w:r>
      <w:r w:rsidRPr="00203479">
        <w:rPr>
          <w:rStyle w:val="BodyTextBold0"/>
        </w:rPr>
        <w:t>Ctrl + x</w:t>
      </w:r>
      <w:r w:rsidRPr="00203479">
        <w:t>.</w:t>
      </w:r>
      <w:r w:rsidR="00EF7102" w:rsidRPr="0035160F">
        <w:t xml:space="preserve"> </w:t>
      </w:r>
      <w:proofErr w:type="gramStart"/>
      <w:r w:rsidRPr="0035160F">
        <w:t>Open</w:t>
      </w:r>
      <w:proofErr w:type="gramEnd"/>
      <w:r w:rsidRPr="0035160F">
        <w:t xml:space="preserve"> the folder</w:t>
      </w:r>
      <w:r w:rsidR="008446B9" w:rsidRPr="0035160F">
        <w:t>,</w:t>
      </w:r>
      <w:r w:rsidRPr="0035160F">
        <w:t xml:space="preserve"> where you want to move the files or folders. </w:t>
      </w:r>
      <w:r w:rsidR="00F152E7">
        <w:t xml:space="preserve">Select the </w:t>
      </w:r>
      <w:r w:rsidR="00F152E7" w:rsidRPr="00312EA0">
        <w:t xml:space="preserve">Paste </w:t>
      </w:r>
      <w:r w:rsidR="00F152E7" w:rsidRPr="0035160F">
        <w:t xml:space="preserve">command </w:t>
      </w:r>
      <w:r w:rsidR="00F152E7">
        <w:t xml:space="preserve">on the </w:t>
      </w:r>
      <w:r w:rsidRPr="00312EA0">
        <w:t>Edit</w:t>
      </w:r>
      <w:r w:rsidR="00FC2DEF" w:rsidRPr="0035160F">
        <w:t xml:space="preserve"> menu </w:t>
      </w:r>
      <w:r w:rsidRPr="0035160F">
        <w:t xml:space="preserve">or </w:t>
      </w:r>
      <w:r w:rsidR="00F152E7">
        <w:t xml:space="preserve">press </w:t>
      </w:r>
      <w:r w:rsidRPr="0035160F">
        <w:t xml:space="preserve">keyboard shortcut </w:t>
      </w:r>
      <w:r w:rsidRPr="00203479">
        <w:rPr>
          <w:rStyle w:val="BodyTextBold0"/>
        </w:rPr>
        <w:t>Ctrl + v</w:t>
      </w:r>
      <w:r w:rsidR="0041309D" w:rsidRPr="0035160F">
        <w:t>.</w:t>
      </w:r>
      <w:r w:rsidR="008446B9" w:rsidRPr="0035160F">
        <w:t xml:space="preserve"> </w:t>
      </w:r>
      <w:proofErr w:type="gramStart"/>
      <w:r w:rsidR="008446B9" w:rsidRPr="00312EA0">
        <w:t>Moving</w:t>
      </w:r>
      <w:proofErr w:type="gramEnd"/>
      <w:r w:rsidR="008446B9" w:rsidRPr="00312EA0">
        <w:t xml:space="preserve"> </w:t>
      </w:r>
      <w:r w:rsidR="008446B9" w:rsidRPr="0035160F">
        <w:t xml:space="preserve">the files </w:t>
      </w:r>
      <w:r w:rsidR="008446B9" w:rsidRPr="00312EA0">
        <w:t>chang</w:t>
      </w:r>
      <w:r w:rsidR="00F152E7" w:rsidRPr="00312EA0">
        <w:t>es</w:t>
      </w:r>
      <w:r w:rsidR="008446B9" w:rsidRPr="00312EA0">
        <w:t xml:space="preserve"> </w:t>
      </w:r>
      <w:r w:rsidR="008446B9" w:rsidRPr="0035160F">
        <w:t>their location</w:t>
      </w:r>
      <w:r w:rsidR="00C211DA" w:rsidRPr="0035160F">
        <w:t>.</w:t>
      </w:r>
    </w:p>
    <w:p w14:paraId="7F62ECFF" w14:textId="5D8FB52B" w:rsidR="0041309D" w:rsidRPr="00312EA0" w:rsidRDefault="002629C5" w:rsidP="00312EA0">
      <w:pPr>
        <w:pStyle w:val="BodyText"/>
        <w:rPr>
          <w:rStyle w:val="BodyTextBold0"/>
        </w:rPr>
      </w:pPr>
      <w:r>
        <w:rPr>
          <w:noProof/>
          <w:lang w:val="fi-FI"/>
        </w:rPr>
        <w:drawing>
          <wp:anchor distT="0" distB="0" distL="114300" distR="114300" simplePos="0" relativeHeight="251552768" behindDoc="0" locked="0" layoutInCell="1" allowOverlap="1" wp14:editId="6D260D6F">
            <wp:simplePos x="0" y="0"/>
            <wp:positionH relativeFrom="column">
              <wp:posOffset>934085</wp:posOffset>
            </wp:positionH>
            <wp:positionV relativeFrom="paragraph">
              <wp:posOffset>384175</wp:posOffset>
            </wp:positionV>
            <wp:extent cx="161925" cy="238125"/>
            <wp:effectExtent l="19050" t="0" r="9525" b="0"/>
            <wp:wrapNone/>
            <wp:docPr id="2111" name="Kuva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764"/>
                    <pic:cNvPicPr>
                      <a:picLocks noChangeAspect="1" noChangeArrowheads="1"/>
                    </pic:cNvPicPr>
                  </pic:nvPicPr>
                  <pic:blipFill>
                    <a:blip r:embed="rId15" cstate="screen"/>
                    <a:srcRect/>
                    <a:stretch>
                      <a:fillRect/>
                    </a:stretch>
                  </pic:blipFill>
                  <pic:spPr bwMode="auto">
                    <a:xfrm>
                      <a:off x="0" y="0"/>
                      <a:ext cx="161925" cy="238125"/>
                    </a:xfrm>
                    <a:prstGeom prst="rect">
                      <a:avLst/>
                    </a:prstGeom>
                    <a:noFill/>
                    <a:ln w="9525">
                      <a:noFill/>
                      <a:miter lim="800000"/>
                      <a:headEnd/>
                      <a:tailEnd/>
                    </a:ln>
                  </pic:spPr>
                </pic:pic>
              </a:graphicData>
            </a:graphic>
          </wp:anchor>
        </w:drawing>
      </w:r>
      <w:r w:rsidR="00A87B79" w:rsidRPr="0035160F">
        <w:t xml:space="preserve">You can move files and folders also by using the mouse. Select the file or folder and drag it to the folder you want holding down the </w:t>
      </w:r>
      <w:r w:rsidR="00A87B79" w:rsidRPr="00203479">
        <w:rPr>
          <w:rStyle w:val="BodyTextBold0"/>
        </w:rPr>
        <w:t xml:space="preserve">Shift </w:t>
      </w:r>
      <w:r w:rsidR="00C10B6A" w:rsidRPr="00203479">
        <w:t>key</w:t>
      </w:r>
      <w:r w:rsidR="00A87B79" w:rsidRPr="00203479">
        <w:t>.</w:t>
      </w:r>
      <w:r w:rsidR="00A87B79" w:rsidRPr="00203479">
        <w:rPr>
          <w:rStyle w:val="BodyTextBold0"/>
        </w:rPr>
        <w:t xml:space="preserve"> </w:t>
      </w:r>
      <w:r w:rsidR="00A87B79" w:rsidRPr="0035160F">
        <w:t xml:space="preserve">When you move </w:t>
      </w:r>
      <w:r w:rsidR="00357499">
        <w:t xml:space="preserve">a </w:t>
      </w:r>
      <w:r w:rsidR="00A87B79" w:rsidRPr="0035160F">
        <w:t xml:space="preserve">file </w:t>
      </w:r>
      <w:r w:rsidR="004D2010" w:rsidRPr="0035160F">
        <w:t xml:space="preserve">or </w:t>
      </w:r>
      <w:r w:rsidR="00357499">
        <w:t xml:space="preserve">a </w:t>
      </w:r>
      <w:r w:rsidR="004D2010" w:rsidRPr="0035160F">
        <w:t>folder</w:t>
      </w:r>
      <w:r w:rsidR="00A87B79" w:rsidRPr="0035160F">
        <w:t xml:space="preserve"> to another folder in a same drive, you </w:t>
      </w:r>
      <w:r w:rsidR="0035160F">
        <w:t>don’t</w:t>
      </w:r>
      <w:r w:rsidR="00A87B79" w:rsidRPr="0035160F">
        <w:t xml:space="preserve"> have to </w:t>
      </w:r>
      <w:r w:rsidR="00C10B6A" w:rsidRPr="0035160F">
        <w:t>press</w:t>
      </w:r>
      <w:r w:rsidR="00A87B79" w:rsidRPr="0035160F">
        <w:t xml:space="preserve"> the </w:t>
      </w:r>
      <w:r w:rsidR="00C22534" w:rsidRPr="00203479">
        <w:rPr>
          <w:rStyle w:val="BodyTextBold0"/>
        </w:rPr>
        <w:t>Shift</w:t>
      </w:r>
      <w:r w:rsidR="00A87B79" w:rsidRPr="00203479">
        <w:rPr>
          <w:rStyle w:val="BodyTextBold0"/>
        </w:rPr>
        <w:t xml:space="preserve"> </w:t>
      </w:r>
      <w:r w:rsidR="00C10B6A" w:rsidRPr="00203479">
        <w:t>key</w:t>
      </w:r>
      <w:r w:rsidR="00A87B79" w:rsidRPr="00203479">
        <w:t>,</w:t>
      </w:r>
      <w:r w:rsidR="00C211DA" w:rsidRPr="00203479">
        <w:t xml:space="preserve"> </w:t>
      </w:r>
      <w:r w:rsidR="00A87B79" w:rsidRPr="00203479">
        <w:t xml:space="preserve">in this case dragging is moving </w:t>
      </w:r>
      <w:r w:rsidR="00C95FB6" w:rsidRPr="00203479">
        <w:t>-</w:t>
      </w:r>
      <w:r w:rsidR="00A87B79" w:rsidRPr="00203479">
        <w:t xml:space="preserve"> but be careful!</w:t>
      </w:r>
    </w:p>
    <w:p w14:paraId="112AE5BB" w14:textId="77777777" w:rsidR="00037269" w:rsidRPr="0035160F" w:rsidRDefault="00621992" w:rsidP="00037269">
      <w:pPr>
        <w:pStyle w:val="Heading3"/>
        <w:rPr>
          <w:lang w:val="en-US"/>
        </w:rPr>
      </w:pPr>
      <w:bookmarkStart w:id="46" w:name="_Toc258003381"/>
      <w:r w:rsidRPr="0035160F">
        <w:rPr>
          <w:lang w:val="en-US"/>
        </w:rPr>
        <w:t>Removing files</w:t>
      </w:r>
      <w:bookmarkEnd w:id="46"/>
      <w:r w:rsidRPr="0035160F">
        <w:rPr>
          <w:lang w:val="en-US"/>
        </w:rPr>
        <w:t xml:space="preserve"> </w:t>
      </w:r>
      <w:r w:rsidR="0002571A" w:rsidRPr="0035160F">
        <w:rPr>
          <w:lang w:val="en-US"/>
        </w:rPr>
        <w:fldChar w:fldCharType="begin"/>
      </w:r>
      <w:r w:rsidR="00037269" w:rsidRPr="0035160F">
        <w:rPr>
          <w:lang w:val="en-US"/>
        </w:rPr>
        <w:instrText xml:space="preserve"> XE "</w:instrText>
      </w:r>
      <w:r w:rsidR="001470C0" w:rsidRPr="0035160F">
        <w:rPr>
          <w:lang w:val="en-US"/>
        </w:rPr>
        <w:instrText>Removing files</w:instrText>
      </w:r>
      <w:r w:rsidR="00037269" w:rsidRPr="0035160F">
        <w:rPr>
          <w:lang w:val="en-US"/>
        </w:rPr>
        <w:instrText xml:space="preserve">" </w:instrText>
      </w:r>
      <w:r w:rsidR="0002571A" w:rsidRPr="0035160F">
        <w:rPr>
          <w:lang w:val="en-US"/>
        </w:rPr>
        <w:fldChar w:fldCharType="end"/>
      </w:r>
    </w:p>
    <w:p w14:paraId="35BBEA69" w14:textId="29CC9C6A" w:rsidR="00037269" w:rsidRPr="0035160F" w:rsidRDefault="00C80F0F" w:rsidP="00312EA0">
      <w:pPr>
        <w:pStyle w:val="BodyText"/>
      </w:pPr>
      <w:r w:rsidRPr="0035160F">
        <w:t xml:space="preserve">You can </w:t>
      </w:r>
      <w:r w:rsidR="0066495D" w:rsidRPr="0035160F">
        <w:t>re</w:t>
      </w:r>
      <w:r w:rsidRPr="0035160F">
        <w:t xml:space="preserve">move a </w:t>
      </w:r>
      <w:r w:rsidR="00550344" w:rsidRPr="0035160F">
        <w:t>fi</w:t>
      </w:r>
      <w:r w:rsidRPr="0035160F">
        <w:t>le (or folder) by dragging it over</w:t>
      </w:r>
      <w:r w:rsidR="00550344" w:rsidRPr="0035160F">
        <w:t xml:space="preserve"> the </w:t>
      </w:r>
      <w:r w:rsidR="00550344" w:rsidRPr="00312EA0">
        <w:rPr>
          <w:rStyle w:val="BodyTextBold0"/>
        </w:rPr>
        <w:t>Recycle Bin</w:t>
      </w:r>
      <w:r w:rsidR="00550344" w:rsidRPr="0035160F">
        <w:t xml:space="preserve"> icon. </w:t>
      </w:r>
      <w:r w:rsidRPr="0035160F">
        <w:t>The s</w:t>
      </w:r>
      <w:r w:rsidRPr="0035160F">
        <w:t>e</w:t>
      </w:r>
      <w:r w:rsidRPr="0035160F">
        <w:t>lected file will</w:t>
      </w:r>
      <w:r w:rsidR="0066495D" w:rsidRPr="0035160F">
        <w:t xml:space="preserve"> also be removed by </w:t>
      </w:r>
      <w:r w:rsidR="00C10B6A" w:rsidRPr="0035160F">
        <w:t>press</w:t>
      </w:r>
      <w:r w:rsidR="0066495D" w:rsidRPr="0035160F">
        <w:t>ing</w:t>
      </w:r>
      <w:r w:rsidR="00357499">
        <w:t xml:space="preserve"> the</w:t>
      </w:r>
      <w:r w:rsidR="0066495D" w:rsidRPr="0035160F">
        <w:t xml:space="preserve"> </w:t>
      </w:r>
      <w:r w:rsidR="00037269" w:rsidRPr="00312EA0">
        <w:t>Del</w:t>
      </w:r>
      <w:r w:rsidRPr="0035160F">
        <w:t xml:space="preserve"> </w:t>
      </w:r>
      <w:r w:rsidR="00C10B6A" w:rsidRPr="0035160F">
        <w:t>key</w:t>
      </w:r>
      <w:r w:rsidR="00037269" w:rsidRPr="0035160F">
        <w:t xml:space="preserve">. </w:t>
      </w:r>
      <w:r w:rsidRPr="0035160F">
        <w:t>The file will not be complet</w:t>
      </w:r>
      <w:r w:rsidRPr="0035160F">
        <w:t>e</w:t>
      </w:r>
      <w:r w:rsidRPr="0035160F">
        <w:t>ly removed from the drive by using either of</w:t>
      </w:r>
      <w:r w:rsidR="0066495D" w:rsidRPr="0035160F">
        <w:t xml:space="preserve"> these methods. Therefore, the </w:t>
      </w:r>
      <w:r w:rsidR="00357499" w:rsidRPr="00357499">
        <w:t>R</w:t>
      </w:r>
      <w:r w:rsidRPr="00357499">
        <w:t xml:space="preserve">ecycle </w:t>
      </w:r>
      <w:r w:rsidR="00357499" w:rsidRPr="00357499">
        <w:t>B</w:t>
      </w:r>
      <w:r w:rsidRPr="00357499">
        <w:t>in</w:t>
      </w:r>
      <w:r w:rsidRPr="0035160F">
        <w:t xml:space="preserve"> must be emptied from time to time to remove the files from the dr</w:t>
      </w:r>
      <w:r w:rsidR="0066495D" w:rsidRPr="0035160F">
        <w:t xml:space="preserve">ive. Emptying the </w:t>
      </w:r>
      <w:r w:rsidR="00357499">
        <w:t>R</w:t>
      </w:r>
      <w:r w:rsidR="0066495D" w:rsidRPr="0035160F">
        <w:t xml:space="preserve">ecycle </w:t>
      </w:r>
      <w:r w:rsidR="00357499">
        <w:t>B</w:t>
      </w:r>
      <w:r w:rsidR="0066495D" w:rsidRPr="0035160F">
        <w:t>in can be done</w:t>
      </w:r>
      <w:r w:rsidRPr="0035160F">
        <w:t xml:space="preserve"> </w:t>
      </w:r>
      <w:r w:rsidR="0066495D" w:rsidRPr="0035160F">
        <w:t xml:space="preserve">using </w:t>
      </w:r>
      <w:r w:rsidR="00357499">
        <w:t xml:space="preserve">the </w:t>
      </w:r>
      <w:r w:rsidR="00037269" w:rsidRPr="00312EA0">
        <w:t>Empty Recycle Bin</w:t>
      </w:r>
      <w:r w:rsidR="00037269" w:rsidRPr="0035160F">
        <w:t xml:space="preserve"> </w:t>
      </w:r>
      <w:r w:rsidRPr="0035160F">
        <w:t xml:space="preserve">command on the </w:t>
      </w:r>
      <w:r w:rsidR="00FC2DEF" w:rsidRPr="00203479">
        <w:t>context menu</w:t>
      </w:r>
      <w:r w:rsidRPr="0035160F">
        <w:t xml:space="preserve"> of the </w:t>
      </w:r>
      <w:r w:rsidR="004D2010" w:rsidRPr="0035160F">
        <w:t>recycle</w:t>
      </w:r>
      <w:r w:rsidR="0066495D" w:rsidRPr="0035160F">
        <w:t xml:space="preserve"> b</w:t>
      </w:r>
      <w:r w:rsidRPr="0035160F">
        <w:t>in.</w:t>
      </w:r>
    </w:p>
    <w:p w14:paraId="051C8FD2" w14:textId="29994EB9" w:rsidR="00037269" w:rsidRPr="0035160F" w:rsidRDefault="00EC7875" w:rsidP="00312EA0">
      <w:pPr>
        <w:pStyle w:val="BodyText"/>
      </w:pPr>
      <w:r w:rsidRPr="0035160F">
        <w:t xml:space="preserve">You can remove the file (folder) </w:t>
      </w:r>
      <w:r w:rsidR="00C80F0F" w:rsidRPr="0035160F">
        <w:t xml:space="preserve">from the drive once and for all by dragging the icon over the </w:t>
      </w:r>
      <w:r w:rsidR="00C80F0F" w:rsidRPr="00312EA0">
        <w:rPr>
          <w:rStyle w:val="BodyTextBold0"/>
        </w:rPr>
        <w:t>Recycle Bin</w:t>
      </w:r>
      <w:r w:rsidR="00C80F0F" w:rsidRPr="0035160F">
        <w:t xml:space="preserve"> holding the </w:t>
      </w:r>
      <w:r w:rsidR="00C80F0F" w:rsidRPr="00312EA0">
        <w:t>Shift</w:t>
      </w:r>
      <w:r w:rsidR="00C80F0F" w:rsidRPr="0035160F">
        <w:t xml:space="preserve"> </w:t>
      </w:r>
      <w:r w:rsidR="00C10B6A" w:rsidRPr="0035160F">
        <w:t>key</w:t>
      </w:r>
      <w:r w:rsidR="00C80F0F" w:rsidRPr="0035160F">
        <w:t xml:space="preserve"> down. Then answer the warning window </w:t>
      </w:r>
      <w:r w:rsidR="007A2BD0" w:rsidRPr="00312EA0">
        <w:t>OK</w:t>
      </w:r>
      <w:r w:rsidR="00C80F0F" w:rsidRPr="0035160F">
        <w:t xml:space="preserve">. The selected file can be removed from the drive </w:t>
      </w:r>
      <w:r w:rsidR="00357499">
        <w:t xml:space="preserve">for good </w:t>
      </w:r>
      <w:r w:rsidR="00C80F0F" w:rsidRPr="0035160F">
        <w:t xml:space="preserve">also by </w:t>
      </w:r>
      <w:r w:rsidR="00C10B6A" w:rsidRPr="0035160F">
        <w:t>press</w:t>
      </w:r>
      <w:r w:rsidR="00C80F0F" w:rsidRPr="0035160F">
        <w:t>ing</w:t>
      </w:r>
      <w:r w:rsidR="00357499">
        <w:t xml:space="preserve"> the</w:t>
      </w:r>
      <w:r w:rsidR="00C80F0F" w:rsidRPr="0035160F">
        <w:t xml:space="preserve"> keyboard shortcut combination </w:t>
      </w:r>
      <w:r w:rsidR="00037269" w:rsidRPr="00312EA0">
        <w:t>Shift</w:t>
      </w:r>
      <w:r w:rsidR="00037269" w:rsidRPr="0035160F">
        <w:t xml:space="preserve"> </w:t>
      </w:r>
      <w:r w:rsidR="00037269" w:rsidRPr="00312EA0">
        <w:t>+</w:t>
      </w:r>
      <w:r w:rsidR="00037269" w:rsidRPr="0035160F">
        <w:t xml:space="preserve"> </w:t>
      </w:r>
      <w:r w:rsidR="00037269" w:rsidRPr="00312EA0">
        <w:t>Del</w:t>
      </w:r>
      <w:r w:rsidR="00C80F0F" w:rsidRPr="0035160F">
        <w:t>.</w:t>
      </w:r>
    </w:p>
    <w:p w14:paraId="33C61E51" w14:textId="77777777" w:rsidR="0041309D" w:rsidRPr="0035160F" w:rsidRDefault="00C80F0F" w:rsidP="0041309D">
      <w:pPr>
        <w:pStyle w:val="Heading3"/>
        <w:pageBreakBefore/>
        <w:rPr>
          <w:lang w:val="en-US"/>
        </w:rPr>
      </w:pPr>
      <w:bookmarkStart w:id="47" w:name="_Toc62489601"/>
      <w:bookmarkStart w:id="48" w:name="SearchigFiles"/>
      <w:bookmarkStart w:id="49" w:name="_Toc258003382"/>
      <w:bookmarkStart w:id="50" w:name="Search"/>
      <w:r w:rsidRPr="0035160F">
        <w:rPr>
          <w:lang w:val="en-US"/>
        </w:rPr>
        <w:lastRenderedPageBreak/>
        <w:t>Searching files</w:t>
      </w:r>
      <w:bookmarkEnd w:id="47"/>
      <w:bookmarkEnd w:id="48"/>
      <w:r w:rsidR="00445554" w:rsidRPr="0035160F">
        <w:rPr>
          <w:lang w:val="en-US"/>
        </w:rPr>
        <w:t xml:space="preserve"> </w:t>
      </w:r>
      <w:r w:rsidR="00462F88" w:rsidRPr="0035160F">
        <w:rPr>
          <w:lang w:val="en-US"/>
        </w:rPr>
        <w:t>(</w:t>
      </w:r>
      <w:r w:rsidR="00445554" w:rsidRPr="0035160F">
        <w:rPr>
          <w:lang w:val="en-US"/>
        </w:rPr>
        <w:t>F3)</w:t>
      </w:r>
      <w:bookmarkEnd w:id="49"/>
      <w:r w:rsidR="0002571A" w:rsidRPr="0035160F">
        <w:rPr>
          <w:lang w:val="en-US"/>
        </w:rPr>
        <w:fldChar w:fldCharType="begin"/>
      </w:r>
      <w:r w:rsidR="00D63C76" w:rsidRPr="0035160F">
        <w:rPr>
          <w:lang w:val="en-US"/>
        </w:rPr>
        <w:instrText xml:space="preserve"> XE "</w:instrText>
      </w:r>
      <w:r w:rsidR="00617728" w:rsidRPr="0035160F">
        <w:rPr>
          <w:lang w:val="en-US"/>
        </w:rPr>
        <w:instrText>File manager</w:instrText>
      </w:r>
      <w:r w:rsidR="00D63C76" w:rsidRPr="0035160F">
        <w:rPr>
          <w:lang w:val="en-US"/>
        </w:rPr>
        <w:instrText>:</w:instrText>
      </w:r>
      <w:r w:rsidR="00617728" w:rsidRPr="0035160F">
        <w:rPr>
          <w:lang w:val="en-US"/>
        </w:rPr>
        <w:instrText>Searching files</w:instrText>
      </w:r>
      <w:r w:rsidR="00D63C76" w:rsidRPr="0035160F">
        <w:rPr>
          <w:lang w:val="en-US"/>
        </w:rPr>
        <w:instrText xml:space="preserve">" </w:instrText>
      </w:r>
      <w:r w:rsidR="0002571A" w:rsidRPr="0035160F">
        <w:rPr>
          <w:lang w:val="en-US"/>
        </w:rPr>
        <w:fldChar w:fldCharType="end"/>
      </w:r>
    </w:p>
    <w:bookmarkEnd w:id="50"/>
    <w:p w14:paraId="5285D7A6" w14:textId="63413C7D" w:rsidR="00A37FDA" w:rsidRPr="0035160F" w:rsidRDefault="00C80F0F" w:rsidP="00617728">
      <w:pPr>
        <w:pStyle w:val="BodyText"/>
      </w:pPr>
      <w:r w:rsidRPr="0035160F">
        <w:t xml:space="preserve">Chasing for the lost file can be rather hard. </w:t>
      </w:r>
      <w:r w:rsidR="00FE0445" w:rsidRPr="0035160F">
        <w:t>Be careful already when saving the files. Save files by names that describe the subjects logically.</w:t>
      </w:r>
      <w:r w:rsidR="00A37FDA" w:rsidRPr="0035160F">
        <w:t xml:space="preserve"> </w:t>
      </w:r>
    </w:p>
    <w:p w14:paraId="73AEED6B" w14:textId="77777777" w:rsidR="00037269" w:rsidRPr="0035160F" w:rsidRDefault="00FE0445" w:rsidP="0089568F">
      <w:pPr>
        <w:pStyle w:val="Heading4"/>
      </w:pPr>
      <w:r w:rsidRPr="0035160F">
        <w:t>Recently used files</w:t>
      </w:r>
      <w:r w:rsidR="0002571A" w:rsidRPr="0035160F">
        <w:fldChar w:fldCharType="begin"/>
      </w:r>
      <w:r w:rsidR="00BD3712" w:rsidRPr="0035160F">
        <w:instrText xml:space="preserve"> XE "Files:Searching" </w:instrText>
      </w:r>
      <w:r w:rsidR="0002571A" w:rsidRPr="0035160F">
        <w:fldChar w:fldCharType="end"/>
      </w:r>
    </w:p>
    <w:p w14:paraId="18D71437" w14:textId="77777777" w:rsidR="00037269" w:rsidRPr="0035160F" w:rsidRDefault="00FE0445" w:rsidP="00312EA0">
      <w:pPr>
        <w:pStyle w:val="BodyText"/>
      </w:pPr>
      <w:r w:rsidRPr="0035160F">
        <w:t xml:space="preserve">Windows Vista collects the </w:t>
      </w:r>
      <w:r w:rsidRPr="00312EA0">
        <w:rPr>
          <w:rStyle w:val="BodyTextBold0"/>
        </w:rPr>
        <w:t>15</w:t>
      </w:r>
      <w:r w:rsidRPr="0035160F">
        <w:t xml:space="preserve"> last used files into the</w:t>
      </w:r>
      <w:r w:rsidR="00037269" w:rsidRPr="0035160F">
        <w:t xml:space="preserve"> </w:t>
      </w:r>
      <w:r w:rsidR="00037269" w:rsidRPr="00312EA0">
        <w:t>Recent Items</w:t>
      </w:r>
      <w:r w:rsidR="00037269" w:rsidRPr="0035160F">
        <w:t xml:space="preserve"> </w:t>
      </w:r>
      <w:r w:rsidR="0066495D" w:rsidRPr="0035160F">
        <w:t>submenu</w:t>
      </w:r>
      <w:r w:rsidR="00357499">
        <w:t xml:space="preserve"> on the </w:t>
      </w:r>
      <w:r w:rsidR="00357499" w:rsidRPr="00312EA0">
        <w:t>Start</w:t>
      </w:r>
      <w:r w:rsidR="00357499" w:rsidRPr="0035160F">
        <w:t xml:space="preserve"> menu</w:t>
      </w:r>
      <w:r w:rsidR="0066495D" w:rsidRPr="0035160F">
        <w:t>. Many programs collect</w:t>
      </w:r>
      <w:r w:rsidRPr="0035160F">
        <w:t xml:space="preserve"> similar list</w:t>
      </w:r>
      <w:r w:rsidR="0066495D" w:rsidRPr="0035160F">
        <w:t>s</w:t>
      </w:r>
      <w:r w:rsidRPr="0035160F">
        <w:t xml:space="preserve"> on files opened in the program.</w:t>
      </w:r>
    </w:p>
    <w:p w14:paraId="0E2F3C81" w14:textId="4CFD0CB2" w:rsidR="00037269" w:rsidRPr="0035160F" w:rsidRDefault="0089568F" w:rsidP="00037269">
      <w:pPr>
        <w:pStyle w:val="KehystettyTeksti"/>
      </w:pPr>
      <w:r>
        <w:rPr>
          <w:noProof/>
          <w:lang w:val="fi-FI"/>
        </w:rPr>
        <mc:AlternateContent>
          <mc:Choice Requires="wps">
            <w:drawing>
              <wp:anchor distT="0" distB="0" distL="114300" distR="114300" simplePos="0" relativeHeight="251793408" behindDoc="0" locked="0" layoutInCell="1" allowOverlap="1" wp14:editId="09E5B929">
                <wp:simplePos x="0" y="0"/>
                <wp:positionH relativeFrom="column">
                  <wp:posOffset>3016885</wp:posOffset>
                </wp:positionH>
                <wp:positionV relativeFrom="paragraph">
                  <wp:posOffset>1467485</wp:posOffset>
                </wp:positionV>
                <wp:extent cx="914400" cy="226060"/>
                <wp:effectExtent l="12700" t="12065" r="15875" b="9525"/>
                <wp:wrapNone/>
                <wp:docPr id="2234" name="AutoShape 16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6060"/>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09" o:spid="_x0000_s1026" style="position:absolute;margin-left:237.55pt;margin-top:115.55pt;width:1in;height:17.8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" filled="f" strokecolor="red" strokeweight="1.5pt"/>
            </w:pict>
          </mc:Fallback>
        </mc:AlternateContent>
      </w:r>
      <w:r w:rsidR="002629C5">
        <w:rPr>
          <w:noProof/>
          <w:lang w:val="fi-FI"/>
        </w:rPr>
        <w:drawing>
          <wp:anchor distT="0" distB="0" distL="114300" distR="114300" simplePos="0" relativeHeight="251802624" behindDoc="0" locked="0" layoutInCell="1" allowOverlap="1" wp14:editId="05CF8637">
            <wp:simplePos x="0" y="0"/>
            <wp:positionH relativeFrom="column">
              <wp:posOffset>3841750</wp:posOffset>
            </wp:positionH>
            <wp:positionV relativeFrom="paragraph">
              <wp:posOffset>1574165</wp:posOffset>
            </wp:positionV>
            <wp:extent cx="177165" cy="247015"/>
            <wp:effectExtent l="19050" t="0" r="0" b="0"/>
            <wp:wrapNone/>
            <wp:docPr id="2103" name="Kuva 970" descr="Nuoliosoi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970" descr="Nuoliosoitin"/>
                    <pic:cNvPicPr>
                      <a:picLocks noChangeAspect="1" noChangeArrowheads="1"/>
                    </pic:cNvPicPr>
                  </pic:nvPicPr>
                  <pic:blipFill>
                    <a:blip r:embed="rId21" cstate="screen">
                      <a:clrChange>
                        <a:clrFrom>
                          <a:srgbClr xmlns:a14="http://schemas.microsoft.com/office/drawing/2010/main" val="FFFFFF" mc:Ignorable=""/>
                        </a:clrFrom>
                        <a:clrTo>
                          <a:srgbClr xmlns:a14="http://schemas.microsoft.com/office/drawing/2010/main" val="FFFFFF" mc:Ignorable="">
                            <a:alpha val="0"/>
                          </a:srgbClr>
                        </a:clrTo>
                      </a:clrChange>
                    </a:blip>
                    <a:srcRect/>
                    <a:stretch>
                      <a:fillRect/>
                    </a:stretch>
                  </pic:blipFill>
                  <pic:spPr bwMode="auto">
                    <a:xfrm>
                      <a:off x="0" y="0"/>
                      <a:ext cx="177165" cy="247015"/>
                    </a:xfrm>
                    <a:prstGeom prst="rect">
                      <a:avLst/>
                    </a:prstGeom>
                    <a:noFill/>
                    <a:ln w="9525">
                      <a:noFill/>
                      <a:miter lim="800000"/>
                      <a:headEnd/>
                      <a:tailEnd/>
                    </a:ln>
                  </pic:spPr>
                </pic:pic>
              </a:graphicData>
            </a:graphic>
          </wp:anchor>
        </w:drawing>
      </w:r>
      <w:r>
        <w:rPr>
          <w:noProof/>
          <w:lang w:val="fi-FI"/>
        </w:rPr>
        <mc:AlternateContent>
          <mc:Choice Requires="wps">
            <w:drawing>
              <wp:anchor distT="0" distB="0" distL="114300" distR="114300" simplePos="0" relativeHeight="251773952" behindDoc="0" locked="0" layoutInCell="1" allowOverlap="1" wp14:editId="216C4104">
                <wp:simplePos x="0" y="0"/>
                <wp:positionH relativeFrom="column">
                  <wp:posOffset>4878705</wp:posOffset>
                </wp:positionH>
                <wp:positionV relativeFrom="paragraph">
                  <wp:posOffset>752475</wp:posOffset>
                </wp:positionV>
                <wp:extent cx="1170305" cy="288290"/>
                <wp:effectExtent l="474345" t="11430" r="12700" b="462280"/>
                <wp:wrapNone/>
                <wp:docPr id="2233" name="AutoShape 18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70305" cy="288290"/>
                        </a:xfrm>
                        <a:prstGeom prst="borderCallout2">
                          <a:avLst>
                            <a:gd name="adj1" fmla="val 39648"/>
                            <a:gd name="adj2" fmla="val -6509"/>
                            <a:gd name="adj3" fmla="val 39648"/>
                            <a:gd name="adj4" fmla="val -24634"/>
                            <a:gd name="adj5" fmla="val 257491"/>
                            <a:gd name="adj6" fmla="val -39880"/>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1E67D82" w14:textId="77777777" w:rsidR="00A37FDA" w:rsidRDefault="00A37FDA" w:rsidP="00A37FDA">
                            <w:pPr>
                              <w:jc w:val="center"/>
                              <w:rPr>
                                <w:sz w:val="20"/>
                              </w:rPr>
                            </w:pPr>
                            <w:r>
                              <w:t>Submenu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99" o:spid="_x0000_s1085" type="#_x0000_t48" style="position:absolute;left:0;text-align:left;margin-left:384.15pt;margin-top:59.25pt;width:92.15pt;height:22.7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" adj="-8614,55618,-5321,8564,-1406,8564" strokecolor="#215a99">
                <v:textbox>
                  <w:txbxContent>
                    <w:p w14:paraId="71E67D82" w14:textId="77777777" w:rsidR="00A37FDA" w:rsidRDefault="00A37FDA" w:rsidP="00A37FDA">
                      <w:pPr>
                        <w:jc w:val="center"/>
                        <w:rPr>
                          <w:sz w:val="20"/>
                        </w:rPr>
                      </w:pPr>
                      <w:r>
                        <w:t>Submenu</w:t>
                      </w:r>
                    </w:p>
                  </w:txbxContent>
                </v:textbox>
                <o:callout v:ext="edit" minusy="t"/>
              </v:shape>
            </w:pict>
          </mc:Fallback>
        </mc:AlternateContent>
      </w:r>
      <w:r w:rsidR="002629C5">
        <w:rPr>
          <w:noProof/>
          <w:lang w:val="fi-FI"/>
        </w:rPr>
        <w:drawing>
          <wp:anchor distT="0" distB="0" distL="114300" distR="114300" simplePos="0" relativeHeight="251796480" behindDoc="0" locked="0" layoutInCell="1" allowOverlap="1" wp14:editId="055CAFCB">
            <wp:simplePos x="0" y="0"/>
            <wp:positionH relativeFrom="column">
              <wp:posOffset>3950970</wp:posOffset>
            </wp:positionH>
            <wp:positionV relativeFrom="paragraph">
              <wp:posOffset>1472565</wp:posOffset>
            </wp:positionV>
            <wp:extent cx="1989455" cy="2242185"/>
            <wp:effectExtent l="19050" t="0" r="0" b="0"/>
            <wp:wrapNone/>
            <wp:docPr id="2102"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5" cstate="screen"/>
                    <a:srcRect/>
                    <a:stretch>
                      <a:fillRect/>
                    </a:stretch>
                  </pic:blipFill>
                  <pic:spPr bwMode="auto">
                    <a:xfrm>
                      <a:off x="0" y="0"/>
                      <a:ext cx="1989455" cy="2242185"/>
                    </a:xfrm>
                    <a:prstGeom prst="rect">
                      <a:avLst/>
                    </a:prstGeom>
                    <a:noFill/>
                    <a:ln w="9525">
                      <a:noFill/>
                      <a:miter lim="800000"/>
                      <a:headEnd/>
                      <a:tailEnd/>
                    </a:ln>
                  </pic:spPr>
                </pic:pic>
              </a:graphicData>
            </a:graphic>
          </wp:anchor>
        </w:drawing>
      </w:r>
      <w:r w:rsidR="002629C5">
        <w:rPr>
          <w:noProof/>
          <w:lang w:val="fi-FI"/>
        </w:rPr>
        <w:drawing>
          <wp:inline distT="0" distB="0" distL="0" distR="0" wp14:editId="4FD0C0FB">
            <wp:extent cx="4478020" cy="3815715"/>
            <wp:effectExtent l="19050" t="0" r="0" b="0"/>
            <wp:docPr id="2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6" cstate="screen"/>
                    <a:srcRect/>
                    <a:stretch>
                      <a:fillRect/>
                    </a:stretch>
                  </pic:blipFill>
                  <pic:spPr bwMode="auto">
                    <a:xfrm>
                      <a:off x="0" y="0"/>
                      <a:ext cx="4478020" cy="3815715"/>
                    </a:xfrm>
                    <a:prstGeom prst="rect">
                      <a:avLst/>
                    </a:prstGeom>
                    <a:noFill/>
                    <a:ln w="9525">
                      <a:noFill/>
                      <a:miter lim="800000"/>
                      <a:headEnd/>
                      <a:tailEnd/>
                    </a:ln>
                  </pic:spPr>
                </pic:pic>
              </a:graphicData>
            </a:graphic>
          </wp:inline>
        </w:drawing>
      </w:r>
    </w:p>
    <w:p w14:paraId="4530CF05" w14:textId="77777777" w:rsidR="00037269" w:rsidRPr="0035160F" w:rsidRDefault="001470C0"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13</w:t>
      </w:r>
      <w:r w:rsidR="0035218D">
        <w:rPr>
          <w:noProof/>
        </w:rPr>
        <w:fldChar w:fldCharType="end"/>
      </w:r>
      <w:r w:rsidRPr="0035160F">
        <w:tab/>
      </w:r>
      <w:r w:rsidR="00FE0445" w:rsidRPr="0035160F">
        <w:t>Open</w:t>
      </w:r>
      <w:r w:rsidR="00357499">
        <w:t xml:space="preserve"> the</w:t>
      </w:r>
      <w:r w:rsidR="00FE0445" w:rsidRPr="0035160F">
        <w:t xml:space="preserve"> </w:t>
      </w:r>
      <w:r w:rsidR="00037269" w:rsidRPr="00203479">
        <w:rPr>
          <w:rStyle w:val="BodyTextBold0"/>
        </w:rPr>
        <w:t>Star</w:t>
      </w:r>
      <w:r w:rsidR="00FE0445" w:rsidRPr="00203479">
        <w:rPr>
          <w:rStyle w:val="BodyTextBold0"/>
        </w:rPr>
        <w:t>t menu</w:t>
      </w:r>
      <w:r w:rsidR="0066495D" w:rsidRPr="00203479">
        <w:rPr>
          <w:rStyle w:val="BodyTextBold0"/>
        </w:rPr>
        <w:t xml:space="preserve"> and</w:t>
      </w:r>
      <w:r w:rsidR="00FE0445" w:rsidRPr="00203479">
        <w:rPr>
          <w:rStyle w:val="BodyTextBold0"/>
        </w:rPr>
        <w:t xml:space="preserve"> </w:t>
      </w:r>
      <w:r w:rsidR="004D2010" w:rsidRPr="00203479">
        <w:rPr>
          <w:rStyle w:val="BodyTextBold0"/>
        </w:rPr>
        <w:t>click</w:t>
      </w:r>
      <w:r w:rsidR="00FE0445" w:rsidRPr="00203479">
        <w:rPr>
          <w:rStyle w:val="BodyTextBold0"/>
        </w:rPr>
        <w:t xml:space="preserve"> </w:t>
      </w:r>
      <w:r w:rsidR="00357499" w:rsidRPr="00203479">
        <w:rPr>
          <w:rStyle w:val="BodyTextBold0"/>
        </w:rPr>
        <w:t>O</w:t>
      </w:r>
      <w:r w:rsidR="00FE0445" w:rsidRPr="00203479">
        <w:rPr>
          <w:rStyle w:val="BodyTextBold0"/>
        </w:rPr>
        <w:t>pen</w:t>
      </w:r>
      <w:r w:rsidR="00037269" w:rsidRPr="0035160F">
        <w:t xml:space="preserve"> </w:t>
      </w:r>
      <w:r w:rsidR="00357499" w:rsidRPr="00312EA0">
        <w:t>on the</w:t>
      </w:r>
      <w:r w:rsidR="00357499">
        <w:t xml:space="preserve"> </w:t>
      </w:r>
      <w:r w:rsidR="00037269" w:rsidRPr="0035160F">
        <w:t xml:space="preserve">Recent Items </w:t>
      </w:r>
      <w:r w:rsidR="00FE0445" w:rsidRPr="00312EA0">
        <w:t>submenu</w:t>
      </w:r>
      <w:r w:rsidR="00FE0445" w:rsidRPr="0035160F">
        <w:t xml:space="preserve">. </w:t>
      </w:r>
      <w:r w:rsidR="00FE0445" w:rsidRPr="00312EA0">
        <w:t xml:space="preserve">If you find the file you are looking for, open it by clicking the </w:t>
      </w:r>
      <w:r w:rsidR="00E62C2B" w:rsidRPr="00312EA0">
        <w:t>command line</w:t>
      </w:r>
      <w:r w:rsidR="00FE0445" w:rsidRPr="00312EA0">
        <w:t>.</w:t>
      </w:r>
    </w:p>
    <w:p w14:paraId="7C82C875" w14:textId="77777777" w:rsidR="0041309D" w:rsidRPr="0035160F" w:rsidRDefault="00172DA9" w:rsidP="0089568F">
      <w:pPr>
        <w:pStyle w:val="Heading4"/>
      </w:pPr>
      <w:r w:rsidRPr="0035160F">
        <w:t>Substitute</w:t>
      </w:r>
      <w:r w:rsidR="00033E22" w:rsidRPr="0035160F">
        <w:t xml:space="preserve"> characters</w:t>
      </w:r>
      <w:r w:rsidR="00A43238" w:rsidRPr="0035160F">
        <w:t xml:space="preserve"> (Wildcard</w:t>
      </w:r>
      <w:r w:rsidR="00033E22" w:rsidRPr="0035160F">
        <w:t>s</w:t>
      </w:r>
      <w:r w:rsidR="0002571A" w:rsidRPr="0035160F">
        <w:fldChar w:fldCharType="begin"/>
      </w:r>
      <w:r w:rsidR="00A549CB" w:rsidRPr="0035160F">
        <w:instrText xml:space="preserve"> XE "Wildcard" </w:instrText>
      </w:r>
      <w:r w:rsidR="0002571A" w:rsidRPr="0035160F">
        <w:fldChar w:fldCharType="end"/>
      </w:r>
      <w:r w:rsidR="00A43238" w:rsidRPr="0035160F">
        <w:t>)</w:t>
      </w:r>
    </w:p>
    <w:p w14:paraId="405121F2" w14:textId="77777777" w:rsidR="0041309D" w:rsidRPr="00203479" w:rsidRDefault="00172DA9" w:rsidP="00312EA0">
      <w:pPr>
        <w:pStyle w:val="BodyText"/>
        <w:rPr>
          <w:rStyle w:val="BodyTextBold0"/>
        </w:rPr>
      </w:pPr>
      <w:r w:rsidRPr="0035160F">
        <w:t>Substitute</w:t>
      </w:r>
      <w:r w:rsidR="00033E22" w:rsidRPr="0035160F">
        <w:t xml:space="preserve"> characters are </w:t>
      </w:r>
      <w:r w:rsidR="00033E22" w:rsidRPr="00312EA0">
        <w:rPr>
          <w:rStyle w:val="BodyTextBold0"/>
        </w:rPr>
        <w:t>asterisk</w:t>
      </w:r>
      <w:r w:rsidR="00033E22" w:rsidRPr="0035160F">
        <w:t xml:space="preserve"> (*) and</w:t>
      </w:r>
      <w:r w:rsidR="0041309D" w:rsidRPr="0035160F">
        <w:t xml:space="preserve"> </w:t>
      </w:r>
      <w:r w:rsidR="00033E22" w:rsidRPr="00203479">
        <w:rPr>
          <w:rStyle w:val="BodyTextBold0"/>
        </w:rPr>
        <w:t xml:space="preserve">question mark </w:t>
      </w:r>
      <w:r w:rsidR="0041309D" w:rsidRPr="0035160F">
        <w:t>(?).</w:t>
      </w:r>
    </w:p>
    <w:p w14:paraId="03901AE8" w14:textId="77777777" w:rsidR="0041309D" w:rsidRPr="0035160F" w:rsidRDefault="00033E22" w:rsidP="0070242E">
      <w:pPr>
        <w:pStyle w:val="Heading5"/>
      </w:pPr>
      <w:r w:rsidRPr="0035160F">
        <w:t>Asterisk</w:t>
      </w:r>
      <w:r w:rsidR="0041309D" w:rsidRPr="0035160F">
        <w:t xml:space="preserve"> (*)</w:t>
      </w:r>
      <w:r w:rsidR="0002571A" w:rsidRPr="0035160F">
        <w:fldChar w:fldCharType="begin"/>
      </w:r>
      <w:r w:rsidR="00504456" w:rsidRPr="0035160F">
        <w:instrText xml:space="preserve"> XE "</w:instrText>
      </w:r>
      <w:r w:rsidR="00504456">
        <w:instrText>Wildcard</w:instrText>
      </w:r>
      <w:r w:rsidR="00504456" w:rsidRPr="0035160F">
        <w:instrText>:</w:instrText>
      </w:r>
      <w:r w:rsidR="00504456">
        <w:instrText>Asterisk</w:instrText>
      </w:r>
      <w:r w:rsidR="00504456" w:rsidRPr="0035160F">
        <w:instrText xml:space="preserve">" </w:instrText>
      </w:r>
      <w:r w:rsidR="0002571A" w:rsidRPr="0035160F">
        <w:fldChar w:fldCharType="end"/>
      </w:r>
    </w:p>
    <w:p w14:paraId="4A64EF87" w14:textId="77777777" w:rsidR="00BB7897" w:rsidRPr="0035160F" w:rsidRDefault="00172DA9" w:rsidP="00312EA0">
      <w:pPr>
        <w:pStyle w:val="BodyText"/>
      </w:pPr>
      <w:proofErr w:type="gramStart"/>
      <w:r w:rsidRPr="0035160F">
        <w:t xml:space="preserve">Asterisk character </w:t>
      </w:r>
      <w:r w:rsidR="0041309D" w:rsidRPr="0035160F">
        <w:t xml:space="preserve">(*) </w:t>
      </w:r>
      <w:r w:rsidRPr="0035160F">
        <w:t>replaces any character string.</w:t>
      </w:r>
      <w:proofErr w:type="gramEnd"/>
      <w:r w:rsidRPr="0035160F">
        <w:t xml:space="preserve"> You can use </w:t>
      </w:r>
      <w:r w:rsidR="00EF7102" w:rsidRPr="0035160F">
        <w:t xml:space="preserve">an </w:t>
      </w:r>
      <w:r w:rsidRPr="0035160F">
        <w:t xml:space="preserve">asterisk when you want to find </w:t>
      </w:r>
      <w:r w:rsidRPr="00312EA0">
        <w:rPr>
          <w:rStyle w:val="BodyTextBold0"/>
        </w:rPr>
        <w:t>all</w:t>
      </w:r>
      <w:r w:rsidRPr="0035160F">
        <w:t xml:space="preserve"> files and folders </w:t>
      </w:r>
      <w:r w:rsidR="00357499">
        <w:t xml:space="preserve">whit any </w:t>
      </w:r>
      <w:r w:rsidRPr="0035160F">
        <w:t>name.</w:t>
      </w:r>
    </w:p>
    <w:p w14:paraId="1D45DF31" w14:textId="77777777" w:rsidR="0053280C" w:rsidRPr="0035160F" w:rsidRDefault="00CA06D7" w:rsidP="0089568F">
      <w:pPr>
        <w:pStyle w:val="Heading4"/>
      </w:pPr>
      <w:r w:rsidRPr="0035160F">
        <w:t>Additional instructions for file searching</w:t>
      </w:r>
      <w:r w:rsidR="0002571A" w:rsidRPr="0035160F">
        <w:fldChar w:fldCharType="begin"/>
      </w:r>
      <w:r w:rsidR="00BD3712" w:rsidRPr="0035160F">
        <w:instrText xml:space="preserve"> XE "Files:Searching" </w:instrText>
      </w:r>
      <w:r w:rsidR="0002571A" w:rsidRPr="0035160F">
        <w:fldChar w:fldCharType="end"/>
      </w:r>
    </w:p>
    <w:p w14:paraId="1C9029C7" w14:textId="77777777" w:rsidR="0053280C" w:rsidRPr="0035160F" w:rsidRDefault="00CA06D7" w:rsidP="00312EA0">
      <w:pPr>
        <w:pStyle w:val="BodyText"/>
      </w:pPr>
      <w:r w:rsidRPr="0035160F">
        <w:t>Additio</w:t>
      </w:r>
      <w:r w:rsidR="00520D8B" w:rsidRPr="0035160F">
        <w:t>nal instructions for searching f</w:t>
      </w:r>
      <w:r w:rsidRPr="0035160F">
        <w:t xml:space="preserve">iles and folders </w:t>
      </w:r>
      <w:r w:rsidR="00BE3091" w:rsidRPr="0035160F">
        <w:t xml:space="preserve">can be found </w:t>
      </w:r>
      <w:r w:rsidRPr="0035160F">
        <w:t xml:space="preserve">in </w:t>
      </w:r>
      <w:r w:rsidR="00357499">
        <w:t xml:space="preserve">the </w:t>
      </w:r>
      <w:r w:rsidR="007B35CF" w:rsidRPr="00203479">
        <w:rPr>
          <w:rStyle w:val="BodyTextBold0"/>
        </w:rPr>
        <w:t>Star</w:t>
      </w:r>
      <w:r w:rsidRPr="00203479">
        <w:rPr>
          <w:rStyle w:val="BodyTextBold0"/>
        </w:rPr>
        <w:t>t</w:t>
      </w:r>
      <w:r w:rsidR="0052568B" w:rsidRPr="00203479">
        <w:rPr>
          <w:rStyle w:val="BodyTextBold0"/>
        </w:rPr>
        <w:t xml:space="preserve"> </w:t>
      </w:r>
      <w:r w:rsidR="0052568B" w:rsidRPr="00203479">
        <w:t>menu</w:t>
      </w:r>
      <w:r w:rsidR="00E62C2B" w:rsidRPr="00203479">
        <w:t>’s</w:t>
      </w:r>
      <w:r w:rsidR="00E62C2B" w:rsidRPr="0035160F">
        <w:t xml:space="preserve"> </w:t>
      </w:r>
      <w:r w:rsidR="007B35CF" w:rsidRPr="00203479">
        <w:rPr>
          <w:rStyle w:val="BodyTextBold0"/>
        </w:rPr>
        <w:t xml:space="preserve">Help and Support </w:t>
      </w:r>
      <w:r w:rsidR="00BE3091" w:rsidRPr="00203479">
        <w:t xml:space="preserve">service </w:t>
      </w:r>
      <w:r w:rsidR="00357499">
        <w:t>with the search phrase</w:t>
      </w:r>
      <w:r w:rsidR="00357499" w:rsidRPr="00312EA0">
        <w:rPr>
          <w:rStyle w:val="BodyTextBold0"/>
        </w:rPr>
        <w:t xml:space="preserve"> </w:t>
      </w:r>
      <w:r w:rsidR="004D2010" w:rsidRPr="00312EA0">
        <w:rPr>
          <w:rStyle w:val="BodyTextBold0"/>
        </w:rPr>
        <w:t>Tips</w:t>
      </w:r>
      <w:r w:rsidR="007B35CF" w:rsidRPr="00312EA0">
        <w:rPr>
          <w:rStyle w:val="BodyTextBold0"/>
        </w:rPr>
        <w:t xml:space="preserve"> for finding file</w:t>
      </w:r>
      <w:r w:rsidRPr="00312EA0">
        <w:rPr>
          <w:rStyle w:val="BodyTextBold0"/>
        </w:rPr>
        <w:t>s.</w:t>
      </w:r>
    </w:p>
    <w:p w14:paraId="619F7C00" w14:textId="77777777" w:rsidR="0041309D" w:rsidRPr="0035160F" w:rsidRDefault="00262B8A" w:rsidP="0041309D">
      <w:pPr>
        <w:pStyle w:val="Heading3"/>
        <w:pageBreakBefore/>
        <w:rPr>
          <w:lang w:val="en-US"/>
        </w:rPr>
      </w:pPr>
      <w:bookmarkStart w:id="51" w:name="_Toc258003383"/>
      <w:bookmarkStart w:id="52" w:name="_Toc62489602"/>
      <w:r w:rsidRPr="0035160F">
        <w:rPr>
          <w:lang w:val="en-US"/>
        </w:rPr>
        <w:lastRenderedPageBreak/>
        <w:t>Renaming files</w:t>
      </w:r>
      <w:bookmarkEnd w:id="51"/>
      <w:r w:rsidRPr="0035160F">
        <w:rPr>
          <w:lang w:val="en-US"/>
        </w:rPr>
        <w:t xml:space="preserve"> </w:t>
      </w:r>
      <w:bookmarkEnd w:id="52"/>
      <w:r w:rsidR="0002571A" w:rsidRPr="0035160F">
        <w:rPr>
          <w:lang w:val="en-US"/>
        </w:rPr>
        <w:fldChar w:fldCharType="begin"/>
      </w:r>
      <w:r w:rsidR="00D63C76" w:rsidRPr="0035160F">
        <w:rPr>
          <w:lang w:val="en-US"/>
        </w:rPr>
        <w:instrText xml:space="preserve"> XE "</w:instrText>
      </w:r>
      <w:r w:rsidR="0058199B" w:rsidRPr="0035160F">
        <w:rPr>
          <w:lang w:val="en-US"/>
        </w:rPr>
        <w:instrText>Renaming files</w:instrText>
      </w:r>
      <w:r w:rsidR="00D63C76" w:rsidRPr="0035160F">
        <w:rPr>
          <w:lang w:val="en-US"/>
        </w:rPr>
        <w:instrText xml:space="preserve">" </w:instrText>
      </w:r>
      <w:r w:rsidR="0002571A" w:rsidRPr="0035160F">
        <w:rPr>
          <w:lang w:val="en-US"/>
        </w:rPr>
        <w:fldChar w:fldCharType="end"/>
      </w:r>
    </w:p>
    <w:p w14:paraId="3E64FB7E" w14:textId="77777777" w:rsidR="00262B8A" w:rsidRPr="0035160F" w:rsidRDefault="00CA06D7" w:rsidP="00A70206">
      <w:pPr>
        <w:pStyle w:val="BodyText"/>
      </w:pPr>
      <w:r w:rsidRPr="0035160F">
        <w:t>When you are creating files and folders</w:t>
      </w:r>
      <w:r w:rsidR="00357499">
        <w:t xml:space="preserve">, </w:t>
      </w:r>
      <w:r w:rsidRPr="0035160F">
        <w:t>you often give them names, which you want to change later.</w:t>
      </w:r>
      <w:r w:rsidR="0041309D" w:rsidRPr="0035160F">
        <w:t xml:space="preserve"> </w:t>
      </w:r>
      <w:r w:rsidR="00262B8A" w:rsidRPr="0035160F">
        <w:t>When naming the folders, give them proper</w:t>
      </w:r>
      <w:r w:rsidRPr="0035160F">
        <w:t xml:space="preserve"> names describing the subject of the f</w:t>
      </w:r>
      <w:r w:rsidR="00262B8A" w:rsidRPr="0035160F">
        <w:t>iles in the folder. Give the files names, which describe the contents.</w:t>
      </w:r>
    </w:p>
    <w:p w14:paraId="4310F567" w14:textId="06A6B926" w:rsidR="0041309D" w:rsidRPr="0035160F" w:rsidRDefault="00262B8A" w:rsidP="00312EA0">
      <w:pPr>
        <w:pStyle w:val="BodyText"/>
      </w:pPr>
      <w:r w:rsidRPr="0035160F">
        <w:t xml:space="preserve">To change the file name, </w:t>
      </w:r>
      <w:r w:rsidRPr="00312EA0">
        <w:rPr>
          <w:rStyle w:val="BodyTextBold0"/>
        </w:rPr>
        <w:t>click</w:t>
      </w:r>
      <w:r w:rsidR="00DA2BA8" w:rsidRPr="0035160F">
        <w:t xml:space="preserve"> </w:t>
      </w:r>
      <w:r w:rsidR="000662D5" w:rsidRPr="00312EA0">
        <w:t xml:space="preserve">double times </w:t>
      </w:r>
      <w:r w:rsidR="00DA2BA8" w:rsidRPr="0035160F">
        <w:t xml:space="preserve">(not too quickly) the name </w:t>
      </w:r>
      <w:r w:rsidR="005337F6" w:rsidRPr="0035160F">
        <w:t>line</w:t>
      </w:r>
      <w:r w:rsidRPr="0035160F">
        <w:t xml:space="preserve"> to select the name. You can also select the name by </w:t>
      </w:r>
      <w:r w:rsidR="00C10B6A" w:rsidRPr="0035160F">
        <w:t>press</w:t>
      </w:r>
      <w:r w:rsidRPr="0035160F">
        <w:t xml:space="preserve">ing </w:t>
      </w:r>
      <w:r w:rsidR="00357499">
        <w:t xml:space="preserve">the </w:t>
      </w:r>
      <w:r w:rsidRPr="00312EA0">
        <w:t>F2</w:t>
      </w:r>
      <w:r w:rsidRPr="0035160F">
        <w:t xml:space="preserve"> </w:t>
      </w:r>
      <w:r w:rsidR="00C10B6A" w:rsidRPr="0035160F">
        <w:t>key</w:t>
      </w:r>
      <w:r w:rsidRPr="0035160F">
        <w:t>. The chosen name will be</w:t>
      </w:r>
      <w:r w:rsidR="00DA2BA8" w:rsidRPr="0035160F">
        <w:t xml:space="preserve"> replaced with the new name </w:t>
      </w:r>
      <w:r w:rsidRPr="0035160F">
        <w:t>you type</w:t>
      </w:r>
      <w:r w:rsidR="00357499">
        <w:t>d</w:t>
      </w:r>
      <w:r w:rsidRPr="0035160F">
        <w:t xml:space="preserve">. You can move in the name </w:t>
      </w:r>
      <w:r w:rsidR="005337F6" w:rsidRPr="0035160F">
        <w:t>line</w:t>
      </w:r>
      <w:r w:rsidRPr="0035160F">
        <w:t xml:space="preserve"> by clicking the place you want with the mouse. You can also move by </w:t>
      </w:r>
      <w:r w:rsidR="00C10B6A" w:rsidRPr="0035160F">
        <w:t>press</w:t>
      </w:r>
      <w:r w:rsidRPr="0035160F">
        <w:t xml:space="preserve">ing the </w:t>
      </w:r>
      <w:r w:rsidRPr="00312EA0">
        <w:t>End</w:t>
      </w:r>
      <w:r w:rsidRPr="0035160F">
        <w:t xml:space="preserve"> </w:t>
      </w:r>
      <w:r w:rsidR="00C10B6A" w:rsidRPr="0035160F">
        <w:t>key</w:t>
      </w:r>
      <w:r w:rsidRPr="0035160F">
        <w:t xml:space="preserve">, </w:t>
      </w:r>
      <w:r w:rsidR="00E62C2B" w:rsidRPr="0035160F">
        <w:t xml:space="preserve">the </w:t>
      </w:r>
      <w:r w:rsidRPr="00312EA0">
        <w:t>Home</w:t>
      </w:r>
      <w:r w:rsidR="005337F6" w:rsidRPr="0035160F">
        <w:t xml:space="preserve"> </w:t>
      </w:r>
      <w:r w:rsidR="00C10B6A" w:rsidRPr="0035160F">
        <w:t>key</w:t>
      </w:r>
      <w:r w:rsidR="005337F6" w:rsidRPr="0035160F">
        <w:t xml:space="preserve"> or </w:t>
      </w:r>
      <w:r w:rsidRPr="0035160F">
        <w:t>the arrow keys o</w:t>
      </w:r>
      <w:r w:rsidR="00357499">
        <w:t>n</w:t>
      </w:r>
      <w:r w:rsidRPr="0035160F">
        <w:t xml:space="preserve"> the keyboard. Like this</w:t>
      </w:r>
      <w:r w:rsidR="005337F6" w:rsidRPr="0035160F">
        <w:t>,</w:t>
      </w:r>
      <w:r w:rsidRPr="0035160F">
        <w:t xml:space="preserve"> you can add characters </w:t>
      </w:r>
      <w:r w:rsidR="00357499">
        <w:t>to</w:t>
      </w:r>
      <w:r w:rsidRPr="0035160F">
        <w:t xml:space="preserve"> the beginning, between or in the end of the name characters.</w:t>
      </w:r>
    </w:p>
    <w:p w14:paraId="7CA34815" w14:textId="77777777" w:rsidR="00814C43" w:rsidRPr="0035160F" w:rsidRDefault="00884BDC" w:rsidP="00814C43">
      <w:pPr>
        <w:pStyle w:val="Heading3"/>
        <w:pageBreakBefore/>
        <w:rPr>
          <w:lang w:val="en-US"/>
        </w:rPr>
      </w:pPr>
      <w:bookmarkStart w:id="53" w:name="_Toc258003384"/>
      <w:r w:rsidRPr="0035160F">
        <w:rPr>
          <w:lang w:val="en-US"/>
        </w:rPr>
        <w:lastRenderedPageBreak/>
        <w:t>Properties of folders and files</w:t>
      </w:r>
      <w:bookmarkStart w:id="54" w:name="FilesProperties"/>
      <w:bookmarkEnd w:id="53"/>
      <w:bookmarkEnd w:id="54"/>
      <w:r w:rsidR="0002571A" w:rsidRPr="0035160F">
        <w:rPr>
          <w:lang w:val="en-US"/>
        </w:rPr>
        <w:fldChar w:fldCharType="begin"/>
      </w:r>
      <w:r w:rsidR="00BD3712" w:rsidRPr="0035160F">
        <w:rPr>
          <w:lang w:val="en-US"/>
        </w:rPr>
        <w:instrText xml:space="preserve"> XE "Files:Properties" </w:instrText>
      </w:r>
      <w:r w:rsidR="0002571A" w:rsidRPr="0035160F">
        <w:rPr>
          <w:lang w:val="en-US"/>
        </w:rPr>
        <w:fldChar w:fldCharType="end"/>
      </w:r>
    </w:p>
    <w:p w14:paraId="1F113B67" w14:textId="77777777" w:rsidR="00814C43" w:rsidRPr="0035160F" w:rsidRDefault="00357499" w:rsidP="00A70206">
      <w:pPr>
        <w:pStyle w:val="BodyText"/>
      </w:pPr>
      <w:r>
        <w:t>Display the context menu by right-clicking the folder or file.</w:t>
      </w:r>
      <w:r w:rsidR="00884BDC" w:rsidRPr="0035160F">
        <w:t xml:space="preserve"> Click </w:t>
      </w:r>
      <w:r>
        <w:t xml:space="preserve">the </w:t>
      </w:r>
      <w:r w:rsidR="003950C5" w:rsidRPr="00203479">
        <w:rPr>
          <w:rStyle w:val="BodyTextBold0"/>
        </w:rPr>
        <w:t xml:space="preserve">Properties </w:t>
      </w:r>
      <w:r w:rsidR="00884BDC" w:rsidRPr="00203479">
        <w:t xml:space="preserve">command </w:t>
      </w:r>
      <w:r w:rsidRPr="00203479">
        <w:t>o</w:t>
      </w:r>
      <w:r w:rsidR="00884BDC" w:rsidRPr="00203479">
        <w:t>n the</w:t>
      </w:r>
      <w:r w:rsidR="00FC2DEF" w:rsidRPr="00203479">
        <w:t xml:space="preserve"> context</w:t>
      </w:r>
      <w:r w:rsidR="00884BDC" w:rsidRPr="00203479">
        <w:t xml:space="preserve"> menu.</w:t>
      </w:r>
    </w:p>
    <w:p w14:paraId="732095F0" w14:textId="24985D35" w:rsidR="00814C43" w:rsidRPr="0035160F" w:rsidRDefault="002629C5" w:rsidP="00814C43">
      <w:pPr>
        <w:pStyle w:val="KehystettyTeksti"/>
      </w:pPr>
      <w:r>
        <w:rPr>
          <w:noProof/>
          <w:lang w:val="fi-FI"/>
        </w:rPr>
        <w:drawing>
          <wp:anchor distT="0" distB="0" distL="114300" distR="114300" simplePos="0" relativeHeight="251803648" behindDoc="0" locked="0" layoutInCell="1" allowOverlap="1" wp14:editId="0B31F6A9">
            <wp:simplePos x="0" y="0"/>
            <wp:positionH relativeFrom="column">
              <wp:posOffset>1947545</wp:posOffset>
            </wp:positionH>
            <wp:positionV relativeFrom="paragraph">
              <wp:posOffset>2091055</wp:posOffset>
            </wp:positionV>
            <wp:extent cx="176530" cy="246380"/>
            <wp:effectExtent l="19050" t="0" r="0" b="0"/>
            <wp:wrapNone/>
            <wp:docPr id="2089" name="Kuva 970" descr="Nuoliosoi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970" descr="Nuoliosoitin"/>
                    <pic:cNvPicPr>
                      <a:picLocks noChangeAspect="1" noChangeArrowheads="1"/>
                    </pic:cNvPicPr>
                  </pic:nvPicPr>
                  <pic:blipFill>
                    <a:blip r:embed="rId21" cstate="screen">
                      <a:clrChange>
                        <a:clrFrom>
                          <a:srgbClr xmlns:a14="http://schemas.microsoft.com/office/drawing/2010/main" val="FFFFFF" mc:Ignorable=""/>
                        </a:clrFrom>
                        <a:clrTo>
                          <a:srgbClr xmlns:a14="http://schemas.microsoft.com/office/drawing/2010/main" val="FFFFFF" mc:Ignorable="">
                            <a:alpha val="0"/>
                          </a:srgbClr>
                        </a:clrTo>
                      </a:clrChange>
                    </a:blip>
                    <a:srcRect/>
                    <a:stretch>
                      <a:fillRect/>
                    </a:stretch>
                  </pic:blipFill>
                  <pic:spPr bwMode="auto">
                    <a:xfrm>
                      <a:off x="0" y="0"/>
                      <a:ext cx="176530" cy="246380"/>
                    </a:xfrm>
                    <a:prstGeom prst="rect">
                      <a:avLst/>
                    </a:prstGeom>
                    <a:noFill/>
                    <a:ln w="9525">
                      <a:noFill/>
                      <a:miter lim="800000"/>
                      <a:headEnd/>
                      <a:tailEnd/>
                    </a:ln>
                  </pic:spPr>
                </pic:pic>
              </a:graphicData>
            </a:graphic>
          </wp:anchor>
        </w:drawing>
      </w:r>
      <w:r w:rsidR="0089568F">
        <w:rPr>
          <w:noProof/>
          <w:lang w:val="fi-FI"/>
        </w:rPr>
        <mc:AlternateContent>
          <mc:Choice Requires="wps">
            <w:drawing>
              <wp:anchor distT="0" distB="0" distL="114300" distR="114300" simplePos="0" relativeHeight="251648000" behindDoc="0" locked="0" layoutInCell="1" allowOverlap="1" wp14:editId="33CEEE4A">
                <wp:simplePos x="0" y="0"/>
                <wp:positionH relativeFrom="column">
                  <wp:posOffset>4055745</wp:posOffset>
                </wp:positionH>
                <wp:positionV relativeFrom="paragraph">
                  <wp:posOffset>211455</wp:posOffset>
                </wp:positionV>
                <wp:extent cx="2057400" cy="288290"/>
                <wp:effectExtent l="1670685" t="6350" r="5715" b="10160"/>
                <wp:wrapNone/>
                <wp:docPr id="2232" name="AutoShape 13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288290"/>
                        </a:xfrm>
                        <a:prstGeom prst="borderCallout2">
                          <a:avLst>
                            <a:gd name="adj1" fmla="val 39648"/>
                            <a:gd name="adj2" fmla="val -3704"/>
                            <a:gd name="adj3" fmla="val 39648"/>
                            <a:gd name="adj4" fmla="val -19597"/>
                            <a:gd name="adj5" fmla="val 36565"/>
                            <a:gd name="adj6" fmla="val -80556"/>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3F8BFEDB" w14:textId="77777777" w:rsidR="00A70206" w:rsidRDefault="00A70206" w:rsidP="00814C43">
                            <w:pPr>
                              <w:jc w:val="center"/>
                            </w:pPr>
                            <w:r>
                              <w:t>Tabs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39" o:spid="_x0000_s1086" type="#_x0000_t48" style="position:absolute;left:0;text-align:left;margin-left:319.35pt;margin-top:16.65pt;width:162pt;height:22.7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" adj="-17400,7898,-4233,8564,-800,8564" strokecolor="#215a99">
                <v:textbox>
                  <w:txbxContent>
                    <w:p w14:paraId="3F8BFEDB" w14:textId="77777777" w:rsidR="00A70206" w:rsidRDefault="00A70206" w:rsidP="00814C43">
                      <w:pPr>
                        <w:jc w:val="center"/>
                      </w:pPr>
                      <w:r>
                        <w:t>Tabs</w:t>
                      </w:r>
                    </w:p>
                  </w:txbxContent>
                </v:textbox>
              </v:shape>
            </w:pict>
          </mc:Fallback>
        </mc:AlternateContent>
      </w:r>
      <w:r w:rsidR="0089568F">
        <w:rPr>
          <w:noProof/>
          <w:lang w:val="fi-FI"/>
        </w:rPr>
        <mc:AlternateContent>
          <mc:Choice Requires="wps">
            <w:drawing>
              <wp:anchor distT="0" distB="0" distL="114300" distR="114300" simplePos="0" relativeHeight="251650048" behindDoc="0" locked="0" layoutInCell="1" allowOverlap="1" wp14:editId="67B8ACE2">
                <wp:simplePos x="0" y="0"/>
                <wp:positionH relativeFrom="column">
                  <wp:posOffset>4055745</wp:posOffset>
                </wp:positionH>
                <wp:positionV relativeFrom="paragraph">
                  <wp:posOffset>648335</wp:posOffset>
                </wp:positionV>
                <wp:extent cx="2057400" cy="288290"/>
                <wp:effectExtent l="1784985" t="52705" r="5715" b="11430"/>
                <wp:wrapNone/>
                <wp:docPr id="2231" name="AutoShape 1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288290"/>
                        </a:xfrm>
                        <a:prstGeom prst="borderCallout2">
                          <a:avLst>
                            <a:gd name="adj1" fmla="val 39648"/>
                            <a:gd name="adj2" fmla="val -3704"/>
                            <a:gd name="adj3" fmla="val 39648"/>
                            <a:gd name="adj4" fmla="val -20926"/>
                            <a:gd name="adj5" fmla="val -15861"/>
                            <a:gd name="adj6" fmla="val -86514"/>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01A59D54" w14:textId="77777777" w:rsidR="00A70206" w:rsidRDefault="00A70206" w:rsidP="00814C43">
                            <w:pPr>
                              <w:jc w:val="center"/>
                            </w:pPr>
                            <w:r>
                              <w:t xml:space="preserve">Name box of the folder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41" o:spid="_x0000_s1087" type="#_x0000_t48" style="position:absolute;left:0;text-align:left;margin-left:319.35pt;margin-top:51.05pt;width:162pt;height:22.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" adj="-18687,-3426,-4520,8564,-800,8564" strokecolor="#215a99">
                <v:textbox>
                  <w:txbxContent>
                    <w:p w14:paraId="01A59D54" w14:textId="77777777" w:rsidR="00A70206" w:rsidRDefault="00A70206" w:rsidP="00814C43">
                      <w:pPr>
                        <w:jc w:val="center"/>
                      </w:pPr>
                      <w:r>
                        <w:t xml:space="preserve">Name box of the folder </w:t>
                      </w:r>
                    </w:p>
                  </w:txbxContent>
                </v:textbox>
              </v:shape>
            </w:pict>
          </mc:Fallback>
        </mc:AlternateContent>
      </w:r>
      <w:r w:rsidR="0089568F">
        <w:rPr>
          <w:noProof/>
          <w:lang w:val="fi-FI"/>
        </w:rPr>
        <mc:AlternateContent>
          <mc:Choice Requires="wps">
            <w:drawing>
              <wp:anchor distT="0" distB="0" distL="114300" distR="114300" simplePos="0" relativeHeight="251652096" behindDoc="0" locked="0" layoutInCell="1" allowOverlap="1" wp14:editId="6AD8EB7F">
                <wp:simplePos x="0" y="0"/>
                <wp:positionH relativeFrom="column">
                  <wp:posOffset>4055745</wp:posOffset>
                </wp:positionH>
                <wp:positionV relativeFrom="paragraph">
                  <wp:posOffset>1985010</wp:posOffset>
                </wp:positionV>
                <wp:extent cx="2057400" cy="288290"/>
                <wp:effectExtent l="594360" t="8255" r="5715" b="8255"/>
                <wp:wrapNone/>
                <wp:docPr id="2230"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288290"/>
                        </a:xfrm>
                        <a:prstGeom prst="borderCallout2">
                          <a:avLst>
                            <a:gd name="adj1" fmla="val 39648"/>
                            <a:gd name="adj2" fmla="val -3704"/>
                            <a:gd name="adj3" fmla="val 39648"/>
                            <a:gd name="adj4" fmla="val -8889"/>
                            <a:gd name="adj5" fmla="val 52421"/>
                            <a:gd name="adj6" fmla="val -28644"/>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66C2309A" w14:textId="77777777" w:rsidR="00A70206" w:rsidRDefault="00A70206" w:rsidP="00814C43">
                            <w:pPr>
                              <w:jc w:val="center"/>
                            </w:pPr>
                            <w:r>
                              <w:t>Attributes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46" o:spid="_x0000_s1088" type="#_x0000_t48" style="position:absolute;left:0;text-align:left;margin-left:319.35pt;margin-top:156.3pt;width:162pt;height:2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" adj="-6187,11323,-1920,8564,-800,8564" strokecolor="#215a99">
                <v:textbox>
                  <w:txbxContent>
                    <w:p w14:paraId="66C2309A" w14:textId="77777777" w:rsidR="00A70206" w:rsidRDefault="00A70206" w:rsidP="00814C43">
                      <w:pPr>
                        <w:jc w:val="center"/>
                      </w:pPr>
                      <w:r>
                        <w:t>Attributes</w:t>
                      </w:r>
                    </w:p>
                  </w:txbxContent>
                </v:textbox>
                <o:callout v:ext="edit" minusy="t"/>
              </v:shape>
            </w:pict>
          </mc:Fallback>
        </mc:AlternateContent>
      </w:r>
      <w:r w:rsidR="0089568F">
        <w:rPr>
          <w:noProof/>
          <w:lang w:val="fi-FI"/>
        </w:rPr>
        <mc:AlternateContent>
          <mc:Choice Requires="wps">
            <w:drawing>
              <wp:anchor distT="0" distB="0" distL="114300" distR="114300" simplePos="0" relativeHeight="251646976" behindDoc="0" locked="0" layoutInCell="1" allowOverlap="1" wp14:editId="756BB683">
                <wp:simplePos x="0" y="0"/>
                <wp:positionH relativeFrom="column">
                  <wp:posOffset>4055745</wp:posOffset>
                </wp:positionH>
                <wp:positionV relativeFrom="paragraph">
                  <wp:posOffset>1085215</wp:posOffset>
                </wp:positionV>
                <wp:extent cx="2057400" cy="288290"/>
                <wp:effectExtent l="1137285" t="13335" r="5715" b="12700"/>
                <wp:wrapNone/>
                <wp:docPr id="2229" name="AutoShape 13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288290"/>
                        </a:xfrm>
                        <a:prstGeom prst="borderCallout2">
                          <a:avLst>
                            <a:gd name="adj1" fmla="val 39648"/>
                            <a:gd name="adj2" fmla="val -3704"/>
                            <a:gd name="adj3" fmla="val 39648"/>
                            <a:gd name="adj4" fmla="val -14384"/>
                            <a:gd name="adj5" fmla="val 57491"/>
                            <a:gd name="adj6" fmla="val -55000"/>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930CF7A" w14:textId="77777777" w:rsidR="00A70206" w:rsidRDefault="00A70206" w:rsidP="00814C43">
                            <w:pPr>
                              <w:jc w:val="center"/>
                            </w:pPr>
                            <w:r>
                              <w:t>Size of the folder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38" o:spid="_x0000_s1089" type="#_x0000_t48" style="position:absolute;left:0;text-align:left;margin-left:319.35pt;margin-top:85.45pt;width:162pt;height:22.7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" adj="-11880,12418,-3107,8564,-800,8564" strokecolor="#215a99">
                <v:textbox>
                  <w:txbxContent>
                    <w:p w14:paraId="2930CF7A" w14:textId="77777777" w:rsidR="00A70206" w:rsidRDefault="00A70206" w:rsidP="00814C43">
                      <w:pPr>
                        <w:jc w:val="center"/>
                      </w:pPr>
                      <w:r>
                        <w:t>Size of the folder</w:t>
                      </w:r>
                    </w:p>
                  </w:txbxContent>
                </v:textbox>
                <o:callout v:ext="edit" minusy="t"/>
              </v:shape>
            </w:pict>
          </mc:Fallback>
        </mc:AlternateContent>
      </w:r>
      <w:r w:rsidR="0089568F">
        <w:rPr>
          <w:noProof/>
          <w:lang w:val="fi-FI"/>
        </w:rPr>
        <mc:AlternateContent>
          <mc:Choice Requires="wps">
            <w:drawing>
              <wp:anchor distT="0" distB="0" distL="114300" distR="114300" simplePos="0" relativeHeight="251649024" behindDoc="0" locked="0" layoutInCell="1" allowOverlap="1" wp14:editId="7CFC9FD9">
                <wp:simplePos x="0" y="0"/>
                <wp:positionH relativeFrom="column">
                  <wp:posOffset>4055745</wp:posOffset>
                </wp:positionH>
                <wp:positionV relativeFrom="paragraph">
                  <wp:posOffset>1522730</wp:posOffset>
                </wp:positionV>
                <wp:extent cx="2057400" cy="288290"/>
                <wp:effectExtent l="870585" t="12700" r="5715" b="41910"/>
                <wp:wrapNone/>
                <wp:docPr id="2090" name="AutoShape 1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288290"/>
                        </a:xfrm>
                        <a:prstGeom prst="borderCallout2">
                          <a:avLst>
                            <a:gd name="adj1" fmla="val 39648"/>
                            <a:gd name="adj2" fmla="val -3704"/>
                            <a:gd name="adj3" fmla="val 39648"/>
                            <a:gd name="adj4" fmla="val -11606"/>
                            <a:gd name="adj5" fmla="val 110352"/>
                            <a:gd name="adj6" fmla="val -41819"/>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62B6D88B" w14:textId="77777777" w:rsidR="00A70206" w:rsidRDefault="00A70206" w:rsidP="00814C43">
                            <w:pPr>
                              <w:jc w:val="center"/>
                            </w:pPr>
                            <w:r>
                              <w:t>Creation date of the folder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40" o:spid="_x0000_s1090" type="#_x0000_t48" style="position:absolute;left:0;text-align:left;margin-left:319.35pt;margin-top:119.9pt;width:162pt;height:22.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" adj="-9033,23836,-2507,8564,-800,8564" strokecolor="#215a99">
                <v:textbox>
                  <w:txbxContent>
                    <w:p w14:paraId="62B6D88B" w14:textId="77777777" w:rsidR="00A70206" w:rsidRDefault="00A70206" w:rsidP="00814C43">
                      <w:pPr>
                        <w:jc w:val="center"/>
                      </w:pPr>
                      <w:r>
                        <w:t>Creation date of the folder</w:t>
                      </w:r>
                    </w:p>
                  </w:txbxContent>
                </v:textbox>
                <o:callout v:ext="edit" minusy="t"/>
              </v:shape>
            </w:pict>
          </mc:Fallback>
        </mc:AlternateContent>
      </w:r>
      <w:r w:rsidR="0089568F">
        <w:rPr>
          <w:noProof/>
          <w:lang w:val="fi-FI"/>
        </w:rPr>
        <mc:AlternateContent>
          <mc:Choice Requires="wps">
            <w:drawing>
              <wp:anchor distT="0" distB="0" distL="114300" distR="114300" simplePos="0" relativeHeight="251651072" behindDoc="0" locked="0" layoutInCell="1" allowOverlap="1" wp14:editId="3E736F36">
                <wp:simplePos x="0" y="0"/>
                <wp:positionH relativeFrom="column">
                  <wp:posOffset>1357630</wp:posOffset>
                </wp:positionH>
                <wp:positionV relativeFrom="paragraph">
                  <wp:posOffset>247015</wp:posOffset>
                </wp:positionV>
                <wp:extent cx="323850" cy="144145"/>
                <wp:effectExtent l="10795" t="13335" r="17780" b="13970"/>
                <wp:wrapNone/>
                <wp:docPr id="2051"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14414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45" o:spid="_x0000_s1026" style="position:absolute;margin-left:106.9pt;margin-top:19.45pt;width:25.5pt;height:11.3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" filled="f" strokecolor="red" strokeweight="1.5pt"/>
            </w:pict>
          </mc:Fallback>
        </mc:AlternateContent>
      </w:r>
      <w:r>
        <w:rPr>
          <w:noProof/>
          <w:lang w:val="fi-FI"/>
        </w:rPr>
        <w:drawing>
          <wp:inline distT="0" distB="0" distL="0" distR="0" wp14:editId="16D079EE">
            <wp:extent cx="2549525" cy="2538095"/>
            <wp:effectExtent l="19050" t="0" r="3175" b="0"/>
            <wp:docPr id="3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7" cstate="screen"/>
                    <a:srcRect/>
                    <a:stretch>
                      <a:fillRect/>
                    </a:stretch>
                  </pic:blipFill>
                  <pic:spPr bwMode="auto">
                    <a:xfrm>
                      <a:off x="0" y="0"/>
                      <a:ext cx="2549525" cy="2538095"/>
                    </a:xfrm>
                    <a:prstGeom prst="rect">
                      <a:avLst/>
                    </a:prstGeom>
                    <a:noFill/>
                    <a:ln w="9525">
                      <a:noFill/>
                      <a:miter lim="800000"/>
                      <a:headEnd/>
                      <a:tailEnd/>
                    </a:ln>
                  </pic:spPr>
                </pic:pic>
              </a:graphicData>
            </a:graphic>
          </wp:inline>
        </w:drawing>
      </w:r>
    </w:p>
    <w:p w14:paraId="442508E1" w14:textId="77777777" w:rsidR="00D43EFD" w:rsidRPr="00312EA0" w:rsidRDefault="002629C5" w:rsidP="00312EA0">
      <w:pPr>
        <w:pStyle w:val="CaptionNotBold"/>
      </w:pPr>
      <w:bookmarkStart w:id="55" w:name="_Ref194827640"/>
      <w:bookmarkStart w:id="56" w:name="_Ref223694683"/>
      <w:r>
        <w:rPr>
          <w:noProof/>
          <w:lang w:val="fi-FI"/>
        </w:rPr>
        <w:drawing>
          <wp:anchor distT="0" distB="0" distL="114300" distR="114300" simplePos="0" relativeHeight="251625472" behindDoc="0" locked="0" layoutInCell="1" allowOverlap="1" wp14:editId="56E24C58">
            <wp:simplePos x="0" y="0"/>
            <wp:positionH relativeFrom="column">
              <wp:posOffset>914400</wp:posOffset>
            </wp:positionH>
            <wp:positionV relativeFrom="paragraph">
              <wp:posOffset>1082040</wp:posOffset>
            </wp:positionV>
            <wp:extent cx="161925" cy="238125"/>
            <wp:effectExtent l="19050" t="0" r="9525" b="0"/>
            <wp:wrapNone/>
            <wp:docPr id="2088" name="Kuva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342"/>
                    <pic:cNvPicPr>
                      <a:picLocks noChangeAspect="1" noChangeArrowheads="1"/>
                    </pic:cNvPicPr>
                  </pic:nvPicPr>
                  <pic:blipFill>
                    <a:blip r:embed="rId15" cstate="screen"/>
                    <a:srcRect/>
                    <a:stretch>
                      <a:fillRect/>
                    </a:stretch>
                  </pic:blipFill>
                  <pic:spPr bwMode="auto">
                    <a:xfrm>
                      <a:off x="0" y="0"/>
                      <a:ext cx="161925" cy="238125"/>
                    </a:xfrm>
                    <a:prstGeom prst="rect">
                      <a:avLst/>
                    </a:prstGeom>
                    <a:noFill/>
                    <a:ln w="9525">
                      <a:noFill/>
                      <a:miter lim="800000"/>
                      <a:headEnd/>
                      <a:tailEnd/>
                    </a:ln>
                  </pic:spPr>
                </pic:pic>
              </a:graphicData>
            </a:graphic>
          </wp:anchor>
        </w:drawing>
      </w:r>
      <w:bookmarkEnd w:id="55"/>
      <w:r w:rsidR="0058199B" w:rsidRPr="0035160F">
        <w:t xml:space="preserve">Figure </w:t>
      </w:r>
      <w:r w:rsidR="0035218D">
        <w:fldChar w:fldCharType="begin"/>
      </w:r>
      <w:r w:rsidR="0035218D">
        <w:instrText xml:space="preserve"> SEQ Figure \* ARABIC </w:instrText>
      </w:r>
      <w:r w:rsidR="0035218D">
        <w:fldChar w:fldCharType="separate"/>
      </w:r>
      <w:r w:rsidR="00BB4A35">
        <w:rPr>
          <w:noProof/>
        </w:rPr>
        <w:t>14</w:t>
      </w:r>
      <w:r w:rsidR="0035218D">
        <w:rPr>
          <w:noProof/>
        </w:rPr>
        <w:fldChar w:fldCharType="end"/>
      </w:r>
      <w:bookmarkEnd w:id="56"/>
      <w:r w:rsidR="0058199B" w:rsidRPr="0035160F">
        <w:tab/>
      </w:r>
      <w:r w:rsidR="00884BDC" w:rsidRPr="00312EA0">
        <w:t xml:space="preserve">In the picture you can see </w:t>
      </w:r>
      <w:r w:rsidR="00A359D0" w:rsidRPr="00312EA0">
        <w:t xml:space="preserve">the properties of </w:t>
      </w:r>
      <w:r w:rsidR="00357499" w:rsidRPr="00312EA0">
        <w:t xml:space="preserve">the </w:t>
      </w:r>
      <w:proofErr w:type="gramStart"/>
      <w:r w:rsidR="00C211DA" w:rsidRPr="0035160F">
        <w:t>My</w:t>
      </w:r>
      <w:proofErr w:type="gramEnd"/>
      <w:r w:rsidR="00C211DA" w:rsidRPr="0035160F">
        <w:t xml:space="preserve"> own</w:t>
      </w:r>
      <w:r w:rsidR="00A359D0" w:rsidRPr="00312EA0">
        <w:t xml:space="preserve"> folder</w:t>
      </w:r>
      <w:r w:rsidR="00F32DC0" w:rsidRPr="00312EA0">
        <w:t xml:space="preserve"> in drive </w:t>
      </w:r>
      <w:r w:rsidR="00F32DC0" w:rsidRPr="0035160F">
        <w:t>D:</w:t>
      </w:r>
      <w:r w:rsidR="00F32DC0" w:rsidRPr="00312EA0">
        <w:t xml:space="preserve"> </w:t>
      </w:r>
      <w:r w:rsidR="00A359D0" w:rsidRPr="00312EA0">
        <w:t xml:space="preserve">shown </w:t>
      </w:r>
      <w:r w:rsidR="00357499" w:rsidRPr="00312EA0">
        <w:t>o</w:t>
      </w:r>
      <w:r w:rsidR="00A359D0" w:rsidRPr="00312EA0">
        <w:t xml:space="preserve">n the </w:t>
      </w:r>
      <w:r w:rsidR="00A359D0" w:rsidRPr="0035160F">
        <w:t>General</w:t>
      </w:r>
      <w:r w:rsidR="00F32DC0" w:rsidRPr="00312EA0">
        <w:t xml:space="preserve"> tab</w:t>
      </w:r>
      <w:r w:rsidR="00C12D37" w:rsidRPr="00312EA0">
        <w:t xml:space="preserve">. </w:t>
      </w:r>
      <w:r w:rsidR="00357499" w:rsidRPr="00312EA0">
        <w:t>Name the folder in the name box.</w:t>
      </w:r>
      <w:r w:rsidR="00357499">
        <w:t xml:space="preserve"> </w:t>
      </w:r>
      <w:r w:rsidR="00C12D37" w:rsidRPr="00312EA0">
        <w:t>In the mi</w:t>
      </w:r>
      <w:r w:rsidR="00C12D37" w:rsidRPr="00312EA0">
        <w:t>d</w:t>
      </w:r>
      <w:r w:rsidR="00C12D37" w:rsidRPr="00312EA0">
        <w:t xml:space="preserve">dle of the dialog box you </w:t>
      </w:r>
      <w:r w:rsidR="004D2010" w:rsidRPr="00312EA0">
        <w:t>can see</w:t>
      </w:r>
      <w:r w:rsidR="00C12D37" w:rsidRPr="00312EA0">
        <w:t xml:space="preserve"> the size of the folder, </w:t>
      </w:r>
      <w:r w:rsidR="00FC2DEF" w:rsidRPr="00312EA0">
        <w:t>it</w:t>
      </w:r>
      <w:r w:rsidR="00E62C2B" w:rsidRPr="00312EA0">
        <w:t>s</w:t>
      </w:r>
      <w:r w:rsidR="00FC2DEF" w:rsidRPr="00312EA0">
        <w:t xml:space="preserve"> </w:t>
      </w:r>
      <w:r w:rsidR="00C12D37" w:rsidRPr="00312EA0">
        <w:t>size o</w:t>
      </w:r>
      <w:r w:rsidR="00357499" w:rsidRPr="00312EA0">
        <w:t>n</w:t>
      </w:r>
      <w:r w:rsidR="00C12D37" w:rsidRPr="00312EA0">
        <w:t xml:space="preserve"> the disk and how many files and subfolders the folder contains. With</w:t>
      </w:r>
      <w:r w:rsidR="00F32DC0" w:rsidRPr="00312EA0">
        <w:t xml:space="preserve"> the help of</w:t>
      </w:r>
      <w:r w:rsidR="00C12D37" w:rsidRPr="00312EA0">
        <w:t xml:space="preserve"> the </w:t>
      </w:r>
      <w:r w:rsidR="00357499" w:rsidRPr="00312EA0">
        <w:t xml:space="preserve">attributes </w:t>
      </w:r>
      <w:r w:rsidR="00C12D37" w:rsidRPr="00312EA0">
        <w:t xml:space="preserve">you can hide </w:t>
      </w:r>
      <w:r w:rsidR="00357499" w:rsidRPr="00312EA0">
        <w:t xml:space="preserve">a </w:t>
      </w:r>
      <w:r w:rsidR="00C12D37" w:rsidRPr="00312EA0">
        <w:t xml:space="preserve">folder or file. You can also make them only readable </w:t>
      </w:r>
      <w:r w:rsidR="00357499" w:rsidRPr="00312EA0">
        <w:t>with the</w:t>
      </w:r>
      <w:r w:rsidR="00C12D37" w:rsidRPr="00312EA0">
        <w:t xml:space="preserve"> </w:t>
      </w:r>
      <w:r w:rsidR="00037269" w:rsidRPr="0035160F">
        <w:t>Read-only</w:t>
      </w:r>
      <w:r w:rsidR="00037269" w:rsidRPr="00312EA0">
        <w:t xml:space="preserve"> </w:t>
      </w:r>
      <w:r w:rsidR="00C12D37" w:rsidRPr="00312EA0">
        <w:t>command.</w:t>
      </w:r>
    </w:p>
    <w:p w14:paraId="5BD280C5" w14:textId="77777777" w:rsidR="00C211DA" w:rsidRPr="00203479" w:rsidRDefault="00357499" w:rsidP="00312EA0">
      <w:pPr>
        <w:pStyle w:val="BodyText"/>
      </w:pPr>
      <w:r>
        <w:t xml:space="preserve">The </w:t>
      </w:r>
      <w:r w:rsidR="00E62C2B" w:rsidRPr="0035160F">
        <w:t xml:space="preserve">Microsoft Windows Help tells that </w:t>
      </w:r>
      <w:r w:rsidR="00C12D37" w:rsidRPr="00203479">
        <w:t>"</w:t>
      </w:r>
      <w:r w:rsidR="00E62C2B" w:rsidRPr="0035160F">
        <w:t xml:space="preserve">setting to </w:t>
      </w:r>
      <w:r w:rsidR="00E62C2B" w:rsidRPr="00312EA0">
        <w:rPr>
          <w:rStyle w:val="BodyTextBold0"/>
        </w:rPr>
        <w:t>Read-Only</w:t>
      </w:r>
      <w:r w:rsidR="00E62C2B" w:rsidRPr="0035160F">
        <w:t xml:space="preserve"> can help protect a file from unintentional or unauthorized changes</w:t>
      </w:r>
      <w:r w:rsidR="00C12D37" w:rsidRPr="00203479">
        <w:t>".</w:t>
      </w:r>
      <w:r w:rsidR="00E62C2B" w:rsidRPr="00203479">
        <w:t xml:space="preserve"> </w:t>
      </w:r>
      <w:r w:rsidR="00E62C2B" w:rsidRPr="0035160F">
        <w:t>When the file is set to read-only, it cannot be changed.</w:t>
      </w:r>
    </w:p>
    <w:p w14:paraId="35A2E806" w14:textId="77777777" w:rsidR="00477B82" w:rsidRPr="0035160F" w:rsidRDefault="00520189" w:rsidP="0089568F">
      <w:pPr>
        <w:pStyle w:val="Heading3"/>
        <w:pageBreakBefore/>
        <w:rPr>
          <w:lang w:val="en-US"/>
        </w:rPr>
      </w:pPr>
      <w:bookmarkStart w:id="57" w:name="_Toc258003385"/>
      <w:r w:rsidRPr="0035160F">
        <w:rPr>
          <w:lang w:val="en-US"/>
        </w:rPr>
        <w:lastRenderedPageBreak/>
        <w:t>Comp</w:t>
      </w:r>
      <w:r w:rsidR="000F76AD" w:rsidRPr="0035160F">
        <w:rPr>
          <w:lang w:val="en-US"/>
        </w:rPr>
        <w:t>ressing files and folders</w:t>
      </w:r>
      <w:bookmarkEnd w:id="57"/>
      <w:r w:rsidR="0002571A" w:rsidRPr="0035160F">
        <w:rPr>
          <w:lang w:val="en-US"/>
        </w:rPr>
        <w:fldChar w:fldCharType="begin"/>
      </w:r>
      <w:r w:rsidR="00BD3712" w:rsidRPr="0035160F">
        <w:rPr>
          <w:lang w:val="en-US"/>
        </w:rPr>
        <w:instrText xml:space="preserve"> XE "Files:Compressing" </w:instrText>
      </w:r>
      <w:r w:rsidR="0002571A" w:rsidRPr="0035160F">
        <w:rPr>
          <w:lang w:val="en-US"/>
        </w:rPr>
        <w:fldChar w:fldCharType="end"/>
      </w:r>
    </w:p>
    <w:p w14:paraId="45ABFB95" w14:textId="4519A811" w:rsidR="00C211DA" w:rsidRPr="0035160F" w:rsidRDefault="000F76AD" w:rsidP="00312EA0">
      <w:pPr>
        <w:pStyle w:val="BodyText"/>
      </w:pPr>
      <w:r w:rsidRPr="0035160F">
        <w:t xml:space="preserve">It is often useful to compress the files and folders. Compressing reduces the size of the file even by 90% at its best, often at least </w:t>
      </w:r>
      <w:r w:rsidR="00357499">
        <w:t>by</w:t>
      </w:r>
      <w:r w:rsidRPr="0035160F">
        <w:t xml:space="preserve"> half. </w:t>
      </w:r>
      <w:r w:rsidR="00EF7102" w:rsidRPr="0035160F">
        <w:t>Not all types of files are co</w:t>
      </w:r>
      <w:r w:rsidR="00EF7102" w:rsidRPr="0035160F">
        <w:t>m</w:t>
      </w:r>
      <w:r w:rsidR="00EF7102" w:rsidRPr="0035160F">
        <w:t xml:space="preserve">pressible, for example photographic images </w:t>
      </w:r>
      <w:r w:rsidR="00357499">
        <w:t xml:space="preserve">(e.g. </w:t>
      </w:r>
      <w:r w:rsidR="00EF7102" w:rsidRPr="0035160F">
        <w:t>JPEG</w:t>
      </w:r>
      <w:r w:rsidR="00357499">
        <w:t>)</w:t>
      </w:r>
      <w:r w:rsidR="00EF7102" w:rsidRPr="0035160F">
        <w:t>.</w:t>
      </w:r>
      <w:r w:rsidRPr="0035160F">
        <w:t xml:space="preserve"> This is because they already are compressed. It is quicker to send smaller files as </w:t>
      </w:r>
      <w:r w:rsidR="00357499" w:rsidRPr="0035160F">
        <w:t xml:space="preserve">e-mail </w:t>
      </w:r>
      <w:r w:rsidRPr="0035160F">
        <w:t xml:space="preserve">attachments. Smaller files can also be </w:t>
      </w:r>
      <w:r w:rsidR="00357499">
        <w:t>down</w:t>
      </w:r>
      <w:r w:rsidRPr="0035160F">
        <w:t xml:space="preserve">loaded quicker from the network. </w:t>
      </w:r>
      <w:smartTag w:uri="urn:schemas-microsoft-com:office:smarttags" w:element="place">
        <w:r w:rsidRPr="0035160F">
          <w:t>Vista</w:t>
        </w:r>
      </w:smartTag>
      <w:r w:rsidRPr="0035160F">
        <w:t xml:space="preserve"> has a separate function for compressing and </w:t>
      </w:r>
      <w:r w:rsidR="00A759D3" w:rsidRPr="0035160F">
        <w:t>un</w:t>
      </w:r>
      <w:r w:rsidRPr="0035160F">
        <w:t>compres</w:t>
      </w:r>
      <w:r w:rsidR="004E27ED" w:rsidRPr="0035160F">
        <w:t>sing</w:t>
      </w:r>
      <w:r w:rsidRPr="0035160F">
        <w:t xml:space="preserve">. The extension </w:t>
      </w:r>
      <w:r w:rsidRPr="00312EA0">
        <w:rPr>
          <w:rStyle w:val="BodyTextBold0"/>
        </w:rPr>
        <w:t>.ZIP</w:t>
      </w:r>
      <w:r w:rsidRPr="0035160F">
        <w:t xml:space="preserve"> in the end of the file name tells you that the file is compressed</w:t>
      </w:r>
      <w:r w:rsidR="00C211DA" w:rsidRPr="0035160F">
        <w:t>.</w:t>
      </w:r>
    </w:p>
    <w:p w14:paraId="71DF4EF4" w14:textId="77777777" w:rsidR="001547D1" w:rsidRPr="0035160F" w:rsidRDefault="004E27ED" w:rsidP="00A70206">
      <w:pPr>
        <w:pStyle w:val="BodyText"/>
      </w:pPr>
      <w:r w:rsidRPr="0035160F">
        <w:t>Microsoft Help tells that "</w:t>
      </w:r>
      <w:r w:rsidR="00E62C2B" w:rsidRPr="0035160F">
        <w:t xml:space="preserve">you can combine several files into a compressed folder, making it easier to share a group of files, since you only need to attach one folder to an e-mail message instead of several files. </w:t>
      </w:r>
      <w:r w:rsidRPr="0035160F">
        <w:t>You can work with compressed files and folders in the same way that you work with uncompressed files and folders.</w:t>
      </w:r>
      <w:r w:rsidR="001547D1" w:rsidRPr="0035160F">
        <w:t>”</w:t>
      </w:r>
    </w:p>
    <w:p w14:paraId="1EE4DFF4" w14:textId="77777777" w:rsidR="00477B82" w:rsidRPr="0035160F" w:rsidRDefault="00520189" w:rsidP="00312EA0">
      <w:pPr>
        <w:pStyle w:val="BodyText"/>
      </w:pPr>
      <w:r w:rsidRPr="0035160F">
        <w:t xml:space="preserve">You can compress the files or </w:t>
      </w:r>
      <w:r w:rsidR="00F32DC0" w:rsidRPr="0035160F">
        <w:t xml:space="preserve">folders </w:t>
      </w:r>
      <w:r w:rsidRPr="0035160F">
        <w:t xml:space="preserve">by first </w:t>
      </w:r>
      <w:r w:rsidR="00357499">
        <w:t xml:space="preserve">selecting one or many files or folders. First select the </w:t>
      </w:r>
      <w:r w:rsidR="00357499" w:rsidRPr="00312EA0">
        <w:rPr>
          <w:rStyle w:val="BodyTextBold0"/>
        </w:rPr>
        <w:t>Send</w:t>
      </w:r>
      <w:r w:rsidR="00357499">
        <w:t xml:space="preserve"> to submenu from the context menu and then click on the </w:t>
      </w:r>
      <w:r w:rsidR="00357499" w:rsidRPr="00312EA0">
        <w:t>Co</w:t>
      </w:r>
      <w:r w:rsidR="00357499" w:rsidRPr="00312EA0">
        <w:t>m</w:t>
      </w:r>
      <w:r w:rsidR="00357499" w:rsidRPr="00312EA0">
        <w:t>pressed (zipped) Folder</w:t>
      </w:r>
      <w:r w:rsidR="00357499">
        <w:t xml:space="preserve"> command</w:t>
      </w:r>
      <w:r w:rsidR="0045492D" w:rsidRPr="0035160F">
        <w:t>.</w:t>
      </w:r>
      <w:r w:rsidR="00C73D38" w:rsidRPr="0035160F">
        <w:rPr>
          <w:noProof/>
          <w:lang w:eastAsia="en-US"/>
        </w:rPr>
        <w:t xml:space="preserve"> </w:t>
      </w:r>
    </w:p>
    <w:p w14:paraId="4D704A1D" w14:textId="77777777" w:rsidR="000277E7" w:rsidRPr="0035160F" w:rsidRDefault="008530DE" w:rsidP="000277E7">
      <w:pPr>
        <w:pStyle w:val="Heading3"/>
        <w:pageBreakBefore/>
        <w:rPr>
          <w:lang w:val="en-US"/>
        </w:rPr>
      </w:pPr>
      <w:bookmarkStart w:id="58" w:name="_Toc258003386"/>
      <w:r w:rsidRPr="0035160F">
        <w:rPr>
          <w:lang w:val="en-US"/>
        </w:rPr>
        <w:lastRenderedPageBreak/>
        <w:t xml:space="preserve">Creating </w:t>
      </w:r>
      <w:r w:rsidR="003950C5" w:rsidRPr="0035160F">
        <w:rPr>
          <w:lang w:val="en-US"/>
        </w:rPr>
        <w:t>Shortcut</w:t>
      </w:r>
      <w:r w:rsidR="0058199B" w:rsidRPr="0035160F">
        <w:rPr>
          <w:lang w:val="en-US"/>
        </w:rPr>
        <w:t>s</w:t>
      </w:r>
      <w:bookmarkEnd w:id="58"/>
      <w:r w:rsidR="0002571A" w:rsidRPr="0035160F">
        <w:rPr>
          <w:lang w:val="en-US"/>
        </w:rPr>
        <w:fldChar w:fldCharType="begin"/>
      </w:r>
      <w:r w:rsidR="00A549CB" w:rsidRPr="0035160F">
        <w:rPr>
          <w:lang w:val="en-US"/>
        </w:rPr>
        <w:instrText xml:space="preserve"> XE "Shortcut</w:instrText>
      </w:r>
      <w:r w:rsidR="0058199B" w:rsidRPr="0035160F">
        <w:rPr>
          <w:lang w:val="en-US"/>
        </w:rPr>
        <w:instrText>s</w:instrText>
      </w:r>
      <w:r w:rsidR="00A549CB" w:rsidRPr="0035160F">
        <w:rPr>
          <w:lang w:val="en-US"/>
        </w:rPr>
        <w:instrText xml:space="preserve">" </w:instrText>
      </w:r>
      <w:r w:rsidR="0002571A" w:rsidRPr="0035160F">
        <w:rPr>
          <w:lang w:val="en-US"/>
        </w:rPr>
        <w:fldChar w:fldCharType="end"/>
      </w:r>
    </w:p>
    <w:p w14:paraId="67D81665" w14:textId="77777777" w:rsidR="000277E7" w:rsidRPr="0035160F" w:rsidRDefault="008530DE" w:rsidP="00A70206">
      <w:pPr>
        <w:pStyle w:val="BodyText"/>
      </w:pPr>
      <w:r w:rsidRPr="0035160F">
        <w:t>A shortcut is a link to the original file. By double-clicking the shortcut</w:t>
      </w:r>
      <w:r w:rsidR="00357499">
        <w:t>,</w:t>
      </w:r>
      <w:r w:rsidRPr="0035160F">
        <w:t xml:space="preserve"> you open the original program </w:t>
      </w:r>
      <w:r w:rsidR="007F2B7F" w:rsidRPr="0035160F">
        <w:t xml:space="preserve">and </w:t>
      </w:r>
      <w:r w:rsidRPr="0035160F">
        <w:t xml:space="preserve">file. Shortcut is like any other icon, </w:t>
      </w:r>
      <w:r w:rsidR="0010763F" w:rsidRPr="0035160F">
        <w:t xml:space="preserve">and </w:t>
      </w:r>
      <w:r w:rsidRPr="0035160F">
        <w:t>you can hand</w:t>
      </w:r>
      <w:r w:rsidR="0010763F" w:rsidRPr="0035160F">
        <w:t>le</w:t>
      </w:r>
      <w:r w:rsidRPr="0035160F">
        <w:t xml:space="preserve"> it </w:t>
      </w:r>
      <w:r w:rsidR="0010763F" w:rsidRPr="0035160F">
        <w:t>in the same way. Y</w:t>
      </w:r>
      <w:r w:rsidRPr="0035160F">
        <w:t xml:space="preserve">ou can change the name of the icon, remove it or move it. If you move or remove the original file, the </w:t>
      </w:r>
      <w:r w:rsidR="004D2010" w:rsidRPr="0035160F">
        <w:t>shortcut</w:t>
      </w:r>
      <w:r w:rsidR="0010763F" w:rsidRPr="0035160F">
        <w:t xml:space="preserve"> will no longer work.</w:t>
      </w:r>
    </w:p>
    <w:p w14:paraId="67E0150E" w14:textId="77777777" w:rsidR="000277E7" w:rsidRPr="0035160F" w:rsidRDefault="008530DE" w:rsidP="00A70206">
      <w:pPr>
        <w:pStyle w:val="BodyText"/>
      </w:pPr>
      <w:r w:rsidRPr="0035160F">
        <w:t xml:space="preserve">If you often use same files </w:t>
      </w:r>
      <w:r w:rsidR="00CB7FF2" w:rsidRPr="0035160F">
        <w:t>or folders, create a shortcut on</w:t>
      </w:r>
      <w:r w:rsidRPr="0035160F">
        <w:t xml:space="preserve"> the desktop or </w:t>
      </w:r>
      <w:r w:rsidR="0010763F" w:rsidRPr="0035160F">
        <w:t xml:space="preserve">in </w:t>
      </w:r>
      <w:r w:rsidR="00475726" w:rsidRPr="0035160F">
        <w:t>a</w:t>
      </w:r>
      <w:r w:rsidRPr="0035160F">
        <w:t xml:space="preserve"> folder in the drive. You can create shortcut to most file types, also to Internet addresses</w:t>
      </w:r>
      <w:r w:rsidR="000277E7" w:rsidRPr="0035160F">
        <w:t xml:space="preserve">. </w:t>
      </w:r>
      <w:r w:rsidR="00CB7FF2" w:rsidRPr="0035160F">
        <w:t>You can easily create a shortcut by dragging the file or folder to the desired location holdi</w:t>
      </w:r>
      <w:r w:rsidR="0058199B" w:rsidRPr="0035160F">
        <w:t>ng down the right mouse button.</w:t>
      </w:r>
    </w:p>
    <w:p w14:paraId="1A94974D" w14:textId="4D6E8123" w:rsidR="000277E7" w:rsidRPr="0035160F" w:rsidRDefault="0089568F" w:rsidP="00E62C2B">
      <w:pPr>
        <w:pStyle w:val="KehystettyTeksti"/>
        <w:tabs>
          <w:tab w:val="right" w:pos="8910"/>
        </w:tabs>
      </w:pPr>
      <w:r>
        <w:rPr>
          <w:noProof/>
          <w:lang w:val="fi-FI"/>
        </w:rPr>
        <mc:AlternateContent>
          <mc:Choice Requires="wps">
            <w:drawing>
              <wp:anchor distT="0" distB="0" distL="114300" distR="114300" simplePos="0" relativeHeight="251784192" behindDoc="0" locked="0" layoutInCell="1" allowOverlap="1" wp14:editId="6AFED642">
                <wp:simplePos x="0" y="0"/>
                <wp:positionH relativeFrom="column">
                  <wp:posOffset>4773295</wp:posOffset>
                </wp:positionH>
                <wp:positionV relativeFrom="paragraph">
                  <wp:posOffset>582295</wp:posOffset>
                </wp:positionV>
                <wp:extent cx="261620" cy="127000"/>
                <wp:effectExtent l="6985" t="24765" r="17145" b="29210"/>
                <wp:wrapNone/>
                <wp:docPr id="2" name="Freeform 1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1620" cy="127000"/>
                        </a:xfrm>
                        <a:custGeom>
                          <a:avLst/>
                          <a:gdLst>
                            <a:gd name="T0" fmla="*/ 0 w 238"/>
                            <a:gd name="T1" fmla="*/ 82 h 186"/>
                            <a:gd name="T2" fmla="*/ 33 w 238"/>
                            <a:gd name="T3" fmla="*/ 81 h 186"/>
                            <a:gd name="T4" fmla="*/ 63 w 238"/>
                            <a:gd name="T5" fmla="*/ 0 h 186"/>
                            <a:gd name="T6" fmla="*/ 68 w 238"/>
                            <a:gd name="T7" fmla="*/ 186 h 186"/>
                            <a:gd name="T8" fmla="*/ 104 w 238"/>
                            <a:gd name="T9" fmla="*/ 76 h 186"/>
                            <a:gd name="T10" fmla="*/ 238 w 238"/>
                            <a:gd name="T11" fmla="*/ 82 h 186"/>
                          </a:gdLst>
                          <a:ahLst/>
                          <a:cxnLst>
                            <a:cxn ang="0">
                              <a:pos x="T0" y="T1"/>
                            </a:cxn>
                            <a:cxn ang="0">
                              <a:pos x="T2" y="T3"/>
                            </a:cxn>
                            <a:cxn ang="0">
                              <a:pos x="T4" y="T5"/>
                            </a:cxn>
                            <a:cxn ang="0">
                              <a:pos x="T6" y="T7"/>
                            </a:cxn>
                            <a:cxn ang="0">
                              <a:pos x="T8" y="T9"/>
                            </a:cxn>
                            <a:cxn ang="0">
                              <a:pos x="T10" y="T11"/>
                            </a:cxn>
                          </a:cxnLst>
                          <a:rect l="0" t="0" r="r" b="b"/>
                          <a:pathLst>
                            <a:path w="238" h="186">
                              <a:moveTo>
                                <a:pt x="0" y="82"/>
                              </a:moveTo>
                              <a:lnTo>
                                <a:pt x="33" y="81"/>
                              </a:lnTo>
                              <a:lnTo>
                                <a:pt x="63" y="0"/>
                              </a:lnTo>
                              <a:lnTo>
                                <a:pt x="68" y="186"/>
                              </a:lnTo>
                              <a:lnTo>
                                <a:pt x="104" y="76"/>
                              </a:lnTo>
                              <a:lnTo>
                                <a:pt x="238" y="82"/>
                              </a:lnTo>
                            </a:path>
                          </a:pathLst>
                        </a:custGeom>
                        <a:noFill/>
                        <a:ln w="9525">
                          <a:solidFill>
                            <a:srgbClr xmlns:a14="http://schemas.microsoft.com/office/drawing/2010/main" val="215A9C" mc:Ignorable=""/>
                          </a:solidFill>
                          <a:round/>
                          <a:headEnd/>
                          <a:tailEnd type="triangle" w="med" len="me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187" o:spid="_x0000_s1026" style="position:absolute;margin-left:375.85pt;margin-top:45.85pt;width:20.6pt;height:10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38,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" path="m,82l33,81,63,r5,186l104,76r134,6e" filled="f" strokecolor="#215a9c">
                <v:stroke endarrow="block"/>
                <v:path arrowok="t" o:connecttype="custom" o:connectlocs="0,55989;36275,55306;69252,0;74749,127000;114321,51892;261620,55989" o:connectangles="0,0,0,0,0,0"/>
              </v:shape>
            </w:pict>
          </mc:Fallback>
        </mc:AlternateContent>
      </w:r>
      <w:r>
        <w:rPr>
          <w:noProof/>
          <w:lang w:val="fi-FI"/>
        </w:rPr>
        <mc:AlternateContent>
          <mc:Choice Requires="wps">
            <w:drawing>
              <wp:anchor distT="0" distB="0" distL="114300" distR="114300" simplePos="0" relativeHeight="251783168" behindDoc="0" locked="0" layoutInCell="1" allowOverlap="1" wp14:editId="32D4BD96">
                <wp:simplePos x="0" y="0"/>
                <wp:positionH relativeFrom="column">
                  <wp:posOffset>3218180</wp:posOffset>
                </wp:positionH>
                <wp:positionV relativeFrom="paragraph">
                  <wp:posOffset>544830</wp:posOffset>
                </wp:positionV>
                <wp:extent cx="1518285" cy="192405"/>
                <wp:effectExtent l="13970" t="15875" r="10795" b="10795"/>
                <wp:wrapNone/>
                <wp:docPr id="126" name="AutoShape 1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8285" cy="19240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86" o:spid="_x0000_s1026" style="position:absolute;margin-left:253.4pt;margin-top:42.9pt;width:119.55pt;height:15.1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" filled="f" strokecolor="red" strokeweight="1.5pt"/>
            </w:pict>
          </mc:Fallback>
        </mc:AlternateContent>
      </w:r>
      <w:r w:rsidR="002629C5">
        <w:rPr>
          <w:noProof/>
          <w:lang w:val="fi-FI"/>
        </w:rPr>
        <w:drawing>
          <wp:anchor distT="0" distB="0" distL="114300" distR="114300" simplePos="0" relativeHeight="251800576" behindDoc="0" locked="0" layoutInCell="1" allowOverlap="1" wp14:editId="4D9E74EF">
            <wp:simplePos x="0" y="0"/>
            <wp:positionH relativeFrom="column">
              <wp:posOffset>3181350</wp:posOffset>
            </wp:positionH>
            <wp:positionV relativeFrom="paragraph">
              <wp:posOffset>177165</wp:posOffset>
            </wp:positionV>
            <wp:extent cx="1584325" cy="783590"/>
            <wp:effectExtent l="19050" t="0" r="0" b="0"/>
            <wp:wrapNone/>
            <wp:docPr id="20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cstate="screen"/>
                    <a:srcRect/>
                    <a:stretch>
                      <a:fillRect/>
                    </a:stretch>
                  </pic:blipFill>
                  <pic:spPr bwMode="auto">
                    <a:xfrm>
                      <a:off x="0" y="0"/>
                      <a:ext cx="1584325" cy="783590"/>
                    </a:xfrm>
                    <a:prstGeom prst="rect">
                      <a:avLst/>
                    </a:prstGeom>
                    <a:noFill/>
                    <a:ln w="9525">
                      <a:noFill/>
                      <a:miter lim="800000"/>
                      <a:headEnd/>
                      <a:tailEnd/>
                    </a:ln>
                  </pic:spPr>
                </pic:pic>
              </a:graphicData>
            </a:graphic>
          </wp:anchor>
        </w:drawing>
      </w:r>
      <w:r>
        <w:rPr>
          <w:noProof/>
          <w:lang w:val="fi-FI"/>
        </w:rPr>
        <mc:AlternateContent>
          <mc:Choice Requires="wps">
            <w:drawing>
              <wp:anchor distT="0" distB="0" distL="114300" distR="114300" simplePos="0" relativeHeight="251785216" behindDoc="0" locked="0" layoutInCell="1" allowOverlap="1" wp14:editId="1BCE855B">
                <wp:simplePos x="0" y="0"/>
                <wp:positionH relativeFrom="column">
                  <wp:posOffset>1861185</wp:posOffset>
                </wp:positionH>
                <wp:positionV relativeFrom="paragraph">
                  <wp:posOffset>233680</wp:posOffset>
                </wp:positionV>
                <wp:extent cx="1335405" cy="127000"/>
                <wp:effectExtent l="9525" t="19050" r="17145" b="15875"/>
                <wp:wrapNone/>
                <wp:docPr id="3" name="Freeform 19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35405" cy="127000"/>
                        </a:xfrm>
                        <a:custGeom>
                          <a:avLst/>
                          <a:gdLst>
                            <a:gd name="T0" fmla="*/ 0 w 238"/>
                            <a:gd name="T1" fmla="*/ 82 h 186"/>
                            <a:gd name="T2" fmla="*/ 33 w 238"/>
                            <a:gd name="T3" fmla="*/ 81 h 186"/>
                            <a:gd name="T4" fmla="*/ 63 w 238"/>
                            <a:gd name="T5" fmla="*/ 0 h 186"/>
                            <a:gd name="T6" fmla="*/ 68 w 238"/>
                            <a:gd name="T7" fmla="*/ 186 h 186"/>
                            <a:gd name="T8" fmla="*/ 104 w 238"/>
                            <a:gd name="T9" fmla="*/ 76 h 186"/>
                            <a:gd name="T10" fmla="*/ 238 w 238"/>
                            <a:gd name="T11" fmla="*/ 82 h 186"/>
                          </a:gdLst>
                          <a:ahLst/>
                          <a:cxnLst>
                            <a:cxn ang="0">
                              <a:pos x="T0" y="T1"/>
                            </a:cxn>
                            <a:cxn ang="0">
                              <a:pos x="T2" y="T3"/>
                            </a:cxn>
                            <a:cxn ang="0">
                              <a:pos x="T4" y="T5"/>
                            </a:cxn>
                            <a:cxn ang="0">
                              <a:pos x="T6" y="T7"/>
                            </a:cxn>
                            <a:cxn ang="0">
                              <a:pos x="T8" y="T9"/>
                            </a:cxn>
                            <a:cxn ang="0">
                              <a:pos x="T10" y="T11"/>
                            </a:cxn>
                          </a:cxnLst>
                          <a:rect l="0" t="0" r="r" b="b"/>
                          <a:pathLst>
                            <a:path w="238" h="186">
                              <a:moveTo>
                                <a:pt x="0" y="82"/>
                              </a:moveTo>
                              <a:lnTo>
                                <a:pt x="33" y="81"/>
                              </a:lnTo>
                              <a:lnTo>
                                <a:pt x="63" y="0"/>
                              </a:lnTo>
                              <a:lnTo>
                                <a:pt x="68" y="186"/>
                              </a:lnTo>
                              <a:lnTo>
                                <a:pt x="104" y="76"/>
                              </a:lnTo>
                              <a:lnTo>
                                <a:pt x="238" y="82"/>
                              </a:lnTo>
                            </a:path>
                          </a:pathLst>
                        </a:custGeom>
                        <a:noFill/>
                        <a:ln w="9525">
                          <a:solidFill>
                            <a:srgbClr xmlns:a14="http://schemas.microsoft.com/office/drawing/2010/main" val="215A9C" mc:Ignorable=""/>
                          </a:solidFill>
                          <a:round/>
                          <a:headEnd/>
                          <a:tailEnd type="triangle" w="med" len="me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923" o:spid="_x0000_s1026" style="position:absolute;margin-left:146.55pt;margin-top:18.4pt;width:105.15pt;height:10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38,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" path="m,82l33,81,63,r5,186l104,76r134,6e" filled="f" strokecolor="#215a9c">
                <v:stroke endarrow="block"/>
                <v:path arrowok="t" o:connecttype="custom" o:connectlocs="0,55989;185161,55306;353490,0;381544,127000;583538,51892;1335405,55989" o:connectangles="0,0,0,0,0,0"/>
              </v:shape>
            </w:pict>
          </mc:Fallback>
        </mc:AlternateContent>
      </w:r>
      <w:r>
        <w:rPr>
          <w:noProof/>
          <w:lang w:val="fi-FI"/>
        </w:rPr>
        <mc:AlternateContent>
          <mc:Choice Requires="wps">
            <w:drawing>
              <wp:anchor distT="0" distB="0" distL="114300" distR="114300" simplePos="0" relativeHeight="251683840" behindDoc="0" locked="0" layoutInCell="1" allowOverlap="1" wp14:editId="33340F30">
                <wp:simplePos x="0" y="0"/>
                <wp:positionH relativeFrom="column">
                  <wp:posOffset>5144770</wp:posOffset>
                </wp:positionH>
                <wp:positionV relativeFrom="paragraph">
                  <wp:posOffset>456565</wp:posOffset>
                </wp:positionV>
                <wp:extent cx="144145" cy="144145"/>
                <wp:effectExtent l="16510" t="13335" r="10795" b="13970"/>
                <wp:wrapNone/>
                <wp:docPr id="124" name="AutoShape 1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88" o:spid="_x0000_s1026" style="position:absolute;margin-left:405.1pt;margin-top:35.95pt;width:11.35pt;height:11.3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" filled="f" strokecolor="red" strokeweight="1.5pt"/>
            </w:pict>
          </mc:Fallback>
        </mc:AlternateContent>
      </w:r>
      <w:r w:rsidR="002629C5">
        <w:rPr>
          <w:noProof/>
          <w:lang w:val="fi-FI"/>
        </w:rPr>
        <w:drawing>
          <wp:anchor distT="0" distB="0" distL="114300" distR="114300" simplePos="0" relativeHeight="251511808" behindDoc="0" locked="0" layoutInCell="1" allowOverlap="1" wp14:editId="52F8C872">
            <wp:simplePos x="0" y="0"/>
            <wp:positionH relativeFrom="column">
              <wp:posOffset>5039360</wp:posOffset>
            </wp:positionH>
            <wp:positionV relativeFrom="paragraph">
              <wp:posOffset>177165</wp:posOffset>
            </wp:positionV>
            <wp:extent cx="619760" cy="732790"/>
            <wp:effectExtent l="19050" t="0" r="8890" b="0"/>
            <wp:wrapNone/>
            <wp:docPr id="2080"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9" cstate="screen"/>
                    <a:srcRect/>
                    <a:stretch>
                      <a:fillRect/>
                    </a:stretch>
                  </pic:blipFill>
                  <pic:spPr bwMode="auto">
                    <a:xfrm>
                      <a:off x="0" y="0"/>
                      <a:ext cx="619760" cy="732790"/>
                    </a:xfrm>
                    <a:prstGeom prst="rect">
                      <a:avLst/>
                    </a:prstGeom>
                    <a:noFill/>
                    <a:ln w="9525">
                      <a:noFill/>
                      <a:miter lim="800000"/>
                      <a:headEnd/>
                      <a:tailEnd/>
                    </a:ln>
                  </pic:spPr>
                </pic:pic>
              </a:graphicData>
            </a:graphic>
          </wp:anchor>
        </w:drawing>
      </w:r>
      <w:r w:rsidR="002629C5">
        <w:rPr>
          <w:noProof/>
          <w:lang w:val="fi-FI"/>
        </w:rPr>
        <w:drawing>
          <wp:inline distT="0" distB="0" distL="0" distR="0" wp14:editId="2D2E8C2A">
            <wp:extent cx="586105" cy="650875"/>
            <wp:effectExtent l="38100" t="19050" r="23495" b="15875"/>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screen"/>
                    <a:srcRect/>
                    <a:stretch>
                      <a:fillRect/>
                    </a:stretch>
                  </pic:blipFill>
                  <pic:spPr bwMode="auto">
                    <a:xfrm>
                      <a:off x="0" y="0"/>
                      <a:ext cx="586105" cy="650875"/>
                    </a:xfrm>
                    <a:prstGeom prst="rect">
                      <a:avLst/>
                    </a:prstGeom>
                    <a:noFill/>
                    <a:ln w="9525" cmpd="sng">
                      <a:solidFill>
                        <a:srgbClr xmlns:a14="http://schemas.microsoft.com/office/drawing/2010/main" val="215A9C" mc:Ignorable=""/>
                      </a:solidFill>
                      <a:miter lim="800000"/>
                      <a:headEnd/>
                      <a:tailEnd/>
                    </a:ln>
                    <a:effectLst/>
                  </pic:spPr>
                </pic:pic>
              </a:graphicData>
            </a:graphic>
          </wp:inline>
        </w:drawing>
      </w:r>
      <w:r w:rsidR="000A39DB" w:rsidRPr="0035160F">
        <w:tab/>
      </w:r>
    </w:p>
    <w:p w14:paraId="517D16F3" w14:textId="77777777" w:rsidR="00E62C2B" w:rsidRPr="0035160F" w:rsidRDefault="00E62C2B" w:rsidP="000A39DB">
      <w:pPr>
        <w:pStyle w:val="KehystettyTeksti"/>
        <w:tabs>
          <w:tab w:val="right" w:pos="9540"/>
        </w:tabs>
      </w:pPr>
    </w:p>
    <w:p w14:paraId="46E64809" w14:textId="77777777" w:rsidR="000277E7" w:rsidRPr="00312EA0" w:rsidRDefault="0058199B" w:rsidP="00312EA0">
      <w:pPr>
        <w:pStyle w:val="CaptionNotBold"/>
      </w:pPr>
      <w:r w:rsidRPr="0035160F">
        <w:t xml:space="preserve">Figure </w:t>
      </w:r>
      <w:r w:rsidR="0002571A" w:rsidRPr="0035160F">
        <w:fldChar w:fldCharType="begin"/>
      </w:r>
      <w:r w:rsidR="009E7FDF" w:rsidRPr="0035160F">
        <w:instrText xml:space="preserve"> SEQ Figure \* ARABIC </w:instrText>
      </w:r>
      <w:r w:rsidR="0002571A" w:rsidRPr="0035160F">
        <w:fldChar w:fldCharType="separate"/>
      </w:r>
      <w:r w:rsidR="00BB4A35">
        <w:rPr>
          <w:noProof/>
        </w:rPr>
        <w:t>15</w:t>
      </w:r>
      <w:r w:rsidR="0002571A" w:rsidRPr="0035160F">
        <w:fldChar w:fldCharType="end"/>
      </w:r>
      <w:r w:rsidRPr="0035160F">
        <w:tab/>
      </w:r>
      <w:r w:rsidR="00CB7FF2" w:rsidRPr="0035160F">
        <w:t>Drag the file icon to the desktop holding down the right mouse</w:t>
      </w:r>
      <w:r w:rsidR="00475726" w:rsidRPr="0035160F">
        <w:t xml:space="preserve"> button</w:t>
      </w:r>
      <w:r w:rsidR="00CB7FF2" w:rsidRPr="0035160F">
        <w:t xml:space="preserve">. Click </w:t>
      </w:r>
      <w:r w:rsidR="003950C5" w:rsidRPr="00203479">
        <w:rPr>
          <w:rStyle w:val="BodyTextBold0"/>
        </w:rPr>
        <w:t>Create Shortcuts Here</w:t>
      </w:r>
      <w:r w:rsidR="00CB7FF2" w:rsidRPr="00203479">
        <w:rPr>
          <w:rStyle w:val="BodyTextBold0"/>
        </w:rPr>
        <w:t xml:space="preserve"> command</w:t>
      </w:r>
      <w:r w:rsidR="000277E7" w:rsidRPr="00312EA0">
        <w:t xml:space="preserve">. </w:t>
      </w:r>
      <w:r w:rsidR="00CB7FF2" w:rsidRPr="00312EA0">
        <w:t>A</w:t>
      </w:r>
      <w:r w:rsidR="00475726" w:rsidRPr="00312EA0">
        <w:t>n</w:t>
      </w:r>
      <w:r w:rsidR="00CB7FF2" w:rsidRPr="00312EA0">
        <w:t xml:space="preserve"> icon of the shortcut will be created on your desk</w:t>
      </w:r>
      <w:r w:rsidR="00475726" w:rsidRPr="00312EA0">
        <w:t>top. You can distinguish</w:t>
      </w:r>
      <w:r w:rsidR="00CB7FF2" w:rsidRPr="00312EA0">
        <w:t xml:space="preserve"> a short</w:t>
      </w:r>
      <w:r w:rsidR="00475726" w:rsidRPr="00312EA0">
        <w:t>cut from the original file by an arrow which</w:t>
      </w:r>
      <w:r w:rsidR="00CB7FF2" w:rsidRPr="00312EA0">
        <w:t xml:space="preserve"> appears in the left corner of the icon.</w:t>
      </w:r>
    </w:p>
    <w:p w14:paraId="0B66605B" w14:textId="77777777" w:rsidR="0045492D" w:rsidRPr="0035160F" w:rsidRDefault="0045492D" w:rsidP="0045492D">
      <w:pPr>
        <w:pStyle w:val="Heading1"/>
      </w:pPr>
      <w:bookmarkStart w:id="59" w:name="_Toc258003387"/>
      <w:r w:rsidRPr="0035160F">
        <w:lastRenderedPageBreak/>
        <w:t>Office tools basics</w:t>
      </w:r>
      <w:bookmarkEnd w:id="59"/>
    </w:p>
    <w:p w14:paraId="718B49CA" w14:textId="77777777" w:rsidR="0045492D" w:rsidRPr="0035160F" w:rsidRDefault="0045492D" w:rsidP="0089568F">
      <w:pPr>
        <w:pStyle w:val="Heading3"/>
        <w:rPr>
          <w:lang w:val="en-US"/>
        </w:rPr>
      </w:pPr>
      <w:bookmarkStart w:id="60" w:name="_Toc258003388"/>
      <w:r w:rsidRPr="0035160F">
        <w:rPr>
          <w:lang w:val="en-US"/>
        </w:rPr>
        <w:t>You produce data files by using applications</w:t>
      </w:r>
      <w:bookmarkEnd w:id="60"/>
      <w:r w:rsidRPr="0035160F">
        <w:rPr>
          <w:lang w:val="en-US"/>
        </w:rPr>
        <w:t xml:space="preserve"> </w:t>
      </w:r>
    </w:p>
    <w:p w14:paraId="079AB635" w14:textId="6F59847F" w:rsidR="00C211DA" w:rsidRPr="0035160F" w:rsidRDefault="0089568F" w:rsidP="00312EA0">
      <w:pPr>
        <w:pStyle w:val="BodyText"/>
      </w:pPr>
      <w:r>
        <w:rPr>
          <w:noProof/>
          <w:lang w:val="fi-FI"/>
        </w:rPr>
        <mc:AlternateContent>
          <mc:Choice Requires="wps">
            <w:drawing>
              <wp:anchor distT="0" distB="0" distL="114300" distR="114300" simplePos="0" relativeHeight="251585536" behindDoc="0" locked="0" layoutInCell="1" allowOverlap="1" wp14:editId="50A1EEF8">
                <wp:simplePos x="0" y="0"/>
                <wp:positionH relativeFrom="column">
                  <wp:posOffset>784860</wp:posOffset>
                </wp:positionH>
                <wp:positionV relativeFrom="paragraph">
                  <wp:posOffset>48260</wp:posOffset>
                </wp:positionV>
                <wp:extent cx="330200" cy="337185"/>
                <wp:effectExtent l="0" t="4445" r="3175" b="1270"/>
                <wp:wrapNone/>
                <wp:docPr id="123" name="Text Box 9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00" cy="337185"/>
                        </a:xfrm>
                        <a:prstGeom prst="rect">
                          <a:avLst/>
                        </a:prstGeom>
                        <a:noFill/>
                        <a:ln>
                          <a:noFill/>
                        </a:ln>
                        <a:extLst>
                          <a:ext uri="{909E8E84-426E-40DD-AFC4-6F175D3DCCD1}">
                            <a14:hiddenFill xmlns:a14="http://schemas.microsoft.com/office/drawing/2010/main">
                              <a:solidFill>
                                <a:srgbClr val="FFFFFF" mc:Ignorable=""/>
                              </a:solidFill>
                            </a14:hiddenFill>
                          </a:ext>
                          <a:ext uri="{91240B29-F687-4F45-9708-019B960494DF}">
                            <a14:hiddenLine xmlns:a14="http://schemas.microsoft.com/office/drawing/2010/main" w="9525">
                              <a:solidFill>
                                <a:srgbClr val="0000FF" mc:Ignorable=""/>
                              </a:solidFill>
                              <a:miter lim="800000"/>
                              <a:headEnd/>
                              <a:tailEnd/>
                            </a14:hiddenLine>
                          </a:ext>
                        </a:extLst>
                      </wps:spPr>
                      <wps:txbx>
                        <w:txbxContent>
                          <w:p w14:paraId="602241DC" w14:textId="77777777" w:rsidR="00A70206" w:rsidRDefault="00A70206" w:rsidP="00787799">
                            <w:pPr>
                              <w:rPr>
                                <w:b/>
                                <w:bCs/>
                                <w:color w:val="0000FF"/>
                                <w:sz w:val="36"/>
                              </w:rPr>
                            </w:pPr>
                            <w:r>
                              <w:rPr>
                                <w:b/>
                                <w:bCs/>
                                <w:color w:val="0000FF"/>
                                <w:sz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1" o:spid="_x0000_s1091" type="#_x0000_t202" style="position:absolute;left:0;text-align:left;margin-left:61.8pt;margin-top:3.8pt;width:26pt;height:26.5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" filled="f" stroked="f" strokecolor="blue">
                <v:textbox>
                  <w:txbxContent>
                    <w:p w14:paraId="602241DC" w14:textId="77777777" w:rsidR="00A70206" w:rsidRDefault="00A70206" w:rsidP="00787799">
                      <w:pPr>
                        <w:rPr>
                          <w:b/>
                          <w:bCs/>
                          <w:color w:val="0000FF"/>
                          <w:sz w:val="36"/>
                        </w:rPr>
                      </w:pPr>
                      <w:r>
                        <w:rPr>
                          <w:b/>
                          <w:bCs/>
                          <w:color w:val="0000FF"/>
                          <w:sz w:val="36"/>
                        </w:rPr>
                        <w:t>€</w:t>
                      </w:r>
                    </w:p>
                  </w:txbxContent>
                </v:textbox>
              </v:shape>
            </w:pict>
          </mc:Fallback>
        </mc:AlternateContent>
      </w:r>
      <w:r w:rsidR="0045492D" w:rsidRPr="0035160F">
        <w:rPr>
          <w:noProof/>
        </w:rPr>
        <w:t>Data, in other words files</w:t>
      </w:r>
      <w:r w:rsidR="00357499">
        <w:rPr>
          <w:noProof/>
        </w:rPr>
        <w:t>,</w:t>
      </w:r>
      <w:r w:rsidR="0045492D" w:rsidRPr="0035160F">
        <w:rPr>
          <w:noProof/>
        </w:rPr>
        <w:t xml:space="preserve"> are created by using </w:t>
      </w:r>
      <w:r w:rsidR="0045492D" w:rsidRPr="00312EA0">
        <w:rPr>
          <w:rStyle w:val="BodyTextBold0"/>
        </w:rPr>
        <w:t>office tools</w:t>
      </w:r>
      <w:r w:rsidR="0045492D" w:rsidRPr="0035160F">
        <w:rPr>
          <w:noProof/>
        </w:rPr>
        <w:t>. The most important applications are word processing, spreadsheet and database programs. All information created in your work community is valuable, one year of your work costs over 35.000 euro</w:t>
      </w:r>
      <w:r w:rsidR="00357499">
        <w:rPr>
          <w:noProof/>
        </w:rPr>
        <w:t>s</w:t>
      </w:r>
      <w:r w:rsidR="0045492D" w:rsidRPr="0035160F">
        <w:rPr>
          <w:noProof/>
        </w:rPr>
        <w:t xml:space="preserve"> to your community.</w:t>
      </w:r>
    </w:p>
    <w:p w14:paraId="554CD16A" w14:textId="77777777" w:rsidR="00787799" w:rsidRPr="0035160F" w:rsidRDefault="002629C5" w:rsidP="00787799">
      <w:pPr>
        <w:pStyle w:val="Heading3"/>
        <w:rPr>
          <w:lang w:val="en-US"/>
        </w:rPr>
      </w:pPr>
      <w:bookmarkStart w:id="61" w:name="_Toc258003389"/>
      <w:r>
        <w:rPr>
          <w:noProof/>
        </w:rPr>
        <w:drawing>
          <wp:anchor distT="0" distB="0" distL="114300" distR="114300" simplePos="0" relativeHeight="251566080" behindDoc="0" locked="0" layoutInCell="1" allowOverlap="1" wp14:editId="6DC3FD6C">
            <wp:simplePos x="0" y="0"/>
            <wp:positionH relativeFrom="column">
              <wp:posOffset>885825</wp:posOffset>
            </wp:positionH>
            <wp:positionV relativeFrom="paragraph">
              <wp:posOffset>280035</wp:posOffset>
            </wp:positionV>
            <wp:extent cx="161925" cy="238125"/>
            <wp:effectExtent l="19050" t="0" r="9525" b="0"/>
            <wp:wrapNone/>
            <wp:docPr id="2074" name="Kuva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914"/>
                    <pic:cNvPicPr>
                      <a:picLocks noChangeAspect="1" noChangeArrowheads="1"/>
                    </pic:cNvPicPr>
                  </pic:nvPicPr>
                  <pic:blipFill>
                    <a:blip r:embed="rId15" cstate="screen"/>
                    <a:srcRect/>
                    <a:stretch>
                      <a:fillRect/>
                    </a:stretch>
                  </pic:blipFill>
                  <pic:spPr bwMode="auto">
                    <a:xfrm>
                      <a:off x="0" y="0"/>
                      <a:ext cx="161925" cy="238125"/>
                    </a:xfrm>
                    <a:prstGeom prst="rect">
                      <a:avLst/>
                    </a:prstGeom>
                    <a:noFill/>
                    <a:ln w="9525">
                      <a:noFill/>
                      <a:miter lim="800000"/>
                      <a:headEnd/>
                      <a:tailEnd/>
                    </a:ln>
                  </pic:spPr>
                </pic:pic>
              </a:graphicData>
            </a:graphic>
          </wp:anchor>
        </w:drawing>
      </w:r>
      <w:r w:rsidR="00C22284" w:rsidRPr="0035160F">
        <w:rPr>
          <w:lang w:val="en-US"/>
        </w:rPr>
        <w:t>Created information must be found</w:t>
      </w:r>
      <w:bookmarkEnd w:id="61"/>
    </w:p>
    <w:p w14:paraId="7F0AB841" w14:textId="77777777" w:rsidR="00787799" w:rsidRPr="00312EA0" w:rsidRDefault="004C2B89" w:rsidP="00312EA0">
      <w:pPr>
        <w:pStyle w:val="BodyText"/>
      </w:pPr>
      <w:r w:rsidRPr="00312EA0">
        <w:t xml:space="preserve">It is important to find the </w:t>
      </w:r>
      <w:r w:rsidR="00C22284" w:rsidRPr="00312EA0">
        <w:t>inf</w:t>
      </w:r>
      <w:r w:rsidRPr="00312EA0">
        <w:t xml:space="preserve">ormation. It is easier to find the </w:t>
      </w:r>
      <w:r w:rsidR="00C22284" w:rsidRPr="00312EA0">
        <w:t>information, when it is sa</w:t>
      </w:r>
      <w:r w:rsidR="004450C8" w:rsidRPr="00312EA0">
        <w:softHyphen/>
      </w:r>
      <w:r w:rsidR="00C22284" w:rsidRPr="00312EA0">
        <w:t>ved in a logical location. Give the files logical names descr</w:t>
      </w:r>
      <w:r w:rsidR="004450C8" w:rsidRPr="00312EA0">
        <w:t>ibing the contents of the file.</w:t>
      </w:r>
    </w:p>
    <w:p w14:paraId="594B9344" w14:textId="77777777" w:rsidR="00787799" w:rsidRPr="0035160F" w:rsidRDefault="002629C5" w:rsidP="00787799">
      <w:pPr>
        <w:pStyle w:val="Heading3"/>
        <w:rPr>
          <w:lang w:val="en-US"/>
        </w:rPr>
      </w:pPr>
      <w:bookmarkStart w:id="62" w:name="_Toc258003390"/>
      <w:r>
        <w:rPr>
          <w:noProof/>
        </w:rPr>
        <w:drawing>
          <wp:anchor distT="0" distB="0" distL="114300" distR="114300" simplePos="0" relativeHeight="251572224" behindDoc="0" locked="0" layoutInCell="1" allowOverlap="1" wp14:editId="12DE1418">
            <wp:simplePos x="0" y="0"/>
            <wp:positionH relativeFrom="column">
              <wp:posOffset>885825</wp:posOffset>
            </wp:positionH>
            <wp:positionV relativeFrom="paragraph">
              <wp:posOffset>274320</wp:posOffset>
            </wp:positionV>
            <wp:extent cx="161925" cy="238125"/>
            <wp:effectExtent l="19050" t="0" r="9525" b="0"/>
            <wp:wrapNone/>
            <wp:docPr id="2072" name="Kuva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917"/>
                    <pic:cNvPicPr>
                      <a:picLocks noChangeAspect="1" noChangeArrowheads="1"/>
                    </pic:cNvPicPr>
                  </pic:nvPicPr>
                  <pic:blipFill>
                    <a:blip r:embed="rId15" cstate="screen"/>
                    <a:srcRect/>
                    <a:stretch>
                      <a:fillRect/>
                    </a:stretch>
                  </pic:blipFill>
                  <pic:spPr bwMode="auto">
                    <a:xfrm>
                      <a:off x="0" y="0"/>
                      <a:ext cx="161925" cy="238125"/>
                    </a:xfrm>
                    <a:prstGeom prst="rect">
                      <a:avLst/>
                    </a:prstGeom>
                    <a:noFill/>
                    <a:ln w="9525">
                      <a:noFill/>
                      <a:miter lim="800000"/>
                      <a:headEnd/>
                      <a:tailEnd/>
                    </a:ln>
                  </pic:spPr>
                </pic:pic>
              </a:graphicData>
            </a:graphic>
          </wp:anchor>
        </w:drawing>
      </w:r>
      <w:r w:rsidR="00C22284" w:rsidRPr="0035160F">
        <w:rPr>
          <w:lang w:val="en-US"/>
        </w:rPr>
        <w:t>I</w:t>
      </w:r>
      <w:r w:rsidR="000226E0" w:rsidRPr="0035160F">
        <w:rPr>
          <w:lang w:val="en-US"/>
        </w:rPr>
        <w:t xml:space="preserve">nformation </w:t>
      </w:r>
      <w:r w:rsidR="00C22284" w:rsidRPr="0035160F">
        <w:rPr>
          <w:lang w:val="en-US"/>
        </w:rPr>
        <w:t xml:space="preserve">must be </w:t>
      </w:r>
      <w:r w:rsidR="000226E0" w:rsidRPr="0035160F">
        <w:rPr>
          <w:lang w:val="en-US"/>
        </w:rPr>
        <w:t>secured</w:t>
      </w:r>
      <w:bookmarkEnd w:id="62"/>
    </w:p>
    <w:p w14:paraId="435D8912" w14:textId="77777777" w:rsidR="00787799" w:rsidRPr="0035160F" w:rsidRDefault="004D2010" w:rsidP="00312EA0">
      <w:pPr>
        <w:pStyle w:val="BodyText"/>
      </w:pPr>
      <w:r w:rsidRPr="0035160F">
        <w:t xml:space="preserve">As there is always a risk that the computers might be damaged, it is </w:t>
      </w:r>
      <w:r w:rsidRPr="00312EA0">
        <w:rPr>
          <w:rStyle w:val="BodyTextBold0"/>
        </w:rPr>
        <w:t>important that the valuable information is secured</w:t>
      </w:r>
      <w:r w:rsidRPr="0035160F">
        <w:t xml:space="preserve">. </w:t>
      </w:r>
      <w:r w:rsidR="00357499">
        <w:t>Y</w:t>
      </w:r>
      <w:r w:rsidR="000226E0" w:rsidRPr="0035160F">
        <w:t>ou</w:t>
      </w:r>
      <w:r w:rsidR="00357499">
        <w:t>r</w:t>
      </w:r>
      <w:r w:rsidR="000226E0" w:rsidRPr="0035160F">
        <w:t xml:space="preserve"> home computer the hard disk</w:t>
      </w:r>
      <w:r w:rsidR="004C2B89" w:rsidRPr="0035160F">
        <w:t xml:space="preserve"> is</w:t>
      </w:r>
      <w:r w:rsidR="000226E0" w:rsidRPr="0035160F">
        <w:t xml:space="preserve"> a logical location to save the information, in </w:t>
      </w:r>
      <w:r w:rsidR="004450C8" w:rsidRPr="0035160F">
        <w:t>organizations</w:t>
      </w:r>
      <w:r w:rsidR="000226E0" w:rsidRPr="0035160F">
        <w:t xml:space="preserve"> the information is normally saved into the server of the network.</w:t>
      </w:r>
    </w:p>
    <w:p w14:paraId="76604A8E" w14:textId="77777777" w:rsidR="00787799" w:rsidRPr="0035160F" w:rsidRDefault="003F1633" w:rsidP="0089568F">
      <w:pPr>
        <w:pStyle w:val="Heading3"/>
        <w:rPr>
          <w:lang w:val="en-US"/>
        </w:rPr>
      </w:pPr>
      <w:bookmarkStart w:id="63" w:name="_Toc258003391"/>
      <w:r w:rsidRPr="0035160F">
        <w:rPr>
          <w:lang w:val="en-US"/>
        </w:rPr>
        <w:t>You can change information created earlier</w:t>
      </w:r>
      <w:bookmarkEnd w:id="63"/>
    </w:p>
    <w:p w14:paraId="671933AD" w14:textId="77777777" w:rsidR="00C211DA" w:rsidRPr="0035160F" w:rsidRDefault="00357499" w:rsidP="00A70206">
      <w:pPr>
        <w:pStyle w:val="BodyText"/>
      </w:pPr>
      <w:r>
        <w:t>If you have worked with information</w:t>
      </w:r>
      <w:r w:rsidRPr="0035160F">
        <w:t xml:space="preserve"> </w:t>
      </w:r>
      <w:r w:rsidR="003F1633" w:rsidRPr="0035160F">
        <w:t xml:space="preserve">for years, you have </w:t>
      </w:r>
      <w:r w:rsidR="004C2B89" w:rsidRPr="0035160F">
        <w:t>done many things already</w:t>
      </w:r>
      <w:r w:rsidR="003F1633" w:rsidRPr="0035160F">
        <w:t>.</w:t>
      </w:r>
      <w:r w:rsidR="00C211DA" w:rsidRPr="0035160F">
        <w:t xml:space="preserve"> </w:t>
      </w:r>
      <w:r w:rsidR="003F1633" w:rsidRPr="0035160F">
        <w:t>The documents you have created earlier can often be used as good templates for new documents. Therefore, it is good to look for the existing information first before starting to</w:t>
      </w:r>
      <w:r w:rsidR="004450C8" w:rsidRPr="0035160F">
        <w:t xml:space="preserve"> </w:t>
      </w:r>
      <w:r w:rsidR="006E4C6E" w:rsidRPr="0035160F">
        <w:t xml:space="preserve">create </w:t>
      </w:r>
      <w:r>
        <w:t xml:space="preserve">a </w:t>
      </w:r>
      <w:r w:rsidR="006E4C6E" w:rsidRPr="0035160F">
        <w:t xml:space="preserve">new one. By editing </w:t>
      </w:r>
      <w:r w:rsidR="003F1633" w:rsidRPr="0035160F">
        <w:t>old information and copying parts of it you can save a lot of time</w:t>
      </w:r>
      <w:r w:rsidR="00C211DA" w:rsidRPr="0035160F">
        <w:t>.</w:t>
      </w:r>
    </w:p>
    <w:p w14:paraId="4CE06B0F" w14:textId="77777777" w:rsidR="00787799" w:rsidRPr="0035160F" w:rsidRDefault="003F1633" w:rsidP="00C211DA">
      <w:pPr>
        <w:pStyle w:val="Heading3"/>
        <w:rPr>
          <w:lang w:val="en-US"/>
        </w:rPr>
      </w:pPr>
      <w:bookmarkStart w:id="64" w:name="_Toc258003392"/>
      <w:r w:rsidRPr="0035160F">
        <w:rPr>
          <w:lang w:val="en-US"/>
        </w:rPr>
        <w:t>Unnecessary information must be removable</w:t>
      </w:r>
      <w:bookmarkEnd w:id="64"/>
    </w:p>
    <w:p w14:paraId="5877F7EA" w14:textId="77777777" w:rsidR="00787799" w:rsidRPr="0035160F" w:rsidRDefault="003F1633" w:rsidP="00A70206">
      <w:pPr>
        <w:pStyle w:val="BodyText"/>
      </w:pPr>
      <w:r w:rsidRPr="0035160F">
        <w:t xml:space="preserve">When some piece of information </w:t>
      </w:r>
      <w:r w:rsidR="00357499">
        <w:t>becom</w:t>
      </w:r>
      <w:r w:rsidRPr="0035160F">
        <w:t>es out</w:t>
      </w:r>
      <w:r w:rsidR="00357499">
        <w:t>-</w:t>
      </w:r>
      <w:r w:rsidRPr="0035160F">
        <w:t>date</w:t>
      </w:r>
      <w:r w:rsidR="00357499">
        <w:t>d</w:t>
      </w:r>
      <w:r w:rsidRPr="0035160F">
        <w:t xml:space="preserve"> and/or unnecessary, you have to be able to remove it. Unnecessary information must be removed, so that you </w:t>
      </w:r>
      <w:r w:rsidR="0035160F">
        <w:t>don’t</w:t>
      </w:r>
      <w:r w:rsidRPr="0035160F">
        <w:t xml:space="preserve"> </w:t>
      </w:r>
      <w:r w:rsidR="004C2B89" w:rsidRPr="0035160F">
        <w:t>mix it with new</w:t>
      </w:r>
      <w:r w:rsidRPr="0035160F">
        <w:t xml:space="preserve"> </w:t>
      </w:r>
      <w:r w:rsidR="004D2010" w:rsidRPr="0035160F">
        <w:t>information</w:t>
      </w:r>
      <w:r w:rsidRPr="0035160F">
        <w:t xml:space="preserve"> and that your computer </w:t>
      </w:r>
      <w:r w:rsidR="0035160F">
        <w:t>doesn’t</w:t>
      </w:r>
      <w:r w:rsidRPr="0035160F">
        <w:t xml:space="preserve"> run out of space.</w:t>
      </w:r>
    </w:p>
    <w:p w14:paraId="0D6EA134" w14:textId="77777777" w:rsidR="00185A88" w:rsidRPr="0035160F" w:rsidRDefault="00C655AE" w:rsidP="0089568F">
      <w:pPr>
        <w:pStyle w:val="Heading2"/>
        <w:pageBreakBefore/>
      </w:pPr>
      <w:bookmarkStart w:id="65" w:name="_Toc258003393"/>
      <w:r w:rsidRPr="0035160F">
        <w:lastRenderedPageBreak/>
        <w:t>Using programs</w:t>
      </w:r>
      <w:bookmarkEnd w:id="65"/>
      <w:r w:rsidR="0002571A" w:rsidRPr="0035160F">
        <w:fldChar w:fldCharType="begin"/>
      </w:r>
      <w:r w:rsidR="00BD3712" w:rsidRPr="0035160F">
        <w:instrText xml:space="preserve"> XE "</w:instrText>
      </w:r>
      <w:r w:rsidR="00BD3712" w:rsidRPr="00923094">
        <w:rPr>
          <w:lang w:val="en-GB"/>
        </w:rPr>
        <w:instrText>Using programs</w:instrText>
      </w:r>
      <w:r w:rsidR="00BD3712" w:rsidRPr="0035160F">
        <w:instrText xml:space="preserve">" </w:instrText>
      </w:r>
      <w:r w:rsidR="0002571A" w:rsidRPr="0035160F">
        <w:fldChar w:fldCharType="end"/>
      </w:r>
    </w:p>
    <w:p w14:paraId="682B0F85" w14:textId="77777777" w:rsidR="00C211DA" w:rsidRPr="0035160F" w:rsidRDefault="00C655AE" w:rsidP="00312EA0">
      <w:pPr>
        <w:pStyle w:val="BodyText"/>
      </w:pPr>
      <w:r w:rsidRPr="0035160F">
        <w:t>By using the programs you can create files, for example documents with text, calcul</w:t>
      </w:r>
      <w:r w:rsidRPr="0035160F">
        <w:t>a</w:t>
      </w:r>
      <w:r w:rsidRPr="0035160F">
        <w:t xml:space="preserve">tions, registers, data bases, drawings or music. All the programs that are installed into your computer function </w:t>
      </w:r>
      <w:r w:rsidR="00357499">
        <w:t>with</w:t>
      </w:r>
      <w:r w:rsidRPr="0035160F">
        <w:t xml:space="preserve"> the same principl</w:t>
      </w:r>
      <w:r w:rsidR="00357499">
        <w:t>es</w:t>
      </w:r>
      <w:r w:rsidRPr="0035160F">
        <w:t xml:space="preserve">. You open and close the program </w:t>
      </w:r>
      <w:r w:rsidR="004D2010" w:rsidRPr="0035160F">
        <w:t>always</w:t>
      </w:r>
      <w:r w:rsidR="006E4C6E" w:rsidRPr="0035160F">
        <w:t xml:space="preserve"> in</w:t>
      </w:r>
      <w:r w:rsidRPr="0035160F">
        <w:t xml:space="preserve"> the same way. You copy or move th</w:t>
      </w:r>
      <w:r w:rsidR="006E4C6E" w:rsidRPr="0035160F">
        <w:t>e objects in the files always in</w:t>
      </w:r>
      <w:r w:rsidRPr="0035160F">
        <w:t xml:space="preserve"> the same way. </w:t>
      </w:r>
      <w:r w:rsidR="00357499">
        <w:t xml:space="preserve">The </w:t>
      </w:r>
      <w:r w:rsidRPr="00312EA0">
        <w:rPr>
          <w:rStyle w:val="BodyTextBold0"/>
        </w:rPr>
        <w:t>Undo</w:t>
      </w:r>
      <w:r w:rsidRPr="0035160F">
        <w:t xml:space="preserve"> command func</w:t>
      </w:r>
      <w:r w:rsidR="006E4C6E" w:rsidRPr="0035160F">
        <w:t>tions in</w:t>
      </w:r>
      <w:r w:rsidRPr="0035160F">
        <w:t xml:space="preserve"> the same way in all programs</w:t>
      </w:r>
      <w:r w:rsidR="00C211DA" w:rsidRPr="0035160F">
        <w:t>.</w:t>
      </w:r>
    </w:p>
    <w:p w14:paraId="56FF5408" w14:textId="77777777" w:rsidR="00185A88" w:rsidRPr="0035160F" w:rsidRDefault="00C655AE" w:rsidP="002816B3">
      <w:pPr>
        <w:pStyle w:val="Heading3"/>
        <w:rPr>
          <w:lang w:val="en-US"/>
        </w:rPr>
      </w:pPr>
      <w:bookmarkStart w:id="66" w:name="_Toc258003394"/>
      <w:r w:rsidRPr="0035160F">
        <w:rPr>
          <w:lang w:val="en-US"/>
        </w:rPr>
        <w:t>Opening program</w:t>
      </w:r>
      <w:r w:rsidR="006C2589" w:rsidRPr="0035160F">
        <w:rPr>
          <w:lang w:val="en-US"/>
        </w:rPr>
        <w:t>s</w:t>
      </w:r>
      <w:bookmarkEnd w:id="66"/>
      <w:r w:rsidRPr="0035160F">
        <w:rPr>
          <w:lang w:val="en-US"/>
        </w:rPr>
        <w:t xml:space="preserve"> </w:t>
      </w:r>
      <w:r w:rsidR="0002571A" w:rsidRPr="0035160F">
        <w:rPr>
          <w:lang w:val="en-US"/>
        </w:rPr>
        <w:fldChar w:fldCharType="begin"/>
      </w:r>
      <w:r w:rsidR="00D63C76" w:rsidRPr="0035160F">
        <w:rPr>
          <w:lang w:val="en-US"/>
        </w:rPr>
        <w:instrText xml:space="preserve"> XE "</w:instrText>
      </w:r>
      <w:r w:rsidR="004450C8" w:rsidRPr="0035160F">
        <w:rPr>
          <w:lang w:val="en-US"/>
        </w:rPr>
        <w:instrText>Programs</w:instrText>
      </w:r>
      <w:r w:rsidR="00C762E5" w:rsidRPr="0035160F">
        <w:rPr>
          <w:lang w:val="en-US"/>
        </w:rPr>
        <w:instrText>:</w:instrText>
      </w:r>
      <w:r w:rsidR="004450C8" w:rsidRPr="0035160F">
        <w:rPr>
          <w:lang w:val="en-US"/>
        </w:rPr>
        <w:instrText>Opening</w:instrText>
      </w:r>
      <w:r w:rsidR="00D63C76" w:rsidRPr="0035160F">
        <w:rPr>
          <w:lang w:val="en-US"/>
        </w:rPr>
        <w:instrText xml:space="preserve">" </w:instrText>
      </w:r>
      <w:r w:rsidR="0002571A" w:rsidRPr="0035160F">
        <w:rPr>
          <w:lang w:val="en-US"/>
        </w:rPr>
        <w:fldChar w:fldCharType="end"/>
      </w:r>
    </w:p>
    <w:p w14:paraId="1C479445" w14:textId="77777777" w:rsidR="00185A88" w:rsidRPr="0035160F" w:rsidRDefault="002629C5" w:rsidP="00A70206">
      <w:pPr>
        <w:pStyle w:val="BodyText"/>
      </w:pPr>
      <w:r>
        <w:rPr>
          <w:noProof/>
          <w:lang w:val="fi-FI"/>
        </w:rPr>
        <w:drawing>
          <wp:anchor distT="0" distB="0" distL="114300" distR="114300" simplePos="0" relativeHeight="251598848" behindDoc="0" locked="0" layoutInCell="1" allowOverlap="1" wp14:editId="6CB599EF">
            <wp:simplePos x="0" y="0"/>
            <wp:positionH relativeFrom="column">
              <wp:posOffset>716824</wp:posOffset>
            </wp:positionH>
            <wp:positionV relativeFrom="paragraph">
              <wp:posOffset>112479</wp:posOffset>
            </wp:positionV>
            <wp:extent cx="363855" cy="356235"/>
            <wp:effectExtent l="0" t="0" r="0" b="0"/>
            <wp:wrapNone/>
            <wp:docPr id="2064" name="Kuva 1151" descr="Office painik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151" descr="Office painike 2"/>
                    <pic:cNvPicPr>
                      <a:picLocks noChangeAspect="1" noChangeArrowheads="1"/>
                    </pic:cNvPicPr>
                  </pic:nvPicPr>
                  <pic:blipFill>
                    <a:blip r:embed="rId20" cstate="screen"/>
                    <a:srcRect/>
                    <a:stretch>
                      <a:fillRect/>
                    </a:stretch>
                  </pic:blipFill>
                  <pic:spPr bwMode="auto">
                    <a:xfrm>
                      <a:off x="0" y="0"/>
                      <a:ext cx="363855" cy="356235"/>
                    </a:xfrm>
                    <a:prstGeom prst="rect">
                      <a:avLst/>
                    </a:prstGeom>
                    <a:noFill/>
                    <a:ln w="9525">
                      <a:noFill/>
                      <a:miter lim="800000"/>
                      <a:headEnd/>
                      <a:tailEnd/>
                    </a:ln>
                  </pic:spPr>
                </pic:pic>
              </a:graphicData>
            </a:graphic>
          </wp:anchor>
        </w:drawing>
      </w:r>
      <w:r w:rsidR="00C655AE" w:rsidRPr="0035160F">
        <w:t xml:space="preserve">You can open a program on the </w:t>
      </w:r>
      <w:r w:rsidR="00FD0478" w:rsidRPr="00203479">
        <w:rPr>
          <w:rStyle w:val="BodyTextBold0"/>
        </w:rPr>
        <w:t>Start</w:t>
      </w:r>
      <w:r w:rsidR="00C655AE" w:rsidRPr="00203479">
        <w:rPr>
          <w:rStyle w:val="BodyTextBold0"/>
        </w:rPr>
        <w:t xml:space="preserve"> </w:t>
      </w:r>
      <w:r w:rsidR="00C655AE" w:rsidRPr="00203479">
        <w:t>menu</w:t>
      </w:r>
      <w:r w:rsidR="006E4C6E" w:rsidRPr="00203479">
        <w:t>'s</w:t>
      </w:r>
      <w:r w:rsidR="006E4C6E" w:rsidRPr="00203479">
        <w:rPr>
          <w:rStyle w:val="BodyTextBold0"/>
        </w:rPr>
        <w:t xml:space="preserve"> </w:t>
      </w:r>
      <w:r w:rsidR="00FD0478" w:rsidRPr="00203479">
        <w:rPr>
          <w:rStyle w:val="BodyTextBold0"/>
        </w:rPr>
        <w:t>All Programs</w:t>
      </w:r>
      <w:r w:rsidR="006C2589" w:rsidRPr="00203479">
        <w:rPr>
          <w:rStyle w:val="BodyTextBold0"/>
        </w:rPr>
        <w:t xml:space="preserve"> </w:t>
      </w:r>
      <w:r w:rsidR="004450C8" w:rsidRPr="00203479">
        <w:t>sub</w:t>
      </w:r>
      <w:r w:rsidR="006C2589" w:rsidRPr="00203479">
        <w:t>menu. Click the command line in the program group</w:t>
      </w:r>
      <w:r w:rsidR="00445554" w:rsidRPr="0035160F">
        <w:t>.</w:t>
      </w:r>
      <w:r w:rsidR="006C2589" w:rsidRPr="0035160F">
        <w:t xml:space="preserve"> This way you can always create a new file when opening the program, you can see it in the program window.</w:t>
      </w:r>
    </w:p>
    <w:p w14:paraId="010FDAFC" w14:textId="77777777" w:rsidR="00787799" w:rsidRPr="0035160F" w:rsidRDefault="006C2589" w:rsidP="002816B3">
      <w:pPr>
        <w:pStyle w:val="Heading3"/>
        <w:rPr>
          <w:lang w:val="en-US"/>
        </w:rPr>
      </w:pPr>
      <w:bookmarkStart w:id="67" w:name="_Toc258003395"/>
      <w:r w:rsidRPr="0035160F">
        <w:rPr>
          <w:lang w:val="en-US"/>
        </w:rPr>
        <w:t xml:space="preserve">Opening files </w:t>
      </w:r>
      <w:r w:rsidR="00445554" w:rsidRPr="0035160F">
        <w:rPr>
          <w:lang w:val="en-US"/>
        </w:rPr>
        <w:t>(Ctrl + o)</w:t>
      </w:r>
      <w:bookmarkEnd w:id="67"/>
      <w:r w:rsidR="00BD3712" w:rsidRPr="00312EA0">
        <w:rPr>
          <w:lang w:val="en-US"/>
        </w:rPr>
        <w:t xml:space="preserve"> </w:t>
      </w:r>
      <w:r w:rsidR="0002571A" w:rsidRPr="0035160F">
        <w:rPr>
          <w:lang w:val="en-US"/>
        </w:rPr>
        <w:fldChar w:fldCharType="begin"/>
      </w:r>
      <w:r w:rsidR="00BD3712" w:rsidRPr="0035160F">
        <w:rPr>
          <w:lang w:val="en-US"/>
        </w:rPr>
        <w:instrText xml:space="preserve"> XE "Opening files" </w:instrText>
      </w:r>
      <w:r w:rsidR="0002571A" w:rsidRPr="0035160F">
        <w:rPr>
          <w:lang w:val="en-US"/>
        </w:rPr>
        <w:fldChar w:fldCharType="end"/>
      </w:r>
    </w:p>
    <w:p w14:paraId="5850A6B3" w14:textId="77777777" w:rsidR="00F3040F" w:rsidRPr="0035160F" w:rsidRDefault="006C2589" w:rsidP="00312EA0">
      <w:pPr>
        <w:pStyle w:val="BodyText"/>
      </w:pPr>
      <w:r w:rsidRPr="0035160F">
        <w:t xml:space="preserve">You can open the files you want </w:t>
      </w:r>
      <w:r w:rsidR="00357499">
        <w:t xml:space="preserve">by selecting the </w:t>
      </w:r>
      <w:r w:rsidR="00357499" w:rsidRPr="00312EA0">
        <w:rPr>
          <w:rStyle w:val="BodyTextBold0"/>
        </w:rPr>
        <w:t>Open</w:t>
      </w:r>
      <w:r w:rsidR="00357499">
        <w:t xml:space="preserve"> command from the Microsoft Office 2007 </w:t>
      </w:r>
      <w:r w:rsidR="00357499" w:rsidRPr="00312EA0">
        <w:t>Office</w:t>
      </w:r>
      <w:r w:rsidR="00357499">
        <w:t xml:space="preserve"> button, clicking on the </w:t>
      </w:r>
      <w:r w:rsidR="00357499" w:rsidRPr="00312EA0">
        <w:t>Open</w:t>
      </w:r>
      <w:r w:rsidR="00357499">
        <w:t xml:space="preserve"> button or pressing the keyboard shortcut</w:t>
      </w:r>
      <w:r w:rsidR="00357499" w:rsidRPr="0035160F">
        <w:t xml:space="preserve"> </w:t>
      </w:r>
      <w:r w:rsidRPr="0035160F">
        <w:t>combination</w:t>
      </w:r>
      <w:r w:rsidR="00787799" w:rsidRPr="0035160F">
        <w:t xml:space="preserve"> </w:t>
      </w:r>
      <w:r w:rsidR="00787799" w:rsidRPr="00203479">
        <w:rPr>
          <w:rStyle w:val="BodyTextBold0"/>
        </w:rPr>
        <w:t>Ctrl + o.</w:t>
      </w:r>
    </w:p>
    <w:p w14:paraId="291800DD" w14:textId="77777777" w:rsidR="00185A88" w:rsidRPr="0035160F" w:rsidRDefault="006C2589" w:rsidP="002816B3">
      <w:pPr>
        <w:pStyle w:val="Heading3"/>
        <w:rPr>
          <w:lang w:val="en-US"/>
        </w:rPr>
      </w:pPr>
      <w:bookmarkStart w:id="68" w:name="_Toc258003396"/>
      <w:r w:rsidRPr="0035160F">
        <w:rPr>
          <w:lang w:val="en-US"/>
        </w:rPr>
        <w:t xml:space="preserve">Saving files </w:t>
      </w:r>
      <w:r w:rsidR="00445554" w:rsidRPr="0035160F">
        <w:rPr>
          <w:lang w:val="en-US"/>
        </w:rPr>
        <w:t>(Ctrl + s)</w:t>
      </w:r>
      <w:bookmarkEnd w:id="68"/>
      <w:r w:rsidR="00BD3712" w:rsidRPr="0089568F">
        <w:rPr>
          <w:lang w:val="en-US"/>
        </w:rPr>
        <w:t xml:space="preserve"> </w:t>
      </w:r>
      <w:r w:rsidR="0002571A" w:rsidRPr="0035160F">
        <w:rPr>
          <w:lang w:val="en-US"/>
        </w:rPr>
        <w:fldChar w:fldCharType="begin"/>
      </w:r>
      <w:r w:rsidR="00BD3712" w:rsidRPr="0035160F">
        <w:rPr>
          <w:lang w:val="en-US"/>
        </w:rPr>
        <w:instrText xml:space="preserve"> XE "Saving files" </w:instrText>
      </w:r>
      <w:r w:rsidR="0002571A" w:rsidRPr="0035160F">
        <w:rPr>
          <w:lang w:val="en-US"/>
        </w:rPr>
        <w:fldChar w:fldCharType="end"/>
      </w:r>
    </w:p>
    <w:p w14:paraId="18E5E971" w14:textId="77777777" w:rsidR="00185A88" w:rsidRPr="0035160F" w:rsidRDefault="006C2589" w:rsidP="00312EA0">
      <w:pPr>
        <w:pStyle w:val="BodyText"/>
      </w:pPr>
      <w:r w:rsidRPr="0035160F">
        <w:t xml:space="preserve">Save the necessary files into the hard disk. </w:t>
      </w:r>
      <w:r w:rsidR="00357499">
        <w:t>S</w:t>
      </w:r>
      <w:r w:rsidR="004D2010" w:rsidRPr="0035160F">
        <w:t xml:space="preserve">ave the files </w:t>
      </w:r>
      <w:r w:rsidR="00357499">
        <w:t xml:space="preserve">by selecting the </w:t>
      </w:r>
      <w:r w:rsidR="00357499" w:rsidRPr="00203479">
        <w:rPr>
          <w:rStyle w:val="BodyTextBold0"/>
        </w:rPr>
        <w:t>Save</w:t>
      </w:r>
      <w:r w:rsidR="00357499" w:rsidRPr="00203479">
        <w:t xml:space="preserve"> </w:t>
      </w:r>
      <w:r w:rsidR="00357499">
        <w:t>co</w:t>
      </w:r>
      <w:r w:rsidR="00357499">
        <w:t>m</w:t>
      </w:r>
      <w:r w:rsidR="00357499">
        <w:t xml:space="preserve">mand from the Microsoft Office 2007 </w:t>
      </w:r>
      <w:r w:rsidR="00357499" w:rsidRPr="00312EA0">
        <w:rPr>
          <w:rStyle w:val="BodyTextBold0"/>
        </w:rPr>
        <w:t>Office</w:t>
      </w:r>
      <w:r w:rsidR="00357499">
        <w:t xml:space="preserve"> button, clicking on the </w:t>
      </w:r>
      <w:r w:rsidR="00357499" w:rsidRPr="00312EA0">
        <w:t>Save</w:t>
      </w:r>
      <w:r w:rsidR="00357499">
        <w:t xml:space="preserve"> button or pressing the keyboard shortcut</w:t>
      </w:r>
      <w:r w:rsidR="00357499" w:rsidRPr="0035160F">
        <w:t xml:space="preserve"> </w:t>
      </w:r>
      <w:r w:rsidR="004D2010" w:rsidRPr="00203479">
        <w:t xml:space="preserve">combination </w:t>
      </w:r>
      <w:r w:rsidR="004D2010" w:rsidRPr="00203479">
        <w:rPr>
          <w:rStyle w:val="BodyTextBold0"/>
        </w:rPr>
        <w:t>Ctrl + s.</w:t>
      </w:r>
      <w:r w:rsidR="00357499" w:rsidRPr="00203479">
        <w:t xml:space="preserve"> </w:t>
      </w:r>
    </w:p>
    <w:p w14:paraId="47394EA5" w14:textId="77777777" w:rsidR="00185A88" w:rsidRPr="0035160F" w:rsidRDefault="006C2589" w:rsidP="002816B3">
      <w:pPr>
        <w:pStyle w:val="Heading3"/>
        <w:rPr>
          <w:lang w:val="en-US"/>
        </w:rPr>
      </w:pPr>
      <w:bookmarkStart w:id="69" w:name="_Toc258003397"/>
      <w:r w:rsidRPr="0035160F">
        <w:rPr>
          <w:lang w:val="en-US"/>
        </w:rPr>
        <w:t>Printing files</w:t>
      </w:r>
      <w:r w:rsidR="00445554" w:rsidRPr="0035160F">
        <w:rPr>
          <w:lang w:val="en-US"/>
        </w:rPr>
        <w:t xml:space="preserve"> (Ctrl + p)</w:t>
      </w:r>
      <w:bookmarkEnd w:id="69"/>
      <w:r w:rsidR="0002571A" w:rsidRPr="0035160F">
        <w:rPr>
          <w:lang w:val="en-US"/>
        </w:rPr>
        <w:fldChar w:fldCharType="begin"/>
      </w:r>
      <w:r w:rsidR="00BD3712" w:rsidRPr="00923094">
        <w:rPr>
          <w:lang w:val="en-GB"/>
        </w:rPr>
        <w:instrText xml:space="preserve"> XE "Printing files" </w:instrText>
      </w:r>
      <w:r w:rsidR="0002571A" w:rsidRPr="0035160F">
        <w:rPr>
          <w:lang w:val="en-US"/>
        </w:rPr>
        <w:fldChar w:fldCharType="end"/>
      </w:r>
    </w:p>
    <w:p w14:paraId="7C8AEB6D" w14:textId="77777777" w:rsidR="005E4964" w:rsidRPr="0035160F" w:rsidRDefault="006C2589" w:rsidP="00312EA0">
      <w:pPr>
        <w:pStyle w:val="BodyText"/>
      </w:pPr>
      <w:r w:rsidRPr="0035160F">
        <w:t xml:space="preserve">You can print the necessary files on paper. </w:t>
      </w:r>
      <w:r w:rsidR="00357499">
        <w:t>P</w:t>
      </w:r>
      <w:r w:rsidRPr="0035160F">
        <w:t>rint the files use</w:t>
      </w:r>
      <w:r w:rsidR="0002571A" w:rsidRPr="0035160F">
        <w:fldChar w:fldCharType="begin"/>
      </w:r>
      <w:r w:rsidR="00737823" w:rsidRPr="0035160F">
        <w:instrText xml:space="preserve"> XE "</w:instrText>
      </w:r>
      <w:r w:rsidR="004450C8" w:rsidRPr="0035160F">
        <w:instrText>Printing files</w:instrText>
      </w:r>
      <w:r w:rsidR="00737823" w:rsidRPr="0035160F">
        <w:instrText xml:space="preserve">" </w:instrText>
      </w:r>
      <w:r w:rsidR="0002571A" w:rsidRPr="0035160F">
        <w:fldChar w:fldCharType="end"/>
      </w:r>
      <w:r w:rsidR="00185A88" w:rsidRPr="0035160F">
        <w:t xml:space="preserve"> </w:t>
      </w:r>
      <w:r w:rsidR="00357499">
        <w:t xml:space="preserve">by selecting the </w:t>
      </w:r>
      <w:r w:rsidR="00357499" w:rsidRPr="00203479">
        <w:rPr>
          <w:rStyle w:val="BodyTextBold0"/>
        </w:rPr>
        <w:t>Print</w:t>
      </w:r>
      <w:r w:rsidR="00357499" w:rsidRPr="00203479">
        <w:t xml:space="preserve"> </w:t>
      </w:r>
      <w:r w:rsidR="00357499">
        <w:t xml:space="preserve">command from the Microsoft Office 2007 </w:t>
      </w:r>
      <w:r w:rsidR="00357499" w:rsidRPr="00312EA0">
        <w:rPr>
          <w:rStyle w:val="BodyTextBold0"/>
        </w:rPr>
        <w:t>Office</w:t>
      </w:r>
      <w:r w:rsidR="00357499">
        <w:t xml:space="preserve"> button, clicking on the </w:t>
      </w:r>
      <w:r w:rsidR="00357499" w:rsidRPr="00203479">
        <w:rPr>
          <w:rStyle w:val="BodyTextBold0"/>
        </w:rPr>
        <w:t>Print</w:t>
      </w:r>
      <w:r w:rsidR="00357499" w:rsidRPr="00203479">
        <w:t xml:space="preserve"> </w:t>
      </w:r>
      <w:r w:rsidR="00357499">
        <w:t>bu</w:t>
      </w:r>
      <w:r w:rsidR="00357499">
        <w:t>t</w:t>
      </w:r>
      <w:r w:rsidR="00357499">
        <w:t>ton or pressing the keyboard shortcut</w:t>
      </w:r>
      <w:r w:rsidR="00357499" w:rsidRPr="0035160F">
        <w:t xml:space="preserve"> </w:t>
      </w:r>
      <w:r w:rsidRPr="00203479">
        <w:t>combination</w:t>
      </w:r>
      <w:r w:rsidR="00C3184E" w:rsidRPr="0035160F">
        <w:t xml:space="preserve"> </w:t>
      </w:r>
      <w:r w:rsidR="00C3184E" w:rsidRPr="00203479">
        <w:rPr>
          <w:rStyle w:val="BodyTextBold0"/>
        </w:rPr>
        <w:t>Ctrl + p</w:t>
      </w:r>
      <w:r w:rsidR="00185A88" w:rsidRPr="0035160F">
        <w:t>.</w:t>
      </w:r>
    </w:p>
    <w:p w14:paraId="7876AC7B" w14:textId="77777777" w:rsidR="00185A88" w:rsidRPr="0035160F" w:rsidRDefault="006C2589" w:rsidP="002816B3">
      <w:pPr>
        <w:pStyle w:val="Heading3"/>
        <w:rPr>
          <w:lang w:val="en-US"/>
        </w:rPr>
      </w:pPr>
      <w:bookmarkStart w:id="70" w:name="_Toc258003398"/>
      <w:r w:rsidRPr="0035160F">
        <w:rPr>
          <w:lang w:val="en-US"/>
        </w:rPr>
        <w:t>Closing files</w:t>
      </w:r>
      <w:r w:rsidR="00445554" w:rsidRPr="0035160F">
        <w:rPr>
          <w:lang w:val="en-US"/>
        </w:rPr>
        <w:t xml:space="preserve"> (Ctrl + F4)</w:t>
      </w:r>
      <w:bookmarkEnd w:id="70"/>
      <w:r w:rsidR="0002571A" w:rsidRPr="0035160F">
        <w:rPr>
          <w:lang w:val="en-US"/>
        </w:rPr>
        <w:fldChar w:fldCharType="begin"/>
      </w:r>
      <w:r w:rsidR="00BD3712" w:rsidRPr="00923094">
        <w:rPr>
          <w:lang w:val="en-GB"/>
        </w:rPr>
        <w:instrText xml:space="preserve"> XE "Closing files" </w:instrText>
      </w:r>
      <w:r w:rsidR="0002571A" w:rsidRPr="0035160F">
        <w:rPr>
          <w:lang w:val="en-US"/>
        </w:rPr>
        <w:fldChar w:fldCharType="end"/>
      </w:r>
    </w:p>
    <w:p w14:paraId="7BC3DC7F" w14:textId="77777777" w:rsidR="005E4964" w:rsidRPr="0035160F" w:rsidRDefault="006C2589" w:rsidP="00312EA0">
      <w:pPr>
        <w:pStyle w:val="BodyText"/>
      </w:pPr>
      <w:r w:rsidRPr="0035160F">
        <w:t>When you open the program</w:t>
      </w:r>
      <w:r w:rsidR="00357499">
        <w:t>,</w:t>
      </w:r>
      <w:r w:rsidRPr="0035160F">
        <w:t xml:space="preserve"> a file window will appear "floating" in the program window. </w:t>
      </w:r>
      <w:r w:rsidR="00357499">
        <w:t>C</w:t>
      </w:r>
      <w:r w:rsidRPr="0035160F">
        <w:t xml:space="preserve">lose the file window </w:t>
      </w:r>
      <w:r w:rsidR="00357499">
        <w:t xml:space="preserve">by selecting the </w:t>
      </w:r>
      <w:r w:rsidR="00357499" w:rsidRPr="00203479">
        <w:rPr>
          <w:rStyle w:val="BodyTextBold0"/>
        </w:rPr>
        <w:t xml:space="preserve">Close </w:t>
      </w:r>
      <w:r w:rsidR="00357499">
        <w:t xml:space="preserve">command from the Microsoft Office 2007 </w:t>
      </w:r>
      <w:r w:rsidR="00357499" w:rsidRPr="00312EA0">
        <w:rPr>
          <w:rStyle w:val="BodyTextBold0"/>
        </w:rPr>
        <w:t>Office</w:t>
      </w:r>
      <w:r w:rsidR="00357499">
        <w:t xml:space="preserve"> button, clicking on the </w:t>
      </w:r>
      <w:r w:rsidR="00357499" w:rsidRPr="00203479">
        <w:rPr>
          <w:rStyle w:val="BodyTextBold0"/>
        </w:rPr>
        <w:t xml:space="preserve">Close </w:t>
      </w:r>
      <w:r w:rsidR="00357499">
        <w:t>button or pressing the keyboard shortcut</w:t>
      </w:r>
      <w:r w:rsidR="00357499" w:rsidRPr="0035160F">
        <w:t xml:space="preserve"> </w:t>
      </w:r>
      <w:r w:rsidRPr="00203479">
        <w:t>combination</w:t>
      </w:r>
      <w:r w:rsidRPr="00203479">
        <w:rPr>
          <w:rStyle w:val="BodyTextBold0"/>
        </w:rPr>
        <w:t xml:space="preserve"> </w:t>
      </w:r>
      <w:r w:rsidR="00C3184E" w:rsidRPr="00203479">
        <w:rPr>
          <w:rStyle w:val="BodyTextBold0"/>
        </w:rPr>
        <w:t>Ctrl + F4</w:t>
      </w:r>
      <w:r w:rsidR="00185A88" w:rsidRPr="0035160F">
        <w:t>.</w:t>
      </w:r>
    </w:p>
    <w:p w14:paraId="23EEF10B" w14:textId="77777777" w:rsidR="00185A88" w:rsidRPr="0035160F" w:rsidRDefault="004450C8" w:rsidP="002816B3">
      <w:pPr>
        <w:pStyle w:val="Heading3"/>
        <w:rPr>
          <w:lang w:val="en-US"/>
        </w:rPr>
      </w:pPr>
      <w:bookmarkStart w:id="71" w:name="_Toc258003399"/>
      <w:r w:rsidRPr="0035160F">
        <w:rPr>
          <w:lang w:val="en-US"/>
        </w:rPr>
        <w:t>Exit</w:t>
      </w:r>
      <w:r w:rsidR="000D5C7F" w:rsidRPr="0035160F">
        <w:rPr>
          <w:lang w:val="en-US"/>
        </w:rPr>
        <w:t xml:space="preserve"> programs </w:t>
      </w:r>
      <w:r w:rsidR="00E12748" w:rsidRPr="0035160F">
        <w:rPr>
          <w:lang w:val="en-US"/>
        </w:rPr>
        <w:t>(Alt + F4)</w:t>
      </w:r>
      <w:bookmarkEnd w:id="71"/>
      <w:r w:rsidR="0002571A" w:rsidRPr="0035160F">
        <w:rPr>
          <w:lang w:val="en-US"/>
        </w:rPr>
        <w:fldChar w:fldCharType="begin"/>
      </w:r>
      <w:r w:rsidR="00D63C76" w:rsidRPr="0035160F">
        <w:rPr>
          <w:lang w:val="en-US"/>
        </w:rPr>
        <w:instrText xml:space="preserve"> XE "</w:instrText>
      </w:r>
      <w:r w:rsidRPr="0035160F">
        <w:rPr>
          <w:lang w:val="en-US"/>
        </w:rPr>
        <w:instrText>Programs</w:instrText>
      </w:r>
      <w:r w:rsidR="00C762E5" w:rsidRPr="0035160F">
        <w:rPr>
          <w:lang w:val="en-US"/>
        </w:rPr>
        <w:instrText>:</w:instrText>
      </w:r>
      <w:r w:rsidRPr="0035160F">
        <w:rPr>
          <w:lang w:val="en-US"/>
        </w:rPr>
        <w:instrText>Exit</w:instrText>
      </w:r>
      <w:r w:rsidR="00D63C76" w:rsidRPr="0035160F">
        <w:rPr>
          <w:lang w:val="en-US"/>
        </w:rPr>
        <w:instrText xml:space="preserve">" </w:instrText>
      </w:r>
      <w:r w:rsidR="0002571A" w:rsidRPr="0035160F">
        <w:rPr>
          <w:lang w:val="en-US"/>
        </w:rPr>
        <w:fldChar w:fldCharType="end"/>
      </w:r>
    </w:p>
    <w:p w14:paraId="20A2050B" w14:textId="04517609" w:rsidR="00185A88" w:rsidRPr="0035160F" w:rsidRDefault="000D5C7F" w:rsidP="00312EA0">
      <w:pPr>
        <w:pStyle w:val="BodyText"/>
      </w:pPr>
      <w:r w:rsidRPr="0035160F">
        <w:t xml:space="preserve">You can close </w:t>
      </w:r>
      <w:r w:rsidRPr="00312EA0">
        <w:rPr>
          <w:rStyle w:val="BodyTextBold0"/>
        </w:rPr>
        <w:t>Windows</w:t>
      </w:r>
      <w:r w:rsidRPr="0035160F">
        <w:t xml:space="preserve"> programs by </w:t>
      </w:r>
      <w:r w:rsidR="00357499">
        <w:t xml:space="preserve">selecting the </w:t>
      </w:r>
      <w:r w:rsidR="00357499" w:rsidRPr="00312EA0">
        <w:t>Exit</w:t>
      </w:r>
      <w:r w:rsidR="00357499">
        <w:t xml:space="preserve"> command from the </w:t>
      </w:r>
      <w:r w:rsidR="00357499" w:rsidRPr="00312EA0">
        <w:t>Office</w:t>
      </w:r>
      <w:r w:rsidR="00357499">
        <w:t xml:space="preserve"> menu or clicking the </w:t>
      </w:r>
      <w:r w:rsidR="00357499" w:rsidRPr="00312EA0">
        <w:t>Close</w:t>
      </w:r>
      <w:r w:rsidR="00357499">
        <w:t xml:space="preserve"> button</w:t>
      </w:r>
      <w:r w:rsidR="00357499" w:rsidRPr="00203479">
        <w:t xml:space="preserve"> </w:t>
      </w:r>
      <w:r w:rsidRPr="00203479">
        <w:t>in the end of the header line (picture on the left)</w:t>
      </w:r>
      <w:r w:rsidRPr="00203479">
        <w:rPr>
          <w:rStyle w:val="BodyTextBold0"/>
        </w:rPr>
        <w:t xml:space="preserve">. </w:t>
      </w:r>
      <w:r w:rsidRPr="00203479">
        <w:t xml:space="preserve">You can also close the program </w:t>
      </w:r>
      <w:r w:rsidR="00357499" w:rsidRPr="00203479">
        <w:t>with the</w:t>
      </w:r>
      <w:r w:rsidRPr="00203479">
        <w:t xml:space="preserve"> keyboard shortcut combination </w:t>
      </w:r>
      <w:r w:rsidR="00AE4834" w:rsidRPr="00203479">
        <w:rPr>
          <w:rStyle w:val="BodyTextBold0"/>
        </w:rPr>
        <w:t>Alt + F4</w:t>
      </w:r>
      <w:r w:rsidRPr="0035160F">
        <w:t>.</w:t>
      </w:r>
    </w:p>
    <w:p w14:paraId="02A84CDE" w14:textId="77777777" w:rsidR="00185A88" w:rsidRPr="0035160F" w:rsidRDefault="000D5C7F" w:rsidP="0089568F">
      <w:pPr>
        <w:pStyle w:val="Heading2"/>
        <w:pageBreakBefore/>
      </w:pPr>
      <w:bookmarkStart w:id="72" w:name="_Toc258003400"/>
      <w:bookmarkStart w:id="73" w:name="CopyPaste"/>
      <w:r w:rsidRPr="0035160F">
        <w:lastRenderedPageBreak/>
        <w:t>Essential working principl</w:t>
      </w:r>
      <w:r w:rsidR="00357499">
        <w:t>e</w:t>
      </w:r>
      <w:r w:rsidRPr="0035160F">
        <w:t>s</w:t>
      </w:r>
      <w:bookmarkEnd w:id="72"/>
      <w:r w:rsidR="0002571A" w:rsidRPr="0035160F">
        <w:fldChar w:fldCharType="begin"/>
      </w:r>
      <w:r w:rsidR="00D63C76" w:rsidRPr="0035160F">
        <w:instrText xml:space="preserve"> XE "</w:instrText>
      </w:r>
      <w:r w:rsidR="004450C8" w:rsidRPr="0035160F">
        <w:instrText>Programs</w:instrText>
      </w:r>
      <w:r w:rsidR="00D63C76" w:rsidRPr="0035160F">
        <w:instrText xml:space="preserve">" </w:instrText>
      </w:r>
      <w:r w:rsidR="0002571A" w:rsidRPr="0035160F">
        <w:fldChar w:fldCharType="end"/>
      </w:r>
      <w:bookmarkStart w:id="74" w:name="EssentialPrincipals"/>
      <w:bookmarkEnd w:id="74"/>
    </w:p>
    <w:bookmarkEnd w:id="73"/>
    <w:p w14:paraId="0D999A46" w14:textId="77777777" w:rsidR="00C211DA" w:rsidRPr="0035160F" w:rsidRDefault="00492915" w:rsidP="00312EA0">
      <w:pPr>
        <w:pStyle w:val="BodyText"/>
      </w:pPr>
      <w:r w:rsidRPr="0035160F">
        <w:t>All of us make</w:t>
      </w:r>
      <w:r w:rsidR="000D5C7F" w:rsidRPr="0035160F">
        <w:t xml:space="preserve"> mistakes.</w:t>
      </w:r>
      <w:r w:rsidRPr="0035160F">
        <w:t xml:space="preserve"> Therefore, programs have </w:t>
      </w:r>
      <w:r w:rsidR="00357499">
        <w:t xml:space="preserve">the </w:t>
      </w:r>
      <w:r w:rsidR="004F24D3" w:rsidRPr="00312EA0">
        <w:rPr>
          <w:rStyle w:val="BodyTextBold0"/>
        </w:rPr>
        <w:t>Undo</w:t>
      </w:r>
      <w:r w:rsidR="000D5C7F" w:rsidRPr="00312EA0">
        <w:rPr>
          <w:rStyle w:val="BodyTextBold0"/>
        </w:rPr>
        <w:t xml:space="preserve"> </w:t>
      </w:r>
      <w:r w:rsidR="000D5C7F" w:rsidRPr="0035160F">
        <w:t>function. By using this function you can return to the previous situation</w:t>
      </w:r>
      <w:r w:rsidR="00C211DA" w:rsidRPr="0035160F">
        <w:t>.</w:t>
      </w:r>
    </w:p>
    <w:p w14:paraId="58C016B1" w14:textId="77777777" w:rsidR="00185A88" w:rsidRPr="0035160F" w:rsidRDefault="000D5C7F" w:rsidP="00312EA0">
      <w:pPr>
        <w:pStyle w:val="BodyText"/>
      </w:pPr>
      <w:r w:rsidRPr="0035160F">
        <w:t xml:space="preserve">When you are using </w:t>
      </w:r>
      <w:r w:rsidR="00357499">
        <w:t>computers</w:t>
      </w:r>
      <w:r w:rsidR="00492915" w:rsidRPr="0035160F">
        <w:t>,</w:t>
      </w:r>
      <w:r w:rsidRPr="0035160F">
        <w:t xml:space="preserve"> never type the same text or draw the same picture twice. Use </w:t>
      </w:r>
      <w:r w:rsidR="00357499">
        <w:t xml:space="preserve">the </w:t>
      </w:r>
      <w:r w:rsidRPr="00312EA0">
        <w:rPr>
          <w:rStyle w:val="BodyTextBold0"/>
        </w:rPr>
        <w:t xml:space="preserve">Copy, Cut </w:t>
      </w:r>
      <w:r w:rsidRPr="0035160F">
        <w:t xml:space="preserve">and </w:t>
      </w:r>
      <w:r w:rsidRPr="00312EA0">
        <w:t>Paste</w:t>
      </w:r>
      <w:r w:rsidRPr="0035160F">
        <w:t xml:space="preserve"> functions </w:t>
      </w:r>
      <w:r w:rsidR="00357499">
        <w:t>in</w:t>
      </w:r>
      <w:r w:rsidRPr="0035160F">
        <w:t xml:space="preserve"> the programs. With the help of these functions you never have to write the same contents twice.</w:t>
      </w:r>
    </w:p>
    <w:p w14:paraId="5C337C09" w14:textId="77777777" w:rsidR="00185A88" w:rsidRPr="0035160F" w:rsidRDefault="000D5C7F" w:rsidP="002816B3">
      <w:pPr>
        <w:pStyle w:val="Heading3"/>
        <w:rPr>
          <w:lang w:val="en-US"/>
        </w:rPr>
      </w:pPr>
      <w:bookmarkStart w:id="75" w:name="_Toc258003401"/>
      <w:r w:rsidRPr="0035160F">
        <w:rPr>
          <w:lang w:val="en-US"/>
        </w:rPr>
        <w:t>Undo</w:t>
      </w:r>
      <w:r w:rsidR="00445554" w:rsidRPr="0035160F">
        <w:rPr>
          <w:lang w:val="en-US"/>
        </w:rPr>
        <w:t xml:space="preserve"> (Ctrl + z)</w:t>
      </w:r>
      <w:bookmarkEnd w:id="75"/>
      <w:r w:rsidR="0002571A" w:rsidRPr="0035160F">
        <w:rPr>
          <w:lang w:val="en-US"/>
        </w:rPr>
        <w:fldChar w:fldCharType="begin"/>
      </w:r>
      <w:r w:rsidR="00BD3712" w:rsidRPr="00923094">
        <w:rPr>
          <w:lang w:val="en-GB"/>
        </w:rPr>
        <w:instrText xml:space="preserve"> XE "Undo" </w:instrText>
      </w:r>
      <w:r w:rsidR="0002571A" w:rsidRPr="0035160F">
        <w:rPr>
          <w:lang w:val="en-US"/>
        </w:rPr>
        <w:fldChar w:fldCharType="end"/>
      </w:r>
    </w:p>
    <w:p w14:paraId="3E2A4926" w14:textId="4429F34A" w:rsidR="00185A88" w:rsidRPr="0035160F" w:rsidRDefault="000D5C7F" w:rsidP="00A70206">
      <w:pPr>
        <w:pStyle w:val="BodyText"/>
      </w:pPr>
      <w:r w:rsidRPr="0035160F">
        <w:t>All programs have</w:t>
      </w:r>
      <w:r w:rsidR="00185A88" w:rsidRPr="0035160F">
        <w:t xml:space="preserve"> </w:t>
      </w:r>
      <w:r w:rsidR="00357499">
        <w:t xml:space="preserve">the </w:t>
      </w:r>
      <w:r w:rsidR="004F24D3" w:rsidRPr="00203479">
        <w:rPr>
          <w:rStyle w:val="BodyTextBold0"/>
        </w:rPr>
        <w:t>Undo</w:t>
      </w:r>
      <w:r w:rsidRPr="00203479">
        <w:rPr>
          <w:rStyle w:val="BodyTextBold0"/>
        </w:rPr>
        <w:t xml:space="preserve"> </w:t>
      </w:r>
      <w:r w:rsidR="004D2010" w:rsidRPr="00203479">
        <w:t>function</w:t>
      </w:r>
      <w:r w:rsidRPr="00203479">
        <w:t xml:space="preserve"> to undo the mistakes you have done. Use this function to undo </w:t>
      </w:r>
      <w:r w:rsidR="00357499" w:rsidRPr="00203479">
        <w:t>a</w:t>
      </w:r>
      <w:r w:rsidRPr="00203479">
        <w:t xml:space="preserve"> mistake </w:t>
      </w:r>
      <w:r w:rsidR="00357499">
        <w:t>a mistake just after it was made</w:t>
      </w:r>
      <w:r w:rsidR="00357499" w:rsidRPr="00203479">
        <w:t xml:space="preserve"> </w:t>
      </w:r>
      <w:r w:rsidRPr="00203479">
        <w:t>or at least when you n</w:t>
      </w:r>
      <w:r w:rsidRPr="00203479">
        <w:t>o</w:t>
      </w:r>
      <w:r w:rsidRPr="00203479">
        <w:t xml:space="preserve">tice your mistake. You can also undo </w:t>
      </w:r>
      <w:r w:rsidR="00357499" w:rsidRPr="00203479">
        <w:t>with the k</w:t>
      </w:r>
      <w:r w:rsidRPr="00203479">
        <w:t xml:space="preserve">eyboard shortcut </w:t>
      </w:r>
      <w:r w:rsidR="00C3184E" w:rsidRPr="00203479">
        <w:rPr>
          <w:rStyle w:val="BodyTextBold0"/>
        </w:rPr>
        <w:t>Ctrl + z</w:t>
      </w:r>
      <w:r w:rsidR="00C3184E" w:rsidRPr="00203479">
        <w:t>.</w:t>
      </w:r>
    </w:p>
    <w:p w14:paraId="77451583" w14:textId="77777777" w:rsidR="00C211DA" w:rsidRPr="0035160F" w:rsidRDefault="0089568F" w:rsidP="00312EA0">
      <w:pPr>
        <w:pStyle w:val="BodyText"/>
      </w:pPr>
      <w:r>
        <w:rPr>
          <w:noProof/>
          <w:lang w:val="fi-FI"/>
        </w:rPr>
        <w:drawing>
          <wp:anchor distT="0" distB="0" distL="114300" distR="114300" simplePos="0" relativeHeight="251523072" behindDoc="0" locked="0" layoutInCell="1" allowOverlap="1" wp14:editId="2C56D6F0">
            <wp:simplePos x="0" y="0"/>
            <wp:positionH relativeFrom="column">
              <wp:posOffset>900430</wp:posOffset>
            </wp:positionH>
            <wp:positionV relativeFrom="paragraph">
              <wp:posOffset>44450</wp:posOffset>
            </wp:positionV>
            <wp:extent cx="172085" cy="238760"/>
            <wp:effectExtent l="0" t="0" r="0" b="0"/>
            <wp:wrapNone/>
            <wp:docPr id="2049" name="Kuva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290"/>
                    <pic:cNvPicPr>
                      <a:picLocks noChangeAspect="1" noChangeArrowheads="1"/>
                    </pic:cNvPicPr>
                  </pic:nvPicPr>
                  <pic:blipFill>
                    <a:blip r:embed="rId15" cstate="screen"/>
                    <a:srcRect/>
                    <a:stretch>
                      <a:fillRect/>
                    </a:stretch>
                  </pic:blipFill>
                  <pic:spPr bwMode="auto">
                    <a:xfrm>
                      <a:off x="0" y="0"/>
                      <a:ext cx="172085" cy="238760"/>
                    </a:xfrm>
                    <a:prstGeom prst="rect">
                      <a:avLst/>
                    </a:prstGeom>
                    <a:noFill/>
                    <a:ln w="9525">
                      <a:noFill/>
                      <a:miter lim="800000"/>
                      <a:headEnd/>
                      <a:tailEnd/>
                    </a:ln>
                  </pic:spPr>
                </pic:pic>
              </a:graphicData>
            </a:graphic>
          </wp:anchor>
        </w:drawing>
      </w:r>
      <w:r w:rsidR="000D5C7F" w:rsidRPr="0035160F">
        <w:t xml:space="preserve">In most programs the </w:t>
      </w:r>
      <w:r w:rsidR="00357499" w:rsidRPr="00312EA0">
        <w:rPr>
          <w:rStyle w:val="BodyTextBold0"/>
        </w:rPr>
        <w:t>U</w:t>
      </w:r>
      <w:r w:rsidR="000D5C7F" w:rsidRPr="00312EA0">
        <w:rPr>
          <w:rStyle w:val="BodyTextBold0"/>
        </w:rPr>
        <w:t>ndo</w:t>
      </w:r>
      <w:r w:rsidR="000D5C7F" w:rsidRPr="0035160F">
        <w:t xml:space="preserve"> function operates so, that you can undo several </w:t>
      </w:r>
      <w:r w:rsidR="000230BF" w:rsidRPr="0035160F">
        <w:t>consec</w:t>
      </w:r>
      <w:r w:rsidR="000230BF" w:rsidRPr="0035160F">
        <w:t>u</w:t>
      </w:r>
      <w:r w:rsidR="000230BF" w:rsidRPr="0035160F">
        <w:t xml:space="preserve">tive </w:t>
      </w:r>
      <w:r w:rsidR="004D2010" w:rsidRPr="0035160F">
        <w:t>function</w:t>
      </w:r>
      <w:r w:rsidR="00492915" w:rsidRPr="0035160F">
        <w:t>s</w:t>
      </w:r>
      <w:r w:rsidR="00C211DA" w:rsidRPr="0035160F">
        <w:t>.</w:t>
      </w:r>
    </w:p>
    <w:p w14:paraId="30573335" w14:textId="77777777" w:rsidR="00185A88" w:rsidRPr="0035160F" w:rsidRDefault="000230BF" w:rsidP="002816B3">
      <w:pPr>
        <w:pStyle w:val="Heading3"/>
        <w:rPr>
          <w:lang w:val="en-US"/>
        </w:rPr>
      </w:pPr>
      <w:bookmarkStart w:id="76" w:name="_Toc258003402"/>
      <w:r w:rsidRPr="0035160F">
        <w:rPr>
          <w:lang w:val="en-US"/>
        </w:rPr>
        <w:t>Copying</w:t>
      </w:r>
      <w:r w:rsidR="00445554" w:rsidRPr="0035160F">
        <w:rPr>
          <w:lang w:val="en-US"/>
        </w:rPr>
        <w:t xml:space="preserve"> (Ctrl + c)</w:t>
      </w:r>
      <w:bookmarkEnd w:id="76"/>
      <w:r w:rsidR="0002571A" w:rsidRPr="0035160F">
        <w:rPr>
          <w:lang w:val="en-US"/>
        </w:rPr>
        <w:fldChar w:fldCharType="begin"/>
      </w:r>
      <w:r w:rsidR="00BD3712" w:rsidRPr="00923094">
        <w:rPr>
          <w:lang w:val="en-GB"/>
        </w:rPr>
        <w:instrText xml:space="preserve"> XE "Copying" </w:instrText>
      </w:r>
      <w:r w:rsidR="0002571A" w:rsidRPr="0035160F">
        <w:rPr>
          <w:lang w:val="en-US"/>
        </w:rPr>
        <w:fldChar w:fldCharType="end"/>
      </w:r>
    </w:p>
    <w:p w14:paraId="1C545265" w14:textId="77777777" w:rsidR="00185A88" w:rsidRPr="0035160F" w:rsidRDefault="000230BF" w:rsidP="00A70206">
      <w:pPr>
        <w:pStyle w:val="BodyText"/>
      </w:pPr>
      <w:r w:rsidRPr="0035160F">
        <w:t>When you are creating documents on a computer, you probably create contents which you can also use in other documents. Copying text from old documents to new ones will save a lot of your time. You can also copy all contents of a document by opening a file created earlier and by renaming it. This way you can get the most ben</w:t>
      </w:r>
      <w:r w:rsidRPr="0035160F">
        <w:t>e</w:t>
      </w:r>
      <w:r w:rsidRPr="0035160F">
        <w:t>fit from everything that you have done earlier and you can edit it as you want.</w:t>
      </w:r>
    </w:p>
    <w:p w14:paraId="69E9B3DF" w14:textId="77777777" w:rsidR="00185A88" w:rsidRPr="0035160F" w:rsidRDefault="000230BF" w:rsidP="00C225E0">
      <w:pPr>
        <w:pStyle w:val="Heading5"/>
      </w:pPr>
      <w:r w:rsidRPr="0035160F">
        <w:t>Four steps of copying:</w:t>
      </w:r>
    </w:p>
    <w:p w14:paraId="45A66148" w14:textId="77777777" w:rsidR="00185A88" w:rsidRPr="0035160F" w:rsidRDefault="000230BF" w:rsidP="00BA2364">
      <w:pPr>
        <w:pStyle w:val="NumerotKJK9"/>
      </w:pPr>
      <w:r w:rsidRPr="0035160F">
        <w:t xml:space="preserve">Select </w:t>
      </w:r>
      <w:r w:rsidR="00357499">
        <w:t>an</w:t>
      </w:r>
      <w:r w:rsidRPr="0035160F">
        <w:t xml:space="preserve"> object (text etc.)</w:t>
      </w:r>
    </w:p>
    <w:p w14:paraId="1AEED6E2" w14:textId="77777777" w:rsidR="00185A88" w:rsidRPr="0035160F" w:rsidRDefault="000230BF" w:rsidP="00BA2364">
      <w:pPr>
        <w:pStyle w:val="NumerotKJK9"/>
      </w:pPr>
      <w:r w:rsidRPr="0035160F">
        <w:t xml:space="preserve">Copy it by </w:t>
      </w:r>
      <w:r w:rsidR="00F3040F" w:rsidRPr="0035160F">
        <w:t>clicking</w:t>
      </w:r>
      <w:r w:rsidRPr="0035160F">
        <w:t xml:space="preserve"> the </w:t>
      </w:r>
      <w:r w:rsidR="004F24D3" w:rsidRPr="00203479">
        <w:rPr>
          <w:rStyle w:val="BodyTextBold0"/>
        </w:rPr>
        <w:t xml:space="preserve">Copy </w:t>
      </w:r>
      <w:r w:rsidRPr="00203479">
        <w:rPr>
          <w:rStyle w:val="BodyTextChar"/>
        </w:rPr>
        <w:t xml:space="preserve">button or </w:t>
      </w:r>
      <w:r w:rsidR="00F3040F" w:rsidRPr="00203479">
        <w:rPr>
          <w:rStyle w:val="BodyTextChar"/>
        </w:rPr>
        <w:t>press</w:t>
      </w:r>
      <w:r w:rsidR="004D2010" w:rsidRPr="00203479">
        <w:rPr>
          <w:rStyle w:val="BodyTextChar"/>
        </w:rPr>
        <w:t>ing</w:t>
      </w:r>
      <w:r w:rsidRPr="00203479">
        <w:rPr>
          <w:rStyle w:val="BodyTextChar"/>
        </w:rPr>
        <w:t xml:space="preserve"> the keys</w:t>
      </w:r>
      <w:r w:rsidR="00C3184E" w:rsidRPr="0035160F">
        <w:t xml:space="preserve"> </w:t>
      </w:r>
      <w:r w:rsidR="00C3184E" w:rsidRPr="00203479">
        <w:rPr>
          <w:rStyle w:val="BodyTextBold0"/>
        </w:rPr>
        <w:t>Ctrl + c</w:t>
      </w:r>
      <w:r w:rsidR="000A39DB" w:rsidRPr="00203479">
        <w:rPr>
          <w:rStyle w:val="BodyTextChar"/>
        </w:rPr>
        <w:t>.</w:t>
      </w:r>
    </w:p>
    <w:p w14:paraId="57B659C4" w14:textId="77777777" w:rsidR="00185A88" w:rsidRPr="0035160F" w:rsidRDefault="000230BF" w:rsidP="00BA2364">
      <w:pPr>
        <w:pStyle w:val="NumerotKJK9"/>
      </w:pPr>
      <w:r w:rsidRPr="0035160F">
        <w:t>Choose the location where you want to place the object.</w:t>
      </w:r>
    </w:p>
    <w:p w14:paraId="099EA0DA" w14:textId="77777777" w:rsidR="00185A88" w:rsidRPr="0035160F" w:rsidRDefault="000230BF" w:rsidP="00BA2364">
      <w:pPr>
        <w:pStyle w:val="NumerotKJK9"/>
      </w:pPr>
      <w:r w:rsidRPr="0035160F">
        <w:t>Place the object by</w:t>
      </w:r>
      <w:r w:rsidR="00F3040F" w:rsidRPr="0035160F">
        <w:t xml:space="preserve"> clicking the</w:t>
      </w:r>
      <w:r w:rsidRPr="0035160F">
        <w:t xml:space="preserve"> </w:t>
      </w:r>
      <w:r w:rsidR="004F24D3" w:rsidRPr="00203479">
        <w:rPr>
          <w:rStyle w:val="BodyTextBold0"/>
        </w:rPr>
        <w:t xml:space="preserve">Paste </w:t>
      </w:r>
      <w:r w:rsidRPr="00203479">
        <w:rPr>
          <w:rStyle w:val="BodyTextChar"/>
        </w:rPr>
        <w:t xml:space="preserve">button or </w:t>
      </w:r>
      <w:r w:rsidR="00F3040F" w:rsidRPr="0035160F">
        <w:t xml:space="preserve">pressing the </w:t>
      </w:r>
      <w:r w:rsidRPr="00203479">
        <w:rPr>
          <w:rStyle w:val="BodyTextChar"/>
        </w:rPr>
        <w:t xml:space="preserve">keys </w:t>
      </w:r>
      <w:r w:rsidR="00E12748" w:rsidRPr="00203479">
        <w:rPr>
          <w:rStyle w:val="BodyTextBold0"/>
        </w:rPr>
        <w:t>Ctrl + v</w:t>
      </w:r>
      <w:r w:rsidR="00185A88" w:rsidRPr="0035160F">
        <w:t>.</w:t>
      </w:r>
    </w:p>
    <w:p w14:paraId="258D8D36" w14:textId="77777777" w:rsidR="00185A88" w:rsidRPr="0035160F" w:rsidRDefault="000230BF" w:rsidP="002816B3">
      <w:pPr>
        <w:pStyle w:val="Heading3"/>
        <w:rPr>
          <w:lang w:val="en-US"/>
        </w:rPr>
      </w:pPr>
      <w:bookmarkStart w:id="77" w:name="_Toc258003403"/>
      <w:r w:rsidRPr="0035160F">
        <w:rPr>
          <w:lang w:val="en-US"/>
        </w:rPr>
        <w:t>Cutting</w:t>
      </w:r>
      <w:r w:rsidR="00445554" w:rsidRPr="0035160F">
        <w:rPr>
          <w:lang w:val="en-US"/>
        </w:rPr>
        <w:t xml:space="preserve"> (Ctrl + x)</w:t>
      </w:r>
      <w:bookmarkEnd w:id="77"/>
      <w:r w:rsidR="0002571A" w:rsidRPr="0035160F">
        <w:rPr>
          <w:lang w:val="en-US"/>
        </w:rPr>
        <w:fldChar w:fldCharType="begin"/>
      </w:r>
      <w:r w:rsidR="00BD3712" w:rsidRPr="00923094">
        <w:rPr>
          <w:lang w:val="en-GB"/>
        </w:rPr>
        <w:instrText xml:space="preserve"> XE "Cutting" </w:instrText>
      </w:r>
      <w:r w:rsidR="0002571A" w:rsidRPr="0035160F">
        <w:rPr>
          <w:lang w:val="en-US"/>
        </w:rPr>
        <w:fldChar w:fldCharType="end"/>
      </w:r>
    </w:p>
    <w:p w14:paraId="426F0511" w14:textId="77777777" w:rsidR="00C211DA" w:rsidRPr="0035160F" w:rsidRDefault="000230BF" w:rsidP="00312EA0">
      <w:pPr>
        <w:pStyle w:val="BodyText"/>
      </w:pPr>
      <w:r w:rsidRPr="0035160F">
        <w:t>When you are creating documents on your computer, you often want to move texts from one place to another. There are</w:t>
      </w:r>
      <w:r w:rsidRPr="00312EA0">
        <w:rPr>
          <w:rStyle w:val="BodyTextBold0"/>
        </w:rPr>
        <w:t xml:space="preserve"> </w:t>
      </w:r>
      <w:r w:rsidR="00357499" w:rsidRPr="00357499">
        <w:t>the</w:t>
      </w:r>
      <w:r w:rsidR="00357499" w:rsidRPr="00312EA0">
        <w:t xml:space="preserve"> </w:t>
      </w:r>
      <w:r w:rsidRPr="00312EA0">
        <w:t>Cut</w:t>
      </w:r>
      <w:r w:rsidRPr="0035160F">
        <w:t xml:space="preserve"> and </w:t>
      </w:r>
      <w:r w:rsidRPr="00312EA0">
        <w:t xml:space="preserve">Paste </w:t>
      </w:r>
      <w:r w:rsidRPr="0035160F">
        <w:t>functions built in the pr</w:t>
      </w:r>
      <w:r w:rsidRPr="0035160F">
        <w:t>o</w:t>
      </w:r>
      <w:r w:rsidRPr="0035160F">
        <w:t>grams to move the objects</w:t>
      </w:r>
      <w:r w:rsidR="00C211DA" w:rsidRPr="0035160F">
        <w:t>.</w:t>
      </w:r>
    </w:p>
    <w:p w14:paraId="38223CB6" w14:textId="77777777" w:rsidR="005E4964" w:rsidRPr="0035160F" w:rsidRDefault="0051210B" w:rsidP="00C225E0">
      <w:pPr>
        <w:pStyle w:val="Heading5"/>
      </w:pPr>
      <w:r w:rsidRPr="0035160F">
        <w:t>Four steps of cutting:</w:t>
      </w:r>
    </w:p>
    <w:p w14:paraId="147FDC4D" w14:textId="77777777" w:rsidR="00185A88" w:rsidRPr="0035160F" w:rsidRDefault="0051210B" w:rsidP="00BA2364">
      <w:pPr>
        <w:pStyle w:val="NumerotKJK10"/>
      </w:pPr>
      <w:r w:rsidRPr="0035160F">
        <w:t xml:space="preserve">Select </w:t>
      </w:r>
      <w:r w:rsidR="00357499">
        <w:t>an</w:t>
      </w:r>
      <w:r w:rsidRPr="0035160F">
        <w:t xml:space="preserve"> object (text etc.)</w:t>
      </w:r>
    </w:p>
    <w:p w14:paraId="083322B5" w14:textId="77777777" w:rsidR="005E4964" w:rsidRPr="0035160F" w:rsidRDefault="0051210B" w:rsidP="00BA2364">
      <w:pPr>
        <w:pStyle w:val="NumerotKJK10"/>
      </w:pPr>
      <w:r w:rsidRPr="0035160F">
        <w:t xml:space="preserve">Cut it by </w:t>
      </w:r>
      <w:r w:rsidR="00F3040F" w:rsidRPr="0035160F">
        <w:t>clicking</w:t>
      </w:r>
      <w:r w:rsidR="00357499">
        <w:t xml:space="preserve"> the</w:t>
      </w:r>
      <w:r w:rsidR="00F3040F" w:rsidRPr="0035160F">
        <w:t xml:space="preserve"> </w:t>
      </w:r>
      <w:r w:rsidR="004F24D3" w:rsidRPr="00203479">
        <w:rPr>
          <w:rStyle w:val="BodyTextBold0"/>
        </w:rPr>
        <w:t>Cut</w:t>
      </w:r>
      <w:r w:rsidR="004F24D3" w:rsidRPr="00203479">
        <w:rPr>
          <w:rStyle w:val="BodyTextChar"/>
        </w:rPr>
        <w:t xml:space="preserve"> </w:t>
      </w:r>
      <w:r w:rsidRPr="00203479">
        <w:rPr>
          <w:rStyle w:val="BodyTextChar"/>
        </w:rPr>
        <w:t xml:space="preserve">button </w:t>
      </w:r>
      <w:r w:rsidR="00F3040F" w:rsidRPr="00203479">
        <w:rPr>
          <w:rStyle w:val="BodyTextChar"/>
        </w:rPr>
        <w:t>or pressing the keys</w:t>
      </w:r>
      <w:r w:rsidR="00F3040F" w:rsidRPr="0035160F">
        <w:t xml:space="preserve"> </w:t>
      </w:r>
      <w:r w:rsidR="00C3184E" w:rsidRPr="00203479">
        <w:rPr>
          <w:rStyle w:val="BodyTextBold0"/>
        </w:rPr>
        <w:t>Ctrl + x</w:t>
      </w:r>
      <w:r w:rsidR="00E12748" w:rsidRPr="0035160F">
        <w:t>.</w:t>
      </w:r>
    </w:p>
    <w:p w14:paraId="2CC73E17" w14:textId="77777777" w:rsidR="00185A88" w:rsidRPr="0035160F" w:rsidRDefault="0051210B" w:rsidP="00BA2364">
      <w:pPr>
        <w:pStyle w:val="NumerotKJK10"/>
      </w:pPr>
      <w:r w:rsidRPr="0035160F">
        <w:t>Choose the location where you want to place the object.</w:t>
      </w:r>
    </w:p>
    <w:p w14:paraId="72A5C501" w14:textId="77777777" w:rsidR="00185A88" w:rsidRPr="0035160F" w:rsidRDefault="0051210B" w:rsidP="00BA2364">
      <w:pPr>
        <w:pStyle w:val="NumerotKJK10"/>
      </w:pPr>
      <w:r w:rsidRPr="0035160F">
        <w:t xml:space="preserve">Paste the object </w:t>
      </w:r>
      <w:r w:rsidR="00357499">
        <w:t>with the</w:t>
      </w:r>
      <w:r w:rsidRPr="0035160F">
        <w:t xml:space="preserve"> </w:t>
      </w:r>
      <w:r w:rsidR="004F24D3" w:rsidRPr="00203479">
        <w:rPr>
          <w:rStyle w:val="BodyTextBold0"/>
        </w:rPr>
        <w:t>Paste</w:t>
      </w:r>
      <w:r w:rsidRPr="00203479">
        <w:rPr>
          <w:rStyle w:val="BodyTextBold0"/>
        </w:rPr>
        <w:t xml:space="preserve"> </w:t>
      </w:r>
      <w:r w:rsidR="00F3040F" w:rsidRPr="00203479">
        <w:rPr>
          <w:rStyle w:val="BodyTextChar"/>
        </w:rPr>
        <w:t>button</w:t>
      </w:r>
      <w:r w:rsidR="00F3040F" w:rsidRPr="00203479">
        <w:rPr>
          <w:rStyle w:val="BodyTextBold0"/>
        </w:rPr>
        <w:t xml:space="preserve"> </w:t>
      </w:r>
      <w:r w:rsidR="00F3040F" w:rsidRPr="00203479">
        <w:rPr>
          <w:rStyle w:val="BodyTextChar"/>
        </w:rPr>
        <w:t>or pressing the keys</w:t>
      </w:r>
      <w:r w:rsidR="00F3040F" w:rsidRPr="0035160F">
        <w:t xml:space="preserve"> </w:t>
      </w:r>
      <w:r w:rsidR="00E12748" w:rsidRPr="00203479">
        <w:rPr>
          <w:rStyle w:val="BodyTextBold0"/>
        </w:rPr>
        <w:t>Ctrl + v</w:t>
      </w:r>
      <w:r w:rsidR="00185A88" w:rsidRPr="0035160F">
        <w:t>.</w:t>
      </w:r>
    </w:p>
    <w:p w14:paraId="5C83B099" w14:textId="77777777" w:rsidR="00185A88" w:rsidRPr="0035160F" w:rsidRDefault="0051210B" w:rsidP="002816B3">
      <w:pPr>
        <w:pStyle w:val="Heading3"/>
        <w:rPr>
          <w:lang w:val="en-US"/>
        </w:rPr>
      </w:pPr>
      <w:bookmarkStart w:id="78" w:name="_Toc258003404"/>
      <w:r w:rsidRPr="0035160F">
        <w:rPr>
          <w:lang w:val="en-US"/>
        </w:rPr>
        <w:t>Pasting</w:t>
      </w:r>
      <w:r w:rsidR="00445554" w:rsidRPr="0035160F">
        <w:rPr>
          <w:lang w:val="en-US"/>
        </w:rPr>
        <w:t xml:space="preserve"> (Ctrl + v)</w:t>
      </w:r>
      <w:bookmarkEnd w:id="78"/>
      <w:r w:rsidR="0002571A" w:rsidRPr="0035160F">
        <w:rPr>
          <w:lang w:val="en-US"/>
        </w:rPr>
        <w:fldChar w:fldCharType="begin"/>
      </w:r>
      <w:r w:rsidR="00BD3712" w:rsidRPr="00923094">
        <w:rPr>
          <w:lang w:val="en-GB"/>
        </w:rPr>
        <w:instrText xml:space="preserve"> XE "Pasting" </w:instrText>
      </w:r>
      <w:r w:rsidR="0002571A" w:rsidRPr="0035160F">
        <w:rPr>
          <w:lang w:val="en-US"/>
        </w:rPr>
        <w:fldChar w:fldCharType="end"/>
      </w:r>
    </w:p>
    <w:p w14:paraId="431AB360" w14:textId="77777777" w:rsidR="00C211DA" w:rsidRPr="0035160F" w:rsidRDefault="0051210B" w:rsidP="00A70206">
      <w:pPr>
        <w:pStyle w:val="BodyText"/>
      </w:pPr>
      <w:r w:rsidRPr="0035160F">
        <w:t xml:space="preserve">The </w:t>
      </w:r>
      <w:r w:rsidR="004D2010" w:rsidRPr="0035160F">
        <w:t>cut</w:t>
      </w:r>
      <w:r w:rsidRPr="0035160F">
        <w:t xml:space="preserve"> or copied object can be pasted into a new location in the document </w:t>
      </w:r>
      <w:r w:rsidR="00357499">
        <w:t>with</w:t>
      </w:r>
      <w:r w:rsidRPr="0035160F">
        <w:t xml:space="preserve"> the Paste function.</w:t>
      </w:r>
      <w:r w:rsidR="00185A88" w:rsidRPr="0035160F">
        <w:t xml:space="preserve"> </w:t>
      </w:r>
      <w:r w:rsidRPr="0035160F">
        <w:t xml:space="preserve">You can </w:t>
      </w:r>
      <w:r w:rsidR="00F34DCF" w:rsidRPr="0035160F">
        <w:t>paste the last</w:t>
      </w:r>
      <w:r w:rsidRPr="0035160F">
        <w:t xml:space="preserve"> copied or </w:t>
      </w:r>
      <w:r w:rsidR="004D2010" w:rsidRPr="0035160F">
        <w:t>cut</w:t>
      </w:r>
      <w:r w:rsidRPr="0035160F">
        <w:t xml:space="preserve"> object into the same document or other documents as many times as you want</w:t>
      </w:r>
      <w:r w:rsidR="00C211DA" w:rsidRPr="0035160F">
        <w:t>.</w:t>
      </w:r>
    </w:p>
    <w:p w14:paraId="726042E3" w14:textId="77777777" w:rsidR="00185A88" w:rsidRPr="0035160F" w:rsidRDefault="003C73A0" w:rsidP="00C225E0">
      <w:pPr>
        <w:pStyle w:val="Heading5"/>
      </w:pPr>
      <w:r w:rsidRPr="0035160F">
        <w:t>Two steps of pasting:</w:t>
      </w:r>
    </w:p>
    <w:p w14:paraId="71F2F692" w14:textId="77777777" w:rsidR="00F34DCF" w:rsidRPr="0035160F" w:rsidRDefault="00F34DCF" w:rsidP="00BA2364">
      <w:pPr>
        <w:pStyle w:val="NumerotKJK11"/>
      </w:pPr>
      <w:r w:rsidRPr="0035160F">
        <w:t>Choose the location where you want to place the object</w:t>
      </w:r>
    </w:p>
    <w:p w14:paraId="10EA45D7" w14:textId="77777777" w:rsidR="00185A88" w:rsidRPr="0035160F" w:rsidRDefault="00F34DCF" w:rsidP="00BA2364">
      <w:pPr>
        <w:pStyle w:val="NumerotKJK11"/>
      </w:pPr>
      <w:r w:rsidRPr="0035160F">
        <w:t xml:space="preserve">Paste the object </w:t>
      </w:r>
      <w:r w:rsidR="00357499">
        <w:t>with the</w:t>
      </w:r>
      <w:r w:rsidRPr="0035160F">
        <w:t xml:space="preserve"> </w:t>
      </w:r>
      <w:r w:rsidR="004F24D3" w:rsidRPr="00203479">
        <w:rPr>
          <w:rStyle w:val="BodyTextBold0"/>
        </w:rPr>
        <w:t>Paste</w:t>
      </w:r>
      <w:r w:rsidRPr="00203479">
        <w:rPr>
          <w:rStyle w:val="BodyTextBold0"/>
        </w:rPr>
        <w:t xml:space="preserve"> </w:t>
      </w:r>
      <w:r w:rsidRPr="00203479">
        <w:rPr>
          <w:rStyle w:val="BodyTextChar"/>
        </w:rPr>
        <w:t>button</w:t>
      </w:r>
      <w:r w:rsidRPr="00203479">
        <w:rPr>
          <w:rStyle w:val="BodyTextBold0"/>
        </w:rPr>
        <w:t xml:space="preserve"> </w:t>
      </w:r>
      <w:r w:rsidR="00F3040F" w:rsidRPr="00203479">
        <w:rPr>
          <w:rStyle w:val="BodyTextChar"/>
        </w:rPr>
        <w:t>or pressing the keys</w:t>
      </w:r>
      <w:r w:rsidR="00F3040F" w:rsidRPr="0035160F">
        <w:t xml:space="preserve"> </w:t>
      </w:r>
      <w:r w:rsidR="00E12748" w:rsidRPr="00203479">
        <w:rPr>
          <w:rStyle w:val="BodyTextBold0"/>
        </w:rPr>
        <w:t>Ctrl + v</w:t>
      </w:r>
      <w:r w:rsidRPr="0035160F">
        <w:rPr>
          <w:rStyle w:val="BodyTextChar"/>
        </w:rPr>
        <w:t>.</w:t>
      </w:r>
    </w:p>
    <w:p w14:paraId="0685F3E5" w14:textId="77777777" w:rsidR="0053280C" w:rsidRPr="0035160F" w:rsidRDefault="004F24D3" w:rsidP="00D338D4">
      <w:pPr>
        <w:pStyle w:val="Heading1"/>
      </w:pPr>
      <w:bookmarkStart w:id="79" w:name="_Toc258003405"/>
      <w:bookmarkStart w:id="80" w:name="_Toc62489603"/>
      <w:r w:rsidRPr="0035160F">
        <w:lastRenderedPageBreak/>
        <w:t>Accessories</w:t>
      </w:r>
      <w:bookmarkEnd w:id="79"/>
    </w:p>
    <w:p w14:paraId="5BEA40CD" w14:textId="77777777" w:rsidR="00C211DA" w:rsidRPr="0035160F" w:rsidRDefault="00F34DCF" w:rsidP="00312EA0">
      <w:pPr>
        <w:pStyle w:val="BodyText"/>
      </w:pPr>
      <w:smartTag w:uri="urn:schemas-microsoft-com:office:smarttags" w:element="place">
        <w:r w:rsidRPr="0035160F">
          <w:t>Vista</w:t>
        </w:r>
      </w:smartTag>
      <w:r w:rsidRPr="0035160F">
        <w:t xml:space="preserve"> has useful accessories</w:t>
      </w:r>
      <w:r w:rsidR="0002571A" w:rsidRPr="0035160F">
        <w:fldChar w:fldCharType="begin"/>
      </w:r>
      <w:r w:rsidR="00CF53DF" w:rsidRPr="0035160F">
        <w:instrText xml:space="preserve"> XE "</w:instrText>
      </w:r>
      <w:r w:rsidR="004450C8" w:rsidRPr="0035160F">
        <w:instrText>Accessories</w:instrText>
      </w:r>
      <w:r w:rsidR="00CF53DF" w:rsidRPr="0035160F">
        <w:instrText xml:space="preserve">" </w:instrText>
      </w:r>
      <w:r w:rsidR="0002571A" w:rsidRPr="0035160F">
        <w:fldChar w:fldCharType="end"/>
      </w:r>
      <w:r w:rsidR="0053280C" w:rsidRPr="0035160F">
        <w:t xml:space="preserve">. </w:t>
      </w:r>
      <w:r w:rsidR="00357499">
        <w:t xml:space="preserve">You can do basic calculation with the </w:t>
      </w:r>
      <w:r w:rsidR="00357499" w:rsidRPr="00312EA0">
        <w:rPr>
          <w:rStyle w:val="BodyTextBold0"/>
        </w:rPr>
        <w:t>Calculator</w:t>
      </w:r>
      <w:r w:rsidR="00357499">
        <w:t xml:space="preserve">, write short messages with the </w:t>
      </w:r>
      <w:r w:rsidR="00357499" w:rsidRPr="00312EA0">
        <w:t>Notepad</w:t>
      </w:r>
      <w:r w:rsidR="00357499">
        <w:t xml:space="preserve"> and draw bitmap images, or paint pictures, with the </w:t>
      </w:r>
      <w:r w:rsidR="00357499" w:rsidRPr="00312EA0">
        <w:t>Paint</w:t>
      </w:r>
      <w:r w:rsidR="00357499">
        <w:t xml:space="preserve"> drawing program.</w:t>
      </w:r>
      <w:r w:rsidR="004D2010" w:rsidRPr="0035160F">
        <w:t xml:space="preserve"> </w:t>
      </w:r>
      <w:r w:rsidRPr="0035160F">
        <w:t>The most important program is</w:t>
      </w:r>
      <w:r w:rsidRPr="00312EA0">
        <w:t xml:space="preserve"> </w:t>
      </w:r>
      <w:r w:rsidR="00357499" w:rsidRPr="00357499">
        <w:t>the</w:t>
      </w:r>
      <w:r w:rsidR="00357499" w:rsidRPr="00312EA0">
        <w:t xml:space="preserve"> </w:t>
      </w:r>
      <w:r w:rsidR="004F24D3" w:rsidRPr="00312EA0">
        <w:t>Character Map</w:t>
      </w:r>
      <w:r w:rsidRPr="00312EA0">
        <w:t xml:space="preserve">. </w:t>
      </w:r>
      <w:r w:rsidRPr="0035160F">
        <w:t xml:space="preserve">With the help of it you can add special characters into files made </w:t>
      </w:r>
      <w:r w:rsidR="00357499">
        <w:t>with</w:t>
      </w:r>
      <w:r w:rsidRPr="0035160F">
        <w:t xml:space="preserve"> any program</w:t>
      </w:r>
      <w:r w:rsidR="00240EDB" w:rsidRPr="0035160F">
        <w:t>s</w:t>
      </w:r>
      <w:r w:rsidR="00C211DA" w:rsidRPr="0035160F">
        <w:t>.</w:t>
      </w:r>
    </w:p>
    <w:p w14:paraId="44C4E38C" w14:textId="77777777" w:rsidR="00C211DA" w:rsidRPr="00203479" w:rsidRDefault="00F34DCF" w:rsidP="00312EA0">
      <w:pPr>
        <w:pStyle w:val="BodyText"/>
      </w:pPr>
      <w:r w:rsidRPr="00312EA0">
        <w:t xml:space="preserve">You can find the </w:t>
      </w:r>
      <w:r w:rsidR="004D2010" w:rsidRPr="00312EA0">
        <w:t>accessories</w:t>
      </w:r>
      <w:r w:rsidRPr="00312EA0">
        <w:t xml:space="preserve"> </w:t>
      </w:r>
      <w:r w:rsidR="00357499" w:rsidRPr="00312EA0">
        <w:t>o</w:t>
      </w:r>
      <w:r w:rsidRPr="00312EA0">
        <w:t>n</w:t>
      </w:r>
      <w:r w:rsidR="00357499" w:rsidRPr="00312EA0">
        <w:t xml:space="preserve"> the</w:t>
      </w:r>
      <w:r w:rsidRPr="00312EA0">
        <w:t xml:space="preserve"> </w:t>
      </w:r>
      <w:r w:rsidR="004F24D3" w:rsidRPr="00203479">
        <w:t>Start</w:t>
      </w:r>
      <w:r w:rsidRPr="00203479">
        <w:t xml:space="preserve"> menu by clicking </w:t>
      </w:r>
      <w:r w:rsidR="00357499" w:rsidRPr="00203479">
        <w:t xml:space="preserve">the </w:t>
      </w:r>
      <w:r w:rsidR="00A37FDA" w:rsidRPr="00203479">
        <w:t>sub</w:t>
      </w:r>
      <w:r w:rsidRPr="00203479">
        <w:t xml:space="preserve">menu </w:t>
      </w:r>
      <w:r w:rsidR="004F24D3" w:rsidRPr="00203479">
        <w:t>All Programs</w:t>
      </w:r>
      <w:r w:rsidR="00900341" w:rsidRPr="00203479">
        <w:t xml:space="preserve"> and then clicking the </w:t>
      </w:r>
      <w:r w:rsidR="00240EDB" w:rsidRPr="00203479">
        <w:t>command line</w:t>
      </w:r>
      <w:r w:rsidR="00900341" w:rsidRPr="00203479">
        <w:t xml:space="preserve"> of</w:t>
      </w:r>
      <w:r w:rsidRPr="00203479">
        <w:t xml:space="preserve"> the program in question</w:t>
      </w:r>
      <w:r w:rsidR="00357499" w:rsidRPr="00203479">
        <w:t xml:space="preserve"> under Accessories</w:t>
      </w:r>
      <w:r w:rsidR="00C211DA" w:rsidRPr="00203479">
        <w:t>.</w:t>
      </w:r>
    </w:p>
    <w:p w14:paraId="505A3AFD" w14:textId="77777777" w:rsidR="0053280C" w:rsidRPr="0035160F" w:rsidRDefault="00AC018B" w:rsidP="0089568F">
      <w:pPr>
        <w:pStyle w:val="Heading2"/>
      </w:pPr>
      <w:bookmarkStart w:id="81" w:name="_Toc258003406"/>
      <w:r w:rsidRPr="0035160F">
        <w:t>Calculator</w:t>
      </w:r>
      <w:bookmarkEnd w:id="81"/>
      <w:r w:rsidR="0002571A" w:rsidRPr="0035160F">
        <w:fldChar w:fldCharType="begin"/>
      </w:r>
      <w:r w:rsidR="006617DC" w:rsidRPr="0035160F">
        <w:instrText xml:space="preserve"> XE "</w:instrText>
      </w:r>
      <w:r w:rsidR="004450C8" w:rsidRPr="0035160F">
        <w:instrText>Accessories</w:instrText>
      </w:r>
      <w:r w:rsidR="006617DC" w:rsidRPr="0035160F">
        <w:instrText>:</w:instrText>
      </w:r>
      <w:r w:rsidR="004450C8" w:rsidRPr="0035160F">
        <w:instrText>Calculator</w:instrText>
      </w:r>
      <w:r w:rsidR="006617DC" w:rsidRPr="0035160F">
        <w:instrText xml:space="preserve">" </w:instrText>
      </w:r>
      <w:r w:rsidR="0002571A" w:rsidRPr="0035160F">
        <w:fldChar w:fldCharType="end"/>
      </w:r>
      <w:r w:rsidR="0002571A" w:rsidRPr="0035160F">
        <w:fldChar w:fldCharType="begin"/>
      </w:r>
      <w:r w:rsidR="0053280C" w:rsidRPr="0035160F">
        <w:instrText xml:space="preserve"> XE "</w:instrText>
      </w:r>
      <w:r w:rsidR="00CF53DF" w:rsidRPr="0035160F">
        <w:instrText>Calculator</w:instrText>
      </w:r>
      <w:r w:rsidR="0053280C" w:rsidRPr="0035160F">
        <w:instrText xml:space="preserve">" </w:instrText>
      </w:r>
      <w:r w:rsidR="0002571A" w:rsidRPr="0035160F">
        <w:fldChar w:fldCharType="end"/>
      </w:r>
    </w:p>
    <w:p w14:paraId="3095E08A" w14:textId="18672451" w:rsidR="0053280C" w:rsidRPr="0035160F" w:rsidRDefault="0053280C" w:rsidP="00A70206">
      <w:pPr>
        <w:pStyle w:val="BodyText"/>
      </w:pPr>
      <w:r w:rsidRPr="0035160F">
        <w:t xml:space="preserve">Windows </w:t>
      </w:r>
      <w:r w:rsidR="00F34DCF" w:rsidRPr="0035160F">
        <w:t>operating systems have for year</w:t>
      </w:r>
      <w:r w:rsidR="003F4E36" w:rsidRPr="0035160F">
        <w:t>s</w:t>
      </w:r>
      <w:r w:rsidR="00F34DCF" w:rsidRPr="0035160F">
        <w:t xml:space="preserve"> had</w:t>
      </w:r>
      <w:r w:rsidR="00357499">
        <w:t xml:space="preserve"> the</w:t>
      </w:r>
      <w:r w:rsidR="00F34DCF" w:rsidRPr="0035160F">
        <w:t xml:space="preserve"> </w:t>
      </w:r>
      <w:r w:rsidR="004F24D3" w:rsidRPr="00203479">
        <w:rPr>
          <w:rStyle w:val="BodyTextBold0"/>
        </w:rPr>
        <w:t>Calculator</w:t>
      </w:r>
      <w:r w:rsidR="00F34DCF" w:rsidRPr="00203479">
        <w:rPr>
          <w:rStyle w:val="BodyTextBold0"/>
        </w:rPr>
        <w:t xml:space="preserve"> </w:t>
      </w:r>
      <w:r w:rsidR="00F34DCF" w:rsidRPr="00203479">
        <w:t>accessory</w:t>
      </w:r>
      <w:r w:rsidRPr="0035160F">
        <w:t xml:space="preserve">. </w:t>
      </w:r>
      <w:r w:rsidR="00357499">
        <w:t xml:space="preserve">The </w:t>
      </w:r>
      <w:r w:rsidR="00F34DCF" w:rsidRPr="0035160F">
        <w:t>Calc</w:t>
      </w:r>
      <w:r w:rsidR="00F34DCF" w:rsidRPr="0035160F">
        <w:t>u</w:t>
      </w:r>
      <w:r w:rsidR="00F34DCF" w:rsidRPr="0035160F">
        <w:t xml:space="preserve">lator functions as any pocket calculator. </w:t>
      </w:r>
      <w:r w:rsidR="00357499">
        <w:t>With</w:t>
      </w:r>
      <w:r w:rsidR="00F34DCF" w:rsidRPr="0035160F">
        <w:t xml:space="preserve"> it you can quickly do basic </w:t>
      </w:r>
      <w:r w:rsidR="0045492D" w:rsidRPr="0035160F">
        <w:t xml:space="preserve">arithmetical operations </w:t>
      </w:r>
      <w:r w:rsidR="00F3040F" w:rsidRPr="0035160F">
        <w:t xml:space="preserve">with the help of mouse or </w:t>
      </w:r>
      <w:r w:rsidR="00F85E05" w:rsidRPr="0035160F">
        <w:t>keyboard.</w:t>
      </w:r>
    </w:p>
    <w:p w14:paraId="00D3E5CE" w14:textId="330D0E0E" w:rsidR="0053280C" w:rsidRPr="0035160F" w:rsidRDefault="0089568F" w:rsidP="0053280C">
      <w:pPr>
        <w:pStyle w:val="KehystettyTeksti"/>
      </w:pPr>
      <w:r>
        <w:rPr>
          <w:noProof/>
          <w:lang w:val="fi-FI"/>
        </w:rPr>
        <mc:AlternateContent>
          <mc:Choice Requires="wps">
            <w:drawing>
              <wp:anchor distT="0" distB="0" distL="114300" distR="114300" simplePos="0" relativeHeight="251624448" behindDoc="0" locked="0" layoutInCell="1" allowOverlap="1" wp14:editId="12ADDD3C">
                <wp:simplePos x="0" y="0"/>
                <wp:positionH relativeFrom="column">
                  <wp:posOffset>3853180</wp:posOffset>
                </wp:positionH>
                <wp:positionV relativeFrom="paragraph">
                  <wp:posOffset>991235</wp:posOffset>
                </wp:positionV>
                <wp:extent cx="1776095" cy="288290"/>
                <wp:effectExtent l="1144270" t="10160" r="13335" b="6350"/>
                <wp:wrapNone/>
                <wp:docPr id="122" name="AutoShape 12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76095" cy="288290"/>
                        </a:xfrm>
                        <a:prstGeom prst="borderCallout2">
                          <a:avLst>
                            <a:gd name="adj1" fmla="val 39648"/>
                            <a:gd name="adj2" fmla="val -4292"/>
                            <a:gd name="adj3" fmla="val 39648"/>
                            <a:gd name="adj4" fmla="val -15157"/>
                            <a:gd name="adj5" fmla="val 92292"/>
                            <a:gd name="adj6" fmla="val -63852"/>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10E704C4" w14:textId="77777777" w:rsidR="00A70206" w:rsidRDefault="00A70206" w:rsidP="0053280C">
                            <w:pPr>
                              <w:jc w:val="center"/>
                            </w:pPr>
                            <w:r>
                              <w:t>Operand keys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62" o:spid="_x0000_s1092" type="#_x0000_t48" style="position:absolute;left:0;text-align:left;margin-left:303.4pt;margin-top:78.05pt;width:139.85pt;height:22.7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" adj="-13792,19935,-3274,8564,-927,8564" strokecolor="#215a9c">
                <v:textbox>
                  <w:txbxContent>
                    <w:p w14:paraId="10E704C4" w14:textId="77777777" w:rsidR="00A70206" w:rsidRDefault="00A70206" w:rsidP="0053280C">
                      <w:pPr>
                        <w:jc w:val="center"/>
                      </w:pPr>
                      <w:r>
                        <w:t>Operand keys</w:t>
                      </w:r>
                    </w:p>
                  </w:txbxContent>
                </v:textbox>
                <o:callout v:ext="edit" minusy="t"/>
              </v:shape>
            </w:pict>
          </mc:Fallback>
        </mc:AlternateContent>
      </w:r>
      <w:r>
        <w:rPr>
          <w:noProof/>
          <w:lang w:val="fi-FI"/>
        </w:rPr>
        <mc:AlternateContent>
          <mc:Choice Requires="wps">
            <w:drawing>
              <wp:anchor distT="0" distB="0" distL="114300" distR="114300" simplePos="0" relativeHeight="251626496" behindDoc="0" locked="0" layoutInCell="1" allowOverlap="1" wp14:editId="2F25A0C8">
                <wp:simplePos x="0" y="0"/>
                <wp:positionH relativeFrom="column">
                  <wp:posOffset>3862705</wp:posOffset>
                </wp:positionH>
                <wp:positionV relativeFrom="paragraph">
                  <wp:posOffset>1443355</wp:posOffset>
                </wp:positionV>
                <wp:extent cx="1776095" cy="288290"/>
                <wp:effectExtent l="1001395" t="5080" r="13335" b="11430"/>
                <wp:wrapNone/>
                <wp:docPr id="121" name="AutoShape 12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76095" cy="288290"/>
                        </a:xfrm>
                        <a:prstGeom prst="borderCallout2">
                          <a:avLst>
                            <a:gd name="adj1" fmla="val 39648"/>
                            <a:gd name="adj2" fmla="val -4292"/>
                            <a:gd name="adj3" fmla="val 39648"/>
                            <a:gd name="adj4" fmla="val -13727"/>
                            <a:gd name="adj5" fmla="val 56389"/>
                            <a:gd name="adj6" fmla="val -55880"/>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09827B17" w14:textId="77777777" w:rsidR="00A70206" w:rsidRDefault="00A70206" w:rsidP="0053280C">
                            <w:pPr>
                              <w:jc w:val="center"/>
                            </w:pPr>
                            <w:r>
                              <w:t>Enter button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63" o:spid="_x0000_s1093" type="#_x0000_t48" style="position:absolute;left:0;text-align:left;margin-left:304.15pt;margin-top:113.65pt;width:139.85pt;height:22.7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" adj="-12070,12180,-2965,8564,-927,8564" strokecolor="#215a9c">
                <v:textbox>
                  <w:txbxContent>
                    <w:p w14:paraId="09827B17" w14:textId="77777777" w:rsidR="00A70206" w:rsidRDefault="00A70206" w:rsidP="0053280C">
                      <w:pPr>
                        <w:jc w:val="center"/>
                      </w:pPr>
                      <w:r>
                        <w:t>Enter button</w:t>
                      </w:r>
                    </w:p>
                  </w:txbxContent>
                </v:textbox>
                <o:callout v:ext="edit" minusy="t"/>
              </v:shape>
            </w:pict>
          </mc:Fallback>
        </mc:AlternateContent>
      </w:r>
      <w:r>
        <w:rPr>
          <w:noProof/>
          <w:lang w:val="fi-FI"/>
        </w:rPr>
        <mc:AlternateContent>
          <mc:Choice Requires="wps">
            <w:drawing>
              <wp:anchor distT="0" distB="0" distL="114300" distR="114300" simplePos="0" relativeHeight="251623424" behindDoc="0" locked="0" layoutInCell="1" allowOverlap="1" wp14:editId="42B083CB">
                <wp:simplePos x="0" y="0"/>
                <wp:positionH relativeFrom="column">
                  <wp:posOffset>3862705</wp:posOffset>
                </wp:positionH>
                <wp:positionV relativeFrom="paragraph">
                  <wp:posOffset>520065</wp:posOffset>
                </wp:positionV>
                <wp:extent cx="1776095" cy="288290"/>
                <wp:effectExtent l="1020445" t="5715" r="13335" b="10795"/>
                <wp:wrapNone/>
                <wp:docPr id="120" name="AutoShape 1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76095" cy="288290"/>
                        </a:xfrm>
                        <a:prstGeom prst="borderCallout2">
                          <a:avLst>
                            <a:gd name="adj1" fmla="val 39648"/>
                            <a:gd name="adj2" fmla="val -4292"/>
                            <a:gd name="adj3" fmla="val 39648"/>
                            <a:gd name="adj4" fmla="val -13981"/>
                            <a:gd name="adj5" fmla="val 79954"/>
                            <a:gd name="adj6" fmla="val -57167"/>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6811724E" w14:textId="77777777" w:rsidR="00A70206" w:rsidRDefault="00A70206" w:rsidP="0053280C">
                            <w:pPr>
                              <w:jc w:val="center"/>
                            </w:pPr>
                            <w:r>
                              <w:t>Cancel the input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61" o:spid="_x0000_s1094" type="#_x0000_t48" style="position:absolute;left:0;text-align:left;margin-left:304.15pt;margin-top:40.95pt;width:139.85pt;height:22.7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" adj="-12348,17270,-3020,8564,-927,8564" strokecolor="#215a9c">
                <v:textbox>
                  <w:txbxContent>
                    <w:p w14:paraId="6811724E" w14:textId="77777777" w:rsidR="00A70206" w:rsidRDefault="00A70206" w:rsidP="0053280C">
                      <w:pPr>
                        <w:jc w:val="center"/>
                      </w:pPr>
                      <w:r>
                        <w:t>Cancel the input</w:t>
                      </w:r>
                    </w:p>
                  </w:txbxContent>
                </v:textbox>
                <o:callout v:ext="edit" minusy="t"/>
              </v:shape>
            </w:pict>
          </mc:Fallback>
        </mc:AlternateContent>
      </w:r>
      <w:r>
        <w:rPr>
          <w:noProof/>
          <w:lang w:val="fi-FI"/>
        </w:rPr>
        <mc:AlternateContent>
          <mc:Choice Requires="wps">
            <w:drawing>
              <wp:anchor distT="0" distB="0" distL="114300" distR="114300" simplePos="0" relativeHeight="251622400" behindDoc="0" locked="0" layoutInCell="1" allowOverlap="1" wp14:editId="3E55C74F">
                <wp:simplePos x="0" y="0"/>
                <wp:positionH relativeFrom="column">
                  <wp:posOffset>3862705</wp:posOffset>
                </wp:positionH>
                <wp:positionV relativeFrom="paragraph">
                  <wp:posOffset>58420</wp:posOffset>
                </wp:positionV>
                <wp:extent cx="1776095" cy="288290"/>
                <wp:effectExtent l="925195" t="10795" r="13335" b="81915"/>
                <wp:wrapNone/>
                <wp:docPr id="119" name="AutoShape 1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76095" cy="288290"/>
                        </a:xfrm>
                        <a:prstGeom prst="borderCallout2">
                          <a:avLst>
                            <a:gd name="adj1" fmla="val 39648"/>
                            <a:gd name="adj2" fmla="val -4292"/>
                            <a:gd name="adj3" fmla="val 39648"/>
                            <a:gd name="adj4" fmla="val -15231"/>
                            <a:gd name="adj5" fmla="val 126653"/>
                            <a:gd name="adj6" fmla="val -51556"/>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409A82E0" w14:textId="77777777" w:rsidR="00A70206" w:rsidRDefault="00A70206" w:rsidP="0053280C">
                            <w:pPr>
                              <w:jc w:val="center"/>
                            </w:pPr>
                            <w:r>
                              <w:t>Input and result box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60" o:spid="_x0000_s1095" type="#_x0000_t48" style="position:absolute;left:0;text-align:left;margin-left:304.15pt;margin-top:4.6pt;width:139.85pt;height:22.7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" adj="-11136,27357,-3290,8564,-927,8564" strokecolor="#215a9c">
                <v:textbox>
                  <w:txbxContent>
                    <w:p w14:paraId="409A82E0" w14:textId="77777777" w:rsidR="00A70206" w:rsidRDefault="00A70206" w:rsidP="0053280C">
                      <w:pPr>
                        <w:jc w:val="center"/>
                      </w:pPr>
                      <w:r>
                        <w:t>Input and result box</w:t>
                      </w:r>
                    </w:p>
                  </w:txbxContent>
                </v:textbox>
                <o:callout v:ext="edit" minusy="t"/>
              </v:shape>
            </w:pict>
          </mc:Fallback>
        </mc:AlternateContent>
      </w:r>
      <w:r>
        <w:rPr>
          <w:noProof/>
          <w:lang w:val="fi-FI"/>
        </w:rPr>
        <mc:AlternateContent>
          <mc:Choice Requires="wps">
            <w:drawing>
              <wp:anchor distT="0" distB="0" distL="114300" distR="114300" simplePos="0" relativeHeight="251628544" behindDoc="0" locked="0" layoutInCell="1" allowOverlap="1" wp14:editId="619EDDAB">
                <wp:simplePos x="0" y="0"/>
                <wp:positionH relativeFrom="column">
                  <wp:posOffset>1638300</wp:posOffset>
                </wp:positionH>
                <wp:positionV relativeFrom="paragraph">
                  <wp:posOffset>822960</wp:posOffset>
                </wp:positionV>
                <wp:extent cx="828040" cy="899795"/>
                <wp:effectExtent l="15240" t="13335" r="13970" b="10795"/>
                <wp:wrapNone/>
                <wp:docPr id="118" name="AutoShape 1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8040" cy="899795"/>
                        </a:xfrm>
                        <a:prstGeom prst="roundRect">
                          <a:avLst>
                            <a:gd name="adj" fmla="val 5310"/>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75" o:spid="_x0000_s1026" style="position:absolute;margin-left:129pt;margin-top:64.8pt;width:65.2pt;height:70.8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" filled="f" strokecolor="red" strokeweight="1.5pt"/>
            </w:pict>
          </mc:Fallback>
        </mc:AlternateContent>
      </w:r>
      <w:r w:rsidR="002629C5">
        <w:rPr>
          <w:noProof/>
          <w:lang w:val="fi-FI"/>
        </w:rPr>
        <w:drawing>
          <wp:inline distT="0" distB="0" distL="0" distR="0" wp14:editId="4F412521">
            <wp:extent cx="1828800" cy="1787525"/>
            <wp:effectExtent l="19050" t="0" r="0" b="0"/>
            <wp:docPr id="3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cstate="screen"/>
                    <a:srcRect/>
                    <a:stretch>
                      <a:fillRect/>
                    </a:stretch>
                  </pic:blipFill>
                  <pic:spPr bwMode="auto">
                    <a:xfrm>
                      <a:off x="0" y="0"/>
                      <a:ext cx="1828800" cy="1787525"/>
                    </a:xfrm>
                    <a:prstGeom prst="rect">
                      <a:avLst/>
                    </a:prstGeom>
                    <a:noFill/>
                    <a:ln w="9525">
                      <a:noFill/>
                      <a:miter lim="800000"/>
                      <a:headEnd/>
                      <a:tailEnd/>
                    </a:ln>
                  </pic:spPr>
                </pic:pic>
              </a:graphicData>
            </a:graphic>
          </wp:inline>
        </w:drawing>
      </w:r>
    </w:p>
    <w:p w14:paraId="5C23B0E1" w14:textId="77777777" w:rsidR="0053280C" w:rsidRPr="00312EA0" w:rsidRDefault="004450C8" w:rsidP="00312EA0">
      <w:pPr>
        <w:pStyle w:val="CaptionNotBold"/>
      </w:pPr>
      <w:r w:rsidRPr="00BB4A35">
        <w:rPr>
          <w:rStyle w:val="CaptionChar"/>
        </w:rPr>
        <w:t xml:space="preserve">Figure </w:t>
      </w:r>
      <w:r w:rsidR="0035218D" w:rsidRPr="00BB4A35">
        <w:rPr>
          <w:rStyle w:val="CaptionChar"/>
        </w:rPr>
        <w:fldChar w:fldCharType="begin"/>
      </w:r>
      <w:r w:rsidR="0035218D" w:rsidRPr="00BB4A35">
        <w:rPr>
          <w:rStyle w:val="CaptionChar"/>
        </w:rPr>
        <w:instrText xml:space="preserve"> SEQ Figure \* ARABIC </w:instrText>
      </w:r>
      <w:r w:rsidR="0035218D" w:rsidRPr="00BB4A35">
        <w:rPr>
          <w:rStyle w:val="CaptionChar"/>
        </w:rPr>
        <w:fldChar w:fldCharType="separate"/>
      </w:r>
      <w:r w:rsidR="00BB4A35">
        <w:rPr>
          <w:rStyle w:val="CaptionChar"/>
          <w:noProof/>
        </w:rPr>
        <w:t>16</w:t>
      </w:r>
      <w:r w:rsidR="0035218D" w:rsidRPr="00BB4A35">
        <w:rPr>
          <w:rStyle w:val="CaptionChar"/>
        </w:rPr>
        <w:fldChar w:fldCharType="end"/>
      </w:r>
      <w:r w:rsidRPr="0035160F">
        <w:tab/>
      </w:r>
      <w:r w:rsidR="00357499">
        <w:t>With the</w:t>
      </w:r>
      <w:r w:rsidR="00F85E05" w:rsidRPr="0035160F">
        <w:t xml:space="preserve"> </w:t>
      </w:r>
      <w:r w:rsidR="004D2010" w:rsidRPr="0035160F">
        <w:t>Calculator</w:t>
      </w:r>
      <w:r w:rsidR="00F85E05" w:rsidRPr="00312EA0">
        <w:t xml:space="preserve"> you can do basic </w:t>
      </w:r>
      <w:r w:rsidR="0045492D" w:rsidRPr="00312EA0">
        <w:t>arithmetical operations</w:t>
      </w:r>
      <w:r w:rsidR="00F85E05" w:rsidRPr="00312EA0">
        <w:t xml:space="preserve">. Click the number, click the operand, click the number and finally click </w:t>
      </w:r>
      <w:r w:rsidR="0053280C" w:rsidRPr="00203479">
        <w:rPr>
          <w:rStyle w:val="BodyTextBold0"/>
        </w:rPr>
        <w:t>Enter</w:t>
      </w:r>
      <w:r w:rsidR="0053280C" w:rsidRPr="00312EA0">
        <w:t>.</w:t>
      </w:r>
    </w:p>
    <w:p w14:paraId="6045858C" w14:textId="77777777" w:rsidR="0053280C" w:rsidRPr="0035160F" w:rsidRDefault="00AC018B" w:rsidP="0089568F">
      <w:pPr>
        <w:pStyle w:val="Heading2"/>
      </w:pPr>
      <w:bookmarkStart w:id="82" w:name="_Toc258003407"/>
      <w:r w:rsidRPr="0035160F">
        <w:t>Notepad</w:t>
      </w:r>
      <w:bookmarkEnd w:id="82"/>
      <w:r w:rsidR="0002571A" w:rsidRPr="0035160F">
        <w:fldChar w:fldCharType="begin"/>
      </w:r>
      <w:r w:rsidR="006617DC" w:rsidRPr="0035160F">
        <w:instrText xml:space="preserve"> XE "</w:instrText>
      </w:r>
      <w:r w:rsidR="00CF53DF" w:rsidRPr="0035160F">
        <w:instrText>Notepad</w:instrText>
      </w:r>
      <w:r w:rsidR="006617DC" w:rsidRPr="0035160F">
        <w:instrText xml:space="preserve">" </w:instrText>
      </w:r>
      <w:r w:rsidR="0002571A" w:rsidRPr="0035160F">
        <w:fldChar w:fldCharType="end"/>
      </w:r>
      <w:r w:rsidR="0002571A" w:rsidRPr="0035160F">
        <w:fldChar w:fldCharType="begin"/>
      </w:r>
      <w:r w:rsidR="0053280C" w:rsidRPr="0035160F">
        <w:instrText xml:space="preserve"> XE "</w:instrText>
      </w:r>
      <w:r w:rsidR="004450C8" w:rsidRPr="0035160F">
        <w:instrText>Access</w:instrText>
      </w:r>
      <w:r w:rsidR="004450C8" w:rsidRPr="0035160F">
        <w:instrText>o</w:instrText>
      </w:r>
      <w:r w:rsidR="004450C8" w:rsidRPr="0035160F">
        <w:instrText>ries</w:instrText>
      </w:r>
      <w:r w:rsidR="006617DC" w:rsidRPr="0035160F">
        <w:instrText>:</w:instrText>
      </w:r>
      <w:r w:rsidR="004450C8" w:rsidRPr="0035160F">
        <w:instrText>Notepad</w:instrText>
      </w:r>
      <w:r w:rsidR="0053280C" w:rsidRPr="0035160F">
        <w:instrText xml:space="preserve">" </w:instrText>
      </w:r>
      <w:r w:rsidR="0002571A" w:rsidRPr="0035160F">
        <w:fldChar w:fldCharType="end"/>
      </w:r>
    </w:p>
    <w:p w14:paraId="6621410C" w14:textId="77777777" w:rsidR="00C211DA" w:rsidRPr="0035160F" w:rsidRDefault="00357499" w:rsidP="00312EA0">
      <w:pPr>
        <w:pStyle w:val="BodyText"/>
      </w:pPr>
      <w:r w:rsidRPr="00357499">
        <w:t>The</w:t>
      </w:r>
      <w:r w:rsidRPr="00312EA0">
        <w:rPr>
          <w:rStyle w:val="BodyTextBold0"/>
        </w:rPr>
        <w:t xml:space="preserve"> </w:t>
      </w:r>
      <w:r w:rsidR="00F85E05" w:rsidRPr="00312EA0">
        <w:rPr>
          <w:rStyle w:val="BodyTextBold0"/>
        </w:rPr>
        <w:t>Notepad</w:t>
      </w:r>
      <w:r w:rsidR="00F85E05" w:rsidRPr="0035160F">
        <w:t xml:space="preserve"> is </w:t>
      </w:r>
      <w:r>
        <w:t xml:space="preserve">a </w:t>
      </w:r>
      <w:r w:rsidR="00F3040F" w:rsidRPr="0035160F">
        <w:t>basic text edit</w:t>
      </w:r>
      <w:r>
        <w:t>or</w:t>
      </w:r>
      <w:r w:rsidR="00F3040F" w:rsidRPr="0035160F">
        <w:t xml:space="preserve"> </w:t>
      </w:r>
      <w:r w:rsidR="00F85E05" w:rsidRPr="0035160F">
        <w:t>which you can use for writing text. You can</w:t>
      </w:r>
      <w:r w:rsidR="00F3040F" w:rsidRPr="0035160F">
        <w:t>’</w:t>
      </w:r>
      <w:r w:rsidR="00F85E05" w:rsidRPr="0035160F">
        <w:t xml:space="preserve">t </w:t>
      </w:r>
      <w:r w:rsidR="00D17EC2" w:rsidRPr="0035160F">
        <w:t>fo</w:t>
      </w:r>
      <w:r w:rsidR="00D17EC2" w:rsidRPr="0035160F">
        <w:t>r</w:t>
      </w:r>
      <w:r w:rsidR="00D17EC2" w:rsidRPr="0035160F">
        <w:t>mat</w:t>
      </w:r>
      <w:r w:rsidR="00F85E05" w:rsidRPr="0035160F">
        <w:t xml:space="preserve"> the text; bold, </w:t>
      </w:r>
      <w:r w:rsidR="0045492D" w:rsidRPr="0035160F">
        <w:t>italicize</w:t>
      </w:r>
      <w:r w:rsidR="00F85E05" w:rsidRPr="0035160F">
        <w:t xml:space="preserve"> or change the character </w:t>
      </w:r>
      <w:r w:rsidR="004D2010" w:rsidRPr="0035160F">
        <w:t>size. The</w:t>
      </w:r>
      <w:r w:rsidR="00F85E05" w:rsidRPr="0035160F">
        <w:t xml:space="preserve"> text file saved </w:t>
      </w:r>
      <w:r>
        <w:t>with</w:t>
      </w:r>
      <w:r w:rsidR="00F85E05" w:rsidRPr="0035160F">
        <w:t xml:space="preserve"> the </w:t>
      </w:r>
      <w:r>
        <w:t>N</w:t>
      </w:r>
      <w:r w:rsidR="00F85E05" w:rsidRPr="0035160F">
        <w:t>otepad will get the extension</w:t>
      </w:r>
      <w:r w:rsidR="00D17EC2" w:rsidRPr="0035160F">
        <w:t xml:space="preserve"> </w:t>
      </w:r>
      <w:r w:rsidR="0053280C" w:rsidRPr="00203479">
        <w:rPr>
          <w:rStyle w:val="BodyTextBold0"/>
        </w:rPr>
        <w:t>.TXT</w:t>
      </w:r>
      <w:r w:rsidR="0053280C" w:rsidRPr="0035160F">
        <w:t xml:space="preserve">. </w:t>
      </w:r>
      <w:r w:rsidR="003F4E36" w:rsidRPr="0035160F">
        <w:t xml:space="preserve">This kind of </w:t>
      </w:r>
      <w:r>
        <w:t xml:space="preserve">a </w:t>
      </w:r>
      <w:r w:rsidR="003F4E36" w:rsidRPr="0035160F">
        <w:t xml:space="preserve">file contains </w:t>
      </w:r>
      <w:r w:rsidR="00F85E05" w:rsidRPr="0035160F">
        <w:t xml:space="preserve">so called </w:t>
      </w:r>
      <w:r w:rsidR="0045492D" w:rsidRPr="0035160F">
        <w:t>ASCII-text</w:t>
      </w:r>
      <w:r w:rsidR="00C211DA" w:rsidRPr="0035160F">
        <w:t>.</w:t>
      </w:r>
    </w:p>
    <w:p w14:paraId="24C9467F" w14:textId="758EA367" w:rsidR="0053280C" w:rsidRPr="0035160F" w:rsidRDefault="0089568F" w:rsidP="00D17EC2">
      <w:pPr>
        <w:pStyle w:val="Kuvapaikka"/>
      </w:pPr>
      <w:r>
        <w:rPr>
          <w:noProof/>
          <w:lang w:val="fi-FI"/>
        </w:rPr>
        <w:lastRenderedPageBreak/>
        <mc:AlternateContent>
          <mc:Choice Requires="wps">
            <w:drawing>
              <wp:anchor distT="0" distB="0" distL="114300" distR="114300" simplePos="0" relativeHeight="251787264" behindDoc="0" locked="0" layoutInCell="1" allowOverlap="1" wp14:editId="061BDA34">
                <wp:simplePos x="0" y="0"/>
                <wp:positionH relativeFrom="column">
                  <wp:posOffset>1290320</wp:posOffset>
                </wp:positionH>
                <wp:positionV relativeFrom="paragraph">
                  <wp:posOffset>241935</wp:posOffset>
                </wp:positionV>
                <wp:extent cx="260985" cy="152400"/>
                <wp:effectExtent l="10160" t="18415" r="14605" b="10160"/>
                <wp:wrapNone/>
                <wp:docPr id="117" name="AutoShape 19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 cy="152400"/>
                        </a:xfrm>
                        <a:prstGeom prst="roundRect">
                          <a:avLst>
                            <a:gd name="adj" fmla="val 5310"/>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25" o:spid="_x0000_s1026" style="position:absolute;margin-left:101.6pt;margin-top:19.05pt;width:20.55pt;height:12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" filled="f" strokecolor="red" strokeweight="1.5pt"/>
            </w:pict>
          </mc:Fallback>
        </mc:AlternateContent>
      </w:r>
      <w:r>
        <w:rPr>
          <w:noProof/>
          <w:lang w:val="fi-FI"/>
        </w:rPr>
        <mc:AlternateContent>
          <mc:Choice Requires="wps">
            <w:drawing>
              <wp:anchor distT="0" distB="0" distL="114300" distR="114300" simplePos="0" relativeHeight="251630592" behindDoc="0" locked="0" layoutInCell="1" allowOverlap="1" wp14:editId="354F11C9">
                <wp:simplePos x="0" y="0"/>
                <wp:positionH relativeFrom="column">
                  <wp:posOffset>3694430</wp:posOffset>
                </wp:positionH>
                <wp:positionV relativeFrom="paragraph">
                  <wp:posOffset>758190</wp:posOffset>
                </wp:positionV>
                <wp:extent cx="1767205" cy="288290"/>
                <wp:effectExtent l="899795" t="439420" r="9525" b="5715"/>
                <wp:wrapNone/>
                <wp:docPr id="116" name="AutoShape 1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67205" cy="288290"/>
                        </a:xfrm>
                        <a:prstGeom prst="borderCallout2">
                          <a:avLst>
                            <a:gd name="adj1" fmla="val 39648"/>
                            <a:gd name="adj2" fmla="val -4310"/>
                            <a:gd name="adj3" fmla="val 39648"/>
                            <a:gd name="adj4" fmla="val -14986"/>
                            <a:gd name="adj5" fmla="val -149560"/>
                            <a:gd name="adj6" fmla="val -50412"/>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291543EB" w14:textId="77777777" w:rsidR="00A70206" w:rsidRDefault="00D338D4" w:rsidP="0053280C">
                            <w:pPr>
                              <w:jc w:val="center"/>
                            </w:pPr>
                            <w:r>
                              <w:t>Menu bar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80" o:spid="_x0000_s1096" type="#_x0000_t48" style="position:absolute;left:0;text-align:left;margin-left:290.9pt;margin-top:59.7pt;width:139.15pt;height:22.7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" adj="-10889,-32305,-3237,8564,-931,8564" strokecolor="#215a9c">
                <v:textbox>
                  <w:txbxContent>
                    <w:p w14:paraId="291543EB" w14:textId="77777777" w:rsidR="00A70206" w:rsidRDefault="00D338D4" w:rsidP="0053280C">
                      <w:pPr>
                        <w:jc w:val="center"/>
                      </w:pPr>
                      <w:r>
                        <w:t>Menu bar</w:t>
                      </w:r>
                    </w:p>
                  </w:txbxContent>
                </v:textbox>
              </v:shape>
            </w:pict>
          </mc:Fallback>
        </mc:AlternateContent>
      </w:r>
      <w:r w:rsidR="002629C5">
        <w:rPr>
          <w:noProof/>
          <w:lang w:val="fi-FI"/>
        </w:rPr>
        <w:drawing>
          <wp:inline distT="0" distB="0" distL="0" distR="0" wp14:editId="113A5136">
            <wp:extent cx="5034915" cy="1823085"/>
            <wp:effectExtent l="19050" t="19050" r="13335" b="24765"/>
            <wp:docPr id="4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2" cstate="screen"/>
                    <a:srcRect/>
                    <a:stretch>
                      <a:fillRect/>
                    </a:stretch>
                  </pic:blipFill>
                  <pic:spPr bwMode="auto">
                    <a:xfrm>
                      <a:off x="0" y="0"/>
                      <a:ext cx="5034915" cy="1823085"/>
                    </a:xfrm>
                    <a:prstGeom prst="rect">
                      <a:avLst/>
                    </a:prstGeom>
                    <a:noFill/>
                    <a:ln w="9525" cmpd="sng">
                      <a:solidFill>
                        <a:srgbClr xmlns:a14="http://schemas.microsoft.com/office/drawing/2010/main" val="215A9C" mc:Ignorable=""/>
                      </a:solidFill>
                      <a:miter lim="800000"/>
                      <a:headEnd/>
                      <a:tailEnd/>
                    </a:ln>
                    <a:effectLst/>
                  </pic:spPr>
                </pic:pic>
              </a:graphicData>
            </a:graphic>
          </wp:inline>
        </w:drawing>
      </w:r>
    </w:p>
    <w:p w14:paraId="58A24782" w14:textId="77777777" w:rsidR="0053280C" w:rsidRPr="0035160F" w:rsidRDefault="004450C8"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17</w:t>
      </w:r>
      <w:r w:rsidR="0035218D">
        <w:rPr>
          <w:noProof/>
        </w:rPr>
        <w:fldChar w:fldCharType="end"/>
      </w:r>
      <w:r w:rsidRPr="0035160F">
        <w:tab/>
      </w:r>
      <w:r w:rsidR="00F85E05" w:rsidRPr="0035160F">
        <w:t xml:space="preserve">You can use </w:t>
      </w:r>
      <w:r w:rsidR="00357499" w:rsidRPr="00312EA0">
        <w:t>the</w:t>
      </w:r>
      <w:r w:rsidR="00357499">
        <w:t xml:space="preserve"> </w:t>
      </w:r>
      <w:r w:rsidR="004F24D3" w:rsidRPr="00203479">
        <w:rPr>
          <w:rStyle w:val="BodyTextBold0"/>
        </w:rPr>
        <w:t>Notepad</w:t>
      </w:r>
      <w:r w:rsidR="00F85E05" w:rsidRPr="00203479">
        <w:rPr>
          <w:rStyle w:val="BodyTextBold0"/>
        </w:rPr>
        <w:t xml:space="preserve"> </w:t>
      </w:r>
      <w:r w:rsidR="00F85E05" w:rsidRPr="00287363">
        <w:t>to make no</w:t>
      </w:r>
      <w:r w:rsidR="003F4E36" w:rsidRPr="00287363">
        <w:t xml:space="preserve">tes and save </w:t>
      </w:r>
      <w:r w:rsidR="00F85E05" w:rsidRPr="00287363">
        <w:t xml:space="preserve">the file </w:t>
      </w:r>
      <w:r w:rsidR="00357499" w:rsidRPr="00287363">
        <w:t>with</w:t>
      </w:r>
      <w:r w:rsidR="00F85E05" w:rsidRPr="00287363">
        <w:t xml:space="preserve"> the Save command </w:t>
      </w:r>
      <w:r w:rsidR="00357499" w:rsidRPr="00287363">
        <w:t>o</w:t>
      </w:r>
      <w:r w:rsidR="00F85E05" w:rsidRPr="00287363">
        <w:t>n the File menu.</w:t>
      </w:r>
    </w:p>
    <w:p w14:paraId="649E2A1B" w14:textId="47E90760" w:rsidR="0053280C" w:rsidRPr="0035160F" w:rsidRDefault="00AC018B" w:rsidP="0089568F">
      <w:pPr>
        <w:pStyle w:val="Heading2"/>
      </w:pPr>
      <w:bookmarkStart w:id="83" w:name="_Ref224048696"/>
      <w:bookmarkStart w:id="84" w:name="_Toc258003408"/>
      <w:r w:rsidRPr="0035160F">
        <w:t>Character Map</w:t>
      </w:r>
      <w:bookmarkEnd w:id="83"/>
      <w:bookmarkEnd w:id="84"/>
      <w:r w:rsidR="0002571A" w:rsidRPr="0035160F">
        <w:fldChar w:fldCharType="begin"/>
      </w:r>
      <w:r w:rsidR="0053280C" w:rsidRPr="0035160F">
        <w:instrText xml:space="preserve"> XE "</w:instrText>
      </w:r>
      <w:r w:rsidR="00CF53DF" w:rsidRPr="0035160F">
        <w:instrText>Character Map</w:instrText>
      </w:r>
      <w:r w:rsidR="0053280C" w:rsidRPr="0035160F">
        <w:instrText xml:space="preserve">" </w:instrText>
      </w:r>
      <w:r w:rsidR="0002571A" w:rsidRPr="0035160F">
        <w:fldChar w:fldCharType="end"/>
      </w:r>
    </w:p>
    <w:p w14:paraId="22C22C85" w14:textId="77777777" w:rsidR="0053280C" w:rsidRPr="0035160F" w:rsidRDefault="00F85E05" w:rsidP="00312EA0">
      <w:pPr>
        <w:pStyle w:val="BodyText"/>
      </w:pPr>
      <w:r w:rsidRPr="0035160F">
        <w:t>You fin</w:t>
      </w:r>
      <w:r w:rsidR="00900341" w:rsidRPr="0035160F">
        <w:t>d the special characters in</w:t>
      </w:r>
      <w:r w:rsidR="00357499">
        <w:t xml:space="preserve"> the</w:t>
      </w:r>
      <w:r w:rsidR="00900341" w:rsidRPr="0035160F">
        <w:t xml:space="preserve"> </w:t>
      </w:r>
      <w:r w:rsidRPr="00312EA0">
        <w:rPr>
          <w:rStyle w:val="BodyTextBold0"/>
        </w:rPr>
        <w:t>Character Map</w:t>
      </w:r>
      <w:r w:rsidR="0002571A" w:rsidRPr="0035160F">
        <w:fldChar w:fldCharType="begin"/>
      </w:r>
      <w:r w:rsidR="003A3130" w:rsidRPr="0035160F">
        <w:instrText xml:space="preserve"> XE "Accessories:Character Map" </w:instrText>
      </w:r>
      <w:r w:rsidR="0002571A" w:rsidRPr="0035160F">
        <w:fldChar w:fldCharType="end"/>
      </w:r>
      <w:r w:rsidRPr="0035160F">
        <w:t xml:space="preserve"> </w:t>
      </w:r>
      <w:r w:rsidR="00C74E41" w:rsidRPr="0035160F">
        <w:t xml:space="preserve">program of </w:t>
      </w:r>
      <w:r w:rsidR="00357499">
        <w:t xml:space="preserve">the </w:t>
      </w:r>
      <w:r w:rsidRPr="0035160F">
        <w:t>Windows</w:t>
      </w:r>
      <w:r w:rsidRPr="00312EA0">
        <w:t xml:space="preserve"> </w:t>
      </w:r>
      <w:r w:rsidRPr="0035160F">
        <w:t>o</w:t>
      </w:r>
      <w:r w:rsidRPr="0035160F">
        <w:t>p</w:t>
      </w:r>
      <w:r w:rsidRPr="0035160F">
        <w:t xml:space="preserve">erating system. </w:t>
      </w:r>
      <w:r w:rsidR="00357499">
        <w:t xml:space="preserve">You can add special characters to files created with any program by </w:t>
      </w:r>
      <w:r w:rsidR="00357499" w:rsidRPr="00312EA0">
        <w:t>copy-pasting</w:t>
      </w:r>
      <w:r w:rsidRPr="0035160F">
        <w:t>. You can find</w:t>
      </w:r>
      <w:r w:rsidR="00357499">
        <w:t xml:space="preserve"> the</w:t>
      </w:r>
      <w:r w:rsidR="004450C8" w:rsidRPr="0035160F">
        <w:t xml:space="preserve"> </w:t>
      </w:r>
      <w:r w:rsidR="00BD3712" w:rsidRPr="00312EA0">
        <w:t>Character Map</w:t>
      </w:r>
      <w:r w:rsidR="00BD3712" w:rsidRPr="0035160F">
        <w:t xml:space="preserve"> </w:t>
      </w:r>
      <w:r w:rsidR="004450C8" w:rsidRPr="0035160F">
        <w:t>pr</w:t>
      </w:r>
      <w:r w:rsidR="004450C8" w:rsidRPr="0035160F">
        <w:t>o</w:t>
      </w:r>
      <w:r w:rsidR="004450C8" w:rsidRPr="0035160F">
        <w:t>gram in</w:t>
      </w:r>
      <w:r w:rsidRPr="0035160F">
        <w:t xml:space="preserve"> </w:t>
      </w:r>
      <w:r w:rsidR="00357499">
        <w:t xml:space="preserve">the </w:t>
      </w:r>
      <w:r w:rsidRPr="00312EA0">
        <w:t>System Tools</w:t>
      </w:r>
      <w:r w:rsidRPr="0035160F">
        <w:t xml:space="preserve"> sub group of </w:t>
      </w:r>
      <w:r w:rsidR="004F24D3" w:rsidRPr="00312EA0">
        <w:t>Accessories</w:t>
      </w:r>
      <w:r w:rsidRPr="0035160F">
        <w:t>.</w:t>
      </w:r>
    </w:p>
    <w:p w14:paraId="0E32B493" w14:textId="77777777" w:rsidR="0053280C" w:rsidRPr="0035160F" w:rsidRDefault="00AC018B" w:rsidP="0089568F">
      <w:pPr>
        <w:pStyle w:val="Heading2"/>
      </w:pPr>
      <w:bookmarkStart w:id="85" w:name="_Toc258003409"/>
      <w:r w:rsidRPr="0035160F">
        <w:t>Snipping tool</w:t>
      </w:r>
      <w:bookmarkEnd w:id="85"/>
      <w:r w:rsidR="0002571A" w:rsidRPr="0035160F">
        <w:fldChar w:fldCharType="begin"/>
      </w:r>
      <w:r w:rsidR="0053280C" w:rsidRPr="0035160F">
        <w:instrText xml:space="preserve"> XE "</w:instrText>
      </w:r>
      <w:r w:rsidR="00CF53DF" w:rsidRPr="0035160F">
        <w:instrText>Snipping Tool</w:instrText>
      </w:r>
      <w:r w:rsidR="0053280C" w:rsidRPr="0035160F">
        <w:instrText xml:space="preserve">" </w:instrText>
      </w:r>
      <w:r w:rsidR="0002571A" w:rsidRPr="0035160F">
        <w:fldChar w:fldCharType="end"/>
      </w:r>
    </w:p>
    <w:p w14:paraId="4A461F1A" w14:textId="51CCC072" w:rsidR="0053280C" w:rsidRPr="0035160F" w:rsidRDefault="006B1C60" w:rsidP="00312EA0">
      <w:pPr>
        <w:pStyle w:val="BodyText"/>
      </w:pPr>
      <w:r w:rsidRPr="006B1C60">
        <w:t xml:space="preserve">With the help of the </w:t>
      </w:r>
      <w:r w:rsidRPr="00312EA0">
        <w:rPr>
          <w:rStyle w:val="BodyTextBold0"/>
        </w:rPr>
        <w:t>Snipping tool</w:t>
      </w:r>
      <w:r w:rsidR="0002571A" w:rsidRPr="0035160F">
        <w:rPr>
          <w:noProof/>
        </w:rPr>
        <w:fldChar w:fldCharType="begin"/>
      </w:r>
      <w:r w:rsidRPr="0035160F">
        <w:rPr>
          <w:noProof/>
        </w:rPr>
        <w:instrText xml:space="preserve"> XE "Accessories:Snipping tool" </w:instrText>
      </w:r>
      <w:r w:rsidR="0002571A" w:rsidRPr="0035160F">
        <w:rPr>
          <w:noProof/>
        </w:rPr>
        <w:fldChar w:fldCharType="end"/>
      </w:r>
      <w:r w:rsidRPr="006B1C60">
        <w:t xml:space="preserve"> you can ca</w:t>
      </w:r>
      <w:r w:rsidRPr="006B1C60">
        <w:t>p</w:t>
      </w:r>
      <w:r w:rsidRPr="006B1C60">
        <w:t xml:space="preserve">ture pictures from windows and parts of windows in Microsoft Windows. </w:t>
      </w:r>
      <w:r w:rsidR="0045492D" w:rsidRPr="0035160F">
        <w:rPr>
          <w:noProof/>
        </w:rPr>
        <w:t>You can paste pictures in</w:t>
      </w:r>
      <w:r w:rsidR="00357499">
        <w:rPr>
          <w:noProof/>
        </w:rPr>
        <w:t>to</w:t>
      </w:r>
      <w:r w:rsidR="0045492D" w:rsidRPr="0035160F">
        <w:rPr>
          <w:noProof/>
        </w:rPr>
        <w:t xml:space="preserve"> most programs </w:t>
      </w:r>
      <w:r w:rsidR="00357499">
        <w:rPr>
          <w:noProof/>
        </w:rPr>
        <w:t xml:space="preserve">with the </w:t>
      </w:r>
      <w:r w:rsidR="0045492D" w:rsidRPr="00312EA0">
        <w:t>Paste</w:t>
      </w:r>
      <w:r w:rsidR="0045492D" w:rsidRPr="0035160F">
        <w:rPr>
          <w:noProof/>
        </w:rPr>
        <w:t xml:space="preserve"> command or </w:t>
      </w:r>
      <w:r w:rsidR="0045492D" w:rsidRPr="00312EA0">
        <w:t>Ctrl + v</w:t>
      </w:r>
      <w:r w:rsidR="0045492D" w:rsidRPr="0035160F">
        <w:rPr>
          <w:noProof/>
        </w:rPr>
        <w:t>.</w:t>
      </w:r>
    </w:p>
    <w:p w14:paraId="7F240F05" w14:textId="77777777" w:rsidR="00C211DA" w:rsidRDefault="00357499" w:rsidP="00312EA0">
      <w:pPr>
        <w:pStyle w:val="BodyText"/>
      </w:pPr>
      <w:r>
        <w:t>You can capture the whole screen in the traditional way</w:t>
      </w:r>
      <w:r w:rsidR="0045492D" w:rsidRPr="0035160F">
        <w:t xml:space="preserve">, in other words by pressing </w:t>
      </w:r>
      <w:r w:rsidR="0045492D" w:rsidRPr="00312EA0">
        <w:rPr>
          <w:rStyle w:val="BodyTextBold0"/>
        </w:rPr>
        <w:t>Print Screen</w:t>
      </w:r>
      <w:r w:rsidR="0045492D" w:rsidRPr="0035160F">
        <w:t xml:space="preserve">. You can capture the active window by pressing </w:t>
      </w:r>
      <w:r w:rsidR="0045492D" w:rsidRPr="00312EA0">
        <w:t>Alt + Print Screen</w:t>
      </w:r>
      <w:r w:rsidR="0045492D" w:rsidRPr="0035160F">
        <w:t>. The picture can also be pasted in</w:t>
      </w:r>
      <w:r>
        <w:t>to</w:t>
      </w:r>
      <w:r w:rsidR="0045492D" w:rsidRPr="0035160F">
        <w:t xml:space="preserve"> several programs.</w:t>
      </w:r>
    </w:p>
    <w:p w14:paraId="5B217562" w14:textId="77777777" w:rsidR="00BB4A35" w:rsidRPr="0035160F" w:rsidRDefault="00BB4A35" w:rsidP="00312EA0">
      <w:pPr>
        <w:pStyle w:val="BodyText"/>
      </w:pPr>
    </w:p>
    <w:p w14:paraId="25612635" w14:textId="2DA1245E" w:rsidR="0053280C" w:rsidRPr="0035160F" w:rsidRDefault="0053280C" w:rsidP="00287363">
      <w:pPr>
        <w:pStyle w:val="Heading2"/>
        <w:pageBreakBefore/>
      </w:pPr>
      <w:bookmarkStart w:id="86" w:name="_Toc258003410"/>
      <w:r w:rsidRPr="0035160F">
        <w:lastRenderedPageBreak/>
        <w:t xml:space="preserve">Paint </w:t>
      </w:r>
      <w:r w:rsidR="0089351B" w:rsidRPr="0035160F">
        <w:t>drawing</w:t>
      </w:r>
      <w:r w:rsidR="0002571A" w:rsidRPr="0035160F">
        <w:fldChar w:fldCharType="begin"/>
      </w:r>
      <w:r w:rsidR="00BD3712" w:rsidRPr="0035160F">
        <w:instrText xml:space="preserve"> XE "</w:instrText>
      </w:r>
      <w:r w:rsidR="00BD3712" w:rsidRPr="00923094">
        <w:rPr>
          <w:lang w:val="en-GB"/>
        </w:rPr>
        <w:instrText>Drawing</w:instrText>
      </w:r>
      <w:r w:rsidR="00BD3712" w:rsidRPr="0035160F">
        <w:instrText xml:space="preserve">" </w:instrText>
      </w:r>
      <w:r w:rsidR="0002571A" w:rsidRPr="0035160F">
        <w:fldChar w:fldCharType="end"/>
      </w:r>
      <w:r w:rsidR="0089351B" w:rsidRPr="0035160F">
        <w:t xml:space="preserve"> program</w:t>
      </w:r>
      <w:bookmarkEnd w:id="86"/>
    </w:p>
    <w:p w14:paraId="1B038E9B" w14:textId="36FFB5B3" w:rsidR="0053280C" w:rsidRPr="0035160F" w:rsidRDefault="00357499" w:rsidP="00312EA0">
      <w:pPr>
        <w:pStyle w:val="BodyText"/>
      </w:pPr>
      <w:r>
        <w:t>Y</w:t>
      </w:r>
      <w:r w:rsidR="00D03250" w:rsidRPr="0035160F">
        <w:t xml:space="preserve">ou'll get </w:t>
      </w:r>
      <w:r>
        <w:t xml:space="preserve">the </w:t>
      </w:r>
      <w:r w:rsidR="0053280C" w:rsidRPr="00203479">
        <w:rPr>
          <w:rStyle w:val="BodyTextBold0"/>
        </w:rPr>
        <w:t>Paint</w:t>
      </w:r>
      <w:r w:rsidR="0002571A" w:rsidRPr="0035160F">
        <w:rPr>
          <w:bCs/>
        </w:rPr>
        <w:fldChar w:fldCharType="begin"/>
      </w:r>
      <w:r w:rsidR="00BD3712" w:rsidRPr="0035160F">
        <w:rPr>
          <w:bCs/>
        </w:rPr>
        <w:instrText xml:space="preserve"> XE "Paint" </w:instrText>
      </w:r>
      <w:r w:rsidR="0002571A" w:rsidRPr="0035160F">
        <w:rPr>
          <w:bCs/>
        </w:rPr>
        <w:fldChar w:fldCharType="end"/>
      </w:r>
      <w:r w:rsidR="00D03250" w:rsidRPr="00203479">
        <w:rPr>
          <w:rStyle w:val="BodyTextBold0"/>
        </w:rPr>
        <w:t xml:space="preserve"> </w:t>
      </w:r>
      <w:r w:rsidR="00D03250" w:rsidRPr="00203479">
        <w:t>drawing program</w:t>
      </w:r>
      <w:r w:rsidRPr="00357499">
        <w:t xml:space="preserve"> </w:t>
      </w:r>
      <w:r w:rsidRPr="0035160F">
        <w:t>Along with Vista</w:t>
      </w:r>
      <w:r w:rsidR="0053280C" w:rsidRPr="0035160F">
        <w:t xml:space="preserve">. </w:t>
      </w:r>
      <w:r w:rsidR="00D03250" w:rsidRPr="0035160F">
        <w:t xml:space="preserve">By using </w:t>
      </w:r>
      <w:r w:rsidR="00D03250" w:rsidRPr="00312EA0">
        <w:rPr>
          <w:rStyle w:val="BodyTextBold0"/>
        </w:rPr>
        <w:t>Paint</w:t>
      </w:r>
      <w:r w:rsidR="0002571A" w:rsidRPr="0035160F">
        <w:fldChar w:fldCharType="begin"/>
      </w:r>
      <w:r w:rsidR="003A3130" w:rsidRPr="0035160F">
        <w:instrText xml:space="preserve"> XE "Accessories:Paint" </w:instrText>
      </w:r>
      <w:r w:rsidR="0002571A" w:rsidRPr="0035160F">
        <w:fldChar w:fldCharType="end"/>
      </w:r>
      <w:r w:rsidR="00BD3712" w:rsidRPr="0035160F">
        <w:t xml:space="preserve"> you can paint bit</w:t>
      </w:r>
      <w:r w:rsidR="00BD3712" w:rsidRPr="0035160F">
        <w:softHyphen/>
      </w:r>
      <w:r w:rsidR="00D03250" w:rsidRPr="0035160F">
        <w:t xml:space="preserve">map pictures. When you save files </w:t>
      </w:r>
      <w:r>
        <w:t>with</w:t>
      </w:r>
      <w:r w:rsidR="00D03250" w:rsidRPr="0035160F">
        <w:t xml:space="preserve"> </w:t>
      </w:r>
      <w:r w:rsidR="00D03250" w:rsidRPr="00312EA0">
        <w:t>Paint</w:t>
      </w:r>
      <w:r w:rsidR="00D03250" w:rsidRPr="0035160F">
        <w:t xml:space="preserve">, the extension of the files is </w:t>
      </w:r>
      <w:r w:rsidR="0053280C" w:rsidRPr="00312EA0">
        <w:t>.</w:t>
      </w:r>
      <w:r w:rsidR="003A3130" w:rsidRPr="00312EA0">
        <w:t>JPEG</w:t>
      </w:r>
      <w:r w:rsidR="0053280C" w:rsidRPr="0035160F">
        <w:t>.</w:t>
      </w:r>
    </w:p>
    <w:p w14:paraId="7282917E" w14:textId="5D27B1C2" w:rsidR="0053280C" w:rsidRPr="00203479" w:rsidRDefault="0089568F" w:rsidP="00203479">
      <w:pPr>
        <w:pStyle w:val="Kuvapaikka"/>
      </w:pPr>
      <w:r w:rsidRPr="00203479">
        <w:rPr>
          <w:noProof/>
          <w:lang w:val="fi-FI"/>
        </w:rPr>
        <mc:AlternateContent>
          <mc:Choice Requires="wps">
            <w:drawing>
              <wp:anchor distT="0" distB="0" distL="114300" distR="114300" simplePos="0" relativeHeight="251684864" behindDoc="0" locked="0" layoutInCell="1" allowOverlap="1" wp14:editId="5F79C281">
                <wp:simplePos x="0" y="0"/>
                <wp:positionH relativeFrom="column">
                  <wp:posOffset>4237990</wp:posOffset>
                </wp:positionH>
                <wp:positionV relativeFrom="paragraph">
                  <wp:posOffset>1999615</wp:posOffset>
                </wp:positionV>
                <wp:extent cx="1651000" cy="288290"/>
                <wp:effectExtent l="1176655" t="9525" r="10795" b="35560"/>
                <wp:wrapNone/>
                <wp:docPr id="115" name="AutoShape 15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51000" cy="288290"/>
                        </a:xfrm>
                        <a:prstGeom prst="borderCallout2">
                          <a:avLst>
                            <a:gd name="adj1" fmla="val 39648"/>
                            <a:gd name="adj2" fmla="val -4616"/>
                            <a:gd name="adj3" fmla="val 39648"/>
                            <a:gd name="adj4" fmla="val -24079"/>
                            <a:gd name="adj5" fmla="val 110574"/>
                            <a:gd name="adj6" fmla="val -70421"/>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4F7EAC70" w14:textId="77777777" w:rsidR="00A70206" w:rsidRPr="002816B3" w:rsidRDefault="00A70206" w:rsidP="008C518C">
                            <w:pPr>
                              <w:jc w:val="center"/>
                            </w:pPr>
                            <w:r>
                              <w:t>Chosen drawing cursor</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04" o:spid="_x0000_s1097" type="#_x0000_t48" style="position:absolute;left:0;text-align:left;margin-left:333.7pt;margin-top:157.45pt;width:130pt;height:22.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" adj="-15211,23884,-5201,8564,-997,8564" strokecolor="#215a9c">
                <v:textbox inset="1.5mm,,1.5mm">
                  <w:txbxContent>
                    <w:p w14:paraId="4F7EAC70" w14:textId="77777777" w:rsidR="00A70206" w:rsidRPr="002816B3" w:rsidRDefault="00A70206" w:rsidP="008C518C">
                      <w:pPr>
                        <w:jc w:val="center"/>
                      </w:pPr>
                      <w:r>
                        <w:t>Chosen drawing cursor</w:t>
                      </w:r>
                    </w:p>
                  </w:txbxContent>
                </v:textbox>
                <o:callout v:ext="edit" minusy="t"/>
              </v:shape>
            </w:pict>
          </mc:Fallback>
        </mc:AlternateContent>
      </w:r>
      <w:r w:rsidRPr="00203479">
        <w:rPr>
          <w:noProof/>
          <w:lang w:val="fi-FI"/>
        </w:rPr>
        <mc:AlternateContent>
          <mc:Choice Requires="wps">
            <w:drawing>
              <wp:anchor distT="0" distB="0" distL="114300" distR="114300" simplePos="0" relativeHeight="251635712" behindDoc="0" locked="0" layoutInCell="1" allowOverlap="1" wp14:editId="4A1424C0">
                <wp:simplePos x="0" y="0"/>
                <wp:positionH relativeFrom="column">
                  <wp:posOffset>2466975</wp:posOffset>
                </wp:positionH>
                <wp:positionV relativeFrom="paragraph">
                  <wp:posOffset>944245</wp:posOffset>
                </wp:positionV>
                <wp:extent cx="1511935" cy="467995"/>
                <wp:effectExtent l="5715" t="11430" r="6350" b="6350"/>
                <wp:wrapNone/>
                <wp:docPr id="114" name="Text Box 1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935" cy="467995"/>
                        </a:xfrm>
                        <a:prstGeom prst="rect">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1E61F2B8" w14:textId="77777777" w:rsidR="00A70206" w:rsidRDefault="00A70206" w:rsidP="0053280C">
                            <w:pPr>
                              <w:jc w:val="center"/>
                              <w:rPr>
                                <w:sz w:val="20"/>
                              </w:rPr>
                            </w:pPr>
                            <w:r>
                              <w:rPr>
                                <w:b/>
                                <w:bCs/>
                              </w:rPr>
                              <w:t>Drawing area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4" o:spid="_x0000_s1098" type="#_x0000_t202" style="position:absolute;left:0;text-align:left;margin-left:194.25pt;margin-top:74.35pt;width:119.05pt;height:36.8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" strokecolor="#215a99">
                <v:textbox>
                  <w:txbxContent>
                    <w:p w14:paraId="1E61F2B8" w14:textId="77777777" w:rsidR="00A70206" w:rsidRDefault="00A70206" w:rsidP="0053280C">
                      <w:pPr>
                        <w:jc w:val="center"/>
                        <w:rPr>
                          <w:sz w:val="20"/>
                        </w:rPr>
                      </w:pPr>
                      <w:r>
                        <w:rPr>
                          <w:b/>
                          <w:bCs/>
                        </w:rPr>
                        <w:t>Drawing area</w:t>
                      </w:r>
                    </w:p>
                  </w:txbxContent>
                </v:textbox>
              </v:shape>
            </w:pict>
          </mc:Fallback>
        </mc:AlternateContent>
      </w:r>
      <w:r w:rsidRPr="00203479">
        <w:rPr>
          <w:noProof/>
          <w:lang w:val="fi-FI"/>
        </w:rPr>
        <mc:AlternateContent>
          <mc:Choice Requires="wps">
            <w:drawing>
              <wp:anchor distT="0" distB="0" distL="114300" distR="114300" simplePos="0" relativeHeight="251634688" behindDoc="0" locked="0" layoutInCell="1" allowOverlap="1" wp14:editId="24AAD717">
                <wp:simplePos x="0" y="0"/>
                <wp:positionH relativeFrom="column">
                  <wp:posOffset>2397760</wp:posOffset>
                </wp:positionH>
                <wp:positionV relativeFrom="paragraph">
                  <wp:posOffset>1661795</wp:posOffset>
                </wp:positionV>
                <wp:extent cx="1651000" cy="288290"/>
                <wp:effectExtent l="669925" t="528955" r="12700" b="11430"/>
                <wp:wrapNone/>
                <wp:docPr id="113" name="AutoShape 12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51000" cy="288290"/>
                        </a:xfrm>
                        <a:prstGeom prst="borderCallout2">
                          <a:avLst>
                            <a:gd name="adj1" fmla="val 39648"/>
                            <a:gd name="adj2" fmla="val -4616"/>
                            <a:gd name="adj3" fmla="val 39648"/>
                            <a:gd name="adj4" fmla="val -15116"/>
                            <a:gd name="adj5" fmla="val -180398"/>
                            <a:gd name="adj6" fmla="val -40079"/>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2B9E4C3D" w14:textId="77777777" w:rsidR="00A70206" w:rsidRPr="002816B3" w:rsidRDefault="00A70206" w:rsidP="008C518C">
                            <w:pPr>
                              <w:jc w:val="center"/>
                            </w:pPr>
                            <w:r>
                              <w:t>Drawing tools</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83" o:spid="_x0000_s1099" type="#_x0000_t48" style="position:absolute;left:0;text-align:left;margin-left:188.8pt;margin-top:130.85pt;width:130pt;height:22.7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" adj="-8657,-38966,-3265,8564,-997,8564" strokecolor="#215a9c">
                <v:textbox inset="1.5mm,,1.5mm">
                  <w:txbxContent>
                    <w:p w14:paraId="2B9E4C3D" w14:textId="77777777" w:rsidR="00A70206" w:rsidRPr="002816B3" w:rsidRDefault="00A70206" w:rsidP="008C518C">
                      <w:pPr>
                        <w:jc w:val="center"/>
                      </w:pPr>
                      <w:r>
                        <w:t>Drawing tools</w:t>
                      </w:r>
                    </w:p>
                  </w:txbxContent>
                </v:textbox>
              </v:shape>
            </w:pict>
          </mc:Fallback>
        </mc:AlternateContent>
      </w:r>
      <w:r w:rsidR="002629C5" w:rsidRPr="00203479">
        <w:rPr>
          <w:noProof/>
          <w:lang w:val="fi-FI"/>
        </w:rPr>
        <w:drawing>
          <wp:inline distT="0" distB="0" distL="0" distR="0" wp14:editId="0EBE1825">
            <wp:extent cx="5029200" cy="2813685"/>
            <wp:effectExtent l="19050" t="19050" r="19050" b="24765"/>
            <wp:docPr id="4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screen"/>
                    <a:srcRect/>
                    <a:stretch>
                      <a:fillRect/>
                    </a:stretch>
                  </pic:blipFill>
                  <pic:spPr bwMode="auto">
                    <a:xfrm>
                      <a:off x="0" y="0"/>
                      <a:ext cx="5029200" cy="2813685"/>
                    </a:xfrm>
                    <a:prstGeom prst="rect">
                      <a:avLst/>
                    </a:prstGeom>
                    <a:noFill/>
                    <a:ln w="9525" cmpd="sng">
                      <a:solidFill>
                        <a:srgbClr xmlns:a14="http://schemas.microsoft.com/office/drawing/2010/main" val="4F81BD" mc:Ignorable=""/>
                      </a:solidFill>
                      <a:miter lim="800000"/>
                      <a:headEnd/>
                      <a:tailEnd/>
                    </a:ln>
                    <a:effectLst/>
                  </pic:spPr>
                </pic:pic>
              </a:graphicData>
            </a:graphic>
          </wp:inline>
        </w:drawing>
      </w:r>
      <w:r w:rsidRPr="00203479">
        <w:rPr>
          <w:noProof/>
          <w:lang w:val="fi-FI"/>
        </w:rPr>
        <mc:AlternateContent>
          <mc:Choice Requires="wps">
            <w:drawing>
              <wp:anchor distT="0" distB="0" distL="114300" distR="114300" simplePos="0" relativeHeight="251631616" behindDoc="0" locked="0" layoutInCell="1" allowOverlap="1" wp14:editId="26529E56">
                <wp:simplePos x="0" y="0"/>
                <wp:positionH relativeFrom="column">
                  <wp:posOffset>4237990</wp:posOffset>
                </wp:positionH>
                <wp:positionV relativeFrom="paragraph">
                  <wp:posOffset>105410</wp:posOffset>
                </wp:positionV>
                <wp:extent cx="1651000" cy="290830"/>
                <wp:effectExtent l="1062355" t="10795" r="10795" b="12700"/>
                <wp:wrapNone/>
                <wp:docPr id="112" name="AutoShape 12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51000" cy="290830"/>
                        </a:xfrm>
                        <a:prstGeom prst="borderCallout2">
                          <a:avLst>
                            <a:gd name="adj1" fmla="val 39301"/>
                            <a:gd name="adj2" fmla="val -4616"/>
                            <a:gd name="adj3" fmla="val 39301"/>
                            <a:gd name="adj4" fmla="val -22079"/>
                            <a:gd name="adj5" fmla="val 62884"/>
                            <a:gd name="adj6" fmla="val -63537"/>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05075BFD" w14:textId="77777777" w:rsidR="00A70206" w:rsidRPr="002816B3" w:rsidRDefault="00A70206" w:rsidP="008C518C">
                            <w:pPr>
                              <w:jc w:val="center"/>
                            </w:pPr>
                            <w:r>
                              <w:t>Menu bar</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81" o:spid="_x0000_s1100" type="#_x0000_t48" style="position:absolute;left:0;text-align:left;margin-left:333.7pt;margin-top:8.3pt;width:130pt;height:22.9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" adj="-13724,13583,-4769,8489,-997,8489" strokecolor="#215a9c">
                <v:textbox inset="1.5mm,,1.5mm">
                  <w:txbxContent>
                    <w:p w14:paraId="05075BFD" w14:textId="77777777" w:rsidR="00A70206" w:rsidRPr="002816B3" w:rsidRDefault="00A70206" w:rsidP="008C518C">
                      <w:pPr>
                        <w:jc w:val="center"/>
                      </w:pPr>
                      <w:r>
                        <w:t>Menu bar</w:t>
                      </w:r>
                    </w:p>
                  </w:txbxContent>
                </v:textbox>
                <o:callout v:ext="edit" minusy="t"/>
              </v:shape>
            </w:pict>
          </mc:Fallback>
        </mc:AlternateContent>
      </w:r>
      <w:r w:rsidRPr="00203479">
        <w:rPr>
          <w:noProof/>
          <w:lang w:val="fi-FI"/>
        </w:rPr>
        <mc:AlternateContent>
          <mc:Choice Requires="wps">
            <w:drawing>
              <wp:anchor distT="0" distB="0" distL="114300" distR="114300" simplePos="0" relativeHeight="251632640" behindDoc="0" locked="0" layoutInCell="1" allowOverlap="1" wp14:editId="2B4A46E7">
                <wp:simplePos x="0" y="0"/>
                <wp:positionH relativeFrom="column">
                  <wp:posOffset>4237990</wp:posOffset>
                </wp:positionH>
                <wp:positionV relativeFrom="paragraph">
                  <wp:posOffset>474980</wp:posOffset>
                </wp:positionV>
                <wp:extent cx="1651000" cy="290830"/>
                <wp:effectExtent l="462280" t="8890" r="10795" b="5080"/>
                <wp:wrapNone/>
                <wp:docPr id="111" name="AutoShape 12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51000" cy="290830"/>
                        </a:xfrm>
                        <a:prstGeom prst="borderCallout2">
                          <a:avLst>
                            <a:gd name="adj1" fmla="val 39301"/>
                            <a:gd name="adj2" fmla="val -4616"/>
                            <a:gd name="adj3" fmla="val 39301"/>
                            <a:gd name="adj4" fmla="val -11306"/>
                            <a:gd name="adj5" fmla="val 20306"/>
                            <a:gd name="adj6" fmla="val -27231"/>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46D0577B" w14:textId="77777777" w:rsidR="00A70206" w:rsidRPr="002816B3" w:rsidRDefault="00A70206" w:rsidP="008C518C">
                            <w:pPr>
                              <w:jc w:val="center"/>
                            </w:pPr>
                            <w:r>
                              <w:t>Color Box</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82" o:spid="_x0000_s1101" type="#_x0000_t48" style="position:absolute;left:0;text-align:left;margin-left:333.7pt;margin-top:37.4pt;width:130pt;height:22.9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" adj="-5882,4386,-2442,8489,-997,8489" strokecolor="#215a9c">
                <v:textbox inset="1.5mm,,1.5mm">
                  <w:txbxContent>
                    <w:p w14:paraId="46D0577B" w14:textId="77777777" w:rsidR="00A70206" w:rsidRPr="002816B3" w:rsidRDefault="00A70206" w:rsidP="008C518C">
                      <w:pPr>
                        <w:jc w:val="center"/>
                      </w:pPr>
                      <w:r>
                        <w:t>Color Box</w:t>
                      </w:r>
                    </w:p>
                  </w:txbxContent>
                </v:textbox>
              </v:shape>
            </w:pict>
          </mc:Fallback>
        </mc:AlternateContent>
      </w:r>
    </w:p>
    <w:p w14:paraId="16149007" w14:textId="77777777" w:rsidR="0053280C" w:rsidRPr="00287363" w:rsidRDefault="004450C8"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18</w:t>
      </w:r>
      <w:r w:rsidR="0035218D">
        <w:rPr>
          <w:noProof/>
        </w:rPr>
        <w:fldChar w:fldCharType="end"/>
      </w:r>
      <w:r w:rsidRPr="0035160F">
        <w:tab/>
      </w:r>
      <w:r w:rsidR="00E85E81" w:rsidRPr="0035160F">
        <w:t>You find the drawing tools o</w:t>
      </w:r>
      <w:r w:rsidR="00D03250" w:rsidRPr="0035160F">
        <w:t>n the left side of the window.</w:t>
      </w:r>
      <w:r w:rsidR="00E85E81" w:rsidRPr="0035160F">
        <w:t xml:space="preserve"> The </w:t>
      </w:r>
      <w:r w:rsidR="007A2BD0" w:rsidRPr="0035160F">
        <w:t>color</w:t>
      </w:r>
      <w:r w:rsidR="00E85E81" w:rsidRPr="0035160F">
        <w:t xml:space="preserve"> se</w:t>
      </w:r>
      <w:r w:rsidR="00E85E81" w:rsidRPr="0035160F">
        <w:t>t</w:t>
      </w:r>
      <w:r w:rsidR="00E85E81" w:rsidRPr="0035160F">
        <w:t xml:space="preserve">tings are done under the menu bar and the drawing area is the place where you actually </w:t>
      </w:r>
      <w:r w:rsidR="00357499">
        <w:t xml:space="preserve">do </w:t>
      </w:r>
      <w:r w:rsidR="00E85E81" w:rsidRPr="00287363">
        <w:t>the drawing.</w:t>
      </w:r>
      <w:r w:rsidR="00D03250" w:rsidRPr="00287363">
        <w:t xml:space="preserve"> </w:t>
      </w:r>
      <w:r w:rsidR="00E85E81" w:rsidRPr="00287363">
        <w:t>In the menus you can find more commands, which you can use to edit the picture and the window.</w:t>
      </w:r>
    </w:p>
    <w:p w14:paraId="2DE61CC2" w14:textId="77777777" w:rsidR="0053280C" w:rsidRPr="0035160F" w:rsidRDefault="001421BB" w:rsidP="0089568F">
      <w:pPr>
        <w:pStyle w:val="Heading3"/>
        <w:pageBreakBefore/>
        <w:rPr>
          <w:lang w:val="en-US"/>
        </w:rPr>
      </w:pPr>
      <w:bookmarkStart w:id="87" w:name="_Toc258003411"/>
      <w:r w:rsidRPr="0035160F">
        <w:rPr>
          <w:lang w:val="en-US"/>
        </w:rPr>
        <w:lastRenderedPageBreak/>
        <w:t>Creating drawings</w:t>
      </w:r>
      <w:bookmarkEnd w:id="87"/>
      <w:r w:rsidR="0002571A" w:rsidRPr="0035160F">
        <w:rPr>
          <w:lang w:val="en-US"/>
        </w:rPr>
        <w:fldChar w:fldCharType="begin"/>
      </w:r>
      <w:r w:rsidR="00BD3712" w:rsidRPr="0035160F">
        <w:rPr>
          <w:lang w:val="en-US"/>
        </w:rPr>
        <w:instrText xml:space="preserve"> XE "Drawing:Creating drawings" </w:instrText>
      </w:r>
      <w:r w:rsidR="0002571A" w:rsidRPr="0035160F">
        <w:rPr>
          <w:lang w:val="en-US"/>
        </w:rPr>
        <w:fldChar w:fldCharType="end"/>
      </w:r>
    </w:p>
    <w:p w14:paraId="6FEA0B80" w14:textId="77777777" w:rsidR="008561E8" w:rsidRPr="0035160F" w:rsidRDefault="001421BB" w:rsidP="00312EA0">
      <w:pPr>
        <w:pStyle w:val="BodyText"/>
      </w:pPr>
      <w:r w:rsidRPr="0035160F">
        <w:t>Use</w:t>
      </w:r>
      <w:r w:rsidR="00357499">
        <w:t xml:space="preserve"> the</w:t>
      </w:r>
      <w:r w:rsidRPr="0035160F">
        <w:t xml:space="preserve"> </w:t>
      </w:r>
      <w:r w:rsidR="008561E8" w:rsidRPr="00312EA0">
        <w:rPr>
          <w:rStyle w:val="BodyTextBold0"/>
        </w:rPr>
        <w:t>Paint</w:t>
      </w:r>
      <w:r w:rsidRPr="00312EA0">
        <w:rPr>
          <w:rStyle w:val="BodyTextBold0"/>
        </w:rPr>
        <w:t xml:space="preserve"> </w:t>
      </w:r>
      <w:r w:rsidRPr="0035160F">
        <w:t xml:space="preserve">program to create a self-portrait. Remember that </w:t>
      </w:r>
      <w:r w:rsidR="00BC2B54" w:rsidRPr="0035160F">
        <w:t xml:space="preserve">your opinion is as good as </w:t>
      </w:r>
      <w:r w:rsidR="00C74E41" w:rsidRPr="0035160F">
        <w:t>mine when it comes to art. All</w:t>
      </w:r>
      <w:r w:rsidR="00BC2B54" w:rsidRPr="0035160F">
        <w:t xml:space="preserve"> artist</w:t>
      </w:r>
      <w:r w:rsidR="00C74E41" w:rsidRPr="0035160F">
        <w:t>s, like for example Salvador Dali, are</w:t>
      </w:r>
      <w:r w:rsidR="00BC2B54" w:rsidRPr="0035160F">
        <w:t xml:space="preserve"> a</w:t>
      </w:r>
      <w:r w:rsidR="00BC2B54" w:rsidRPr="0035160F">
        <w:t>l</w:t>
      </w:r>
      <w:r w:rsidR="00BC2B54" w:rsidRPr="0035160F">
        <w:t>ways right</w:t>
      </w:r>
      <w:r w:rsidR="00C74E41" w:rsidRPr="0035160F">
        <w:t xml:space="preserve"> in their own opinion.</w:t>
      </w:r>
    </w:p>
    <w:p w14:paraId="00C82337" w14:textId="77777777" w:rsidR="007666BC" w:rsidRPr="0035160F" w:rsidRDefault="005919FB" w:rsidP="003F56E7">
      <w:pPr>
        <w:pStyle w:val="Heading3"/>
        <w:rPr>
          <w:lang w:val="en-US"/>
        </w:rPr>
      </w:pPr>
      <w:bookmarkStart w:id="88" w:name="_Toc258003412"/>
      <w:r w:rsidRPr="0035160F">
        <w:rPr>
          <w:lang w:val="en-US"/>
        </w:rPr>
        <w:t>Saving</w:t>
      </w:r>
      <w:r w:rsidR="00E54F3E" w:rsidRPr="0035160F">
        <w:rPr>
          <w:lang w:val="en-US"/>
        </w:rPr>
        <w:t xml:space="preserve"> drawing</w:t>
      </w:r>
      <w:r w:rsidRPr="0035160F">
        <w:rPr>
          <w:lang w:val="en-US"/>
        </w:rPr>
        <w:t>s</w:t>
      </w:r>
      <w:bookmarkEnd w:id="88"/>
      <w:r w:rsidR="0002571A" w:rsidRPr="0035160F">
        <w:rPr>
          <w:lang w:val="en-US"/>
        </w:rPr>
        <w:fldChar w:fldCharType="begin"/>
      </w:r>
      <w:r w:rsidR="00BD3712" w:rsidRPr="0035160F">
        <w:rPr>
          <w:lang w:val="en-US"/>
        </w:rPr>
        <w:instrText xml:space="preserve"> XE "Drawing:Saving drawings" </w:instrText>
      </w:r>
      <w:r w:rsidR="0002571A" w:rsidRPr="0035160F">
        <w:rPr>
          <w:lang w:val="en-US"/>
        </w:rPr>
        <w:fldChar w:fldCharType="end"/>
      </w:r>
    </w:p>
    <w:p w14:paraId="18FBB63F" w14:textId="0AEA572B" w:rsidR="007666BC" w:rsidRPr="0035160F" w:rsidRDefault="00E54F3E" w:rsidP="00A70206">
      <w:pPr>
        <w:pStyle w:val="BodyText"/>
      </w:pPr>
      <w:r w:rsidRPr="0035160F">
        <w:t xml:space="preserve">You should save the good drawings by clicking the </w:t>
      </w:r>
      <w:r w:rsidRPr="00203479">
        <w:rPr>
          <w:rStyle w:val="BodyTextBold0"/>
        </w:rPr>
        <w:t>Save</w:t>
      </w:r>
      <w:r w:rsidRPr="0035160F">
        <w:t xml:space="preserve"> command on the </w:t>
      </w:r>
      <w:r w:rsidR="000E3FEF" w:rsidRPr="00203479">
        <w:rPr>
          <w:rStyle w:val="BodyTextBold0"/>
        </w:rPr>
        <w:t xml:space="preserve">File </w:t>
      </w:r>
      <w:r w:rsidR="004D2010" w:rsidRPr="00203479">
        <w:t xml:space="preserve">menu. </w:t>
      </w:r>
      <w:r w:rsidR="00357499" w:rsidRPr="00203479">
        <w:t>T</w:t>
      </w:r>
      <w:r w:rsidRPr="00203479">
        <w:t xml:space="preserve">he first time </w:t>
      </w:r>
      <w:r w:rsidR="00357499" w:rsidRPr="00203479">
        <w:t xml:space="preserve">you </w:t>
      </w:r>
      <w:r w:rsidRPr="00203479">
        <w:t>sav</w:t>
      </w:r>
      <w:r w:rsidR="00357499" w:rsidRPr="00203479">
        <w:t xml:space="preserve">e a file </w:t>
      </w:r>
      <w:r w:rsidRPr="00203479">
        <w:t>a dialog box will appear, where you can give the file loc</w:t>
      </w:r>
      <w:r w:rsidRPr="00203479">
        <w:t>a</w:t>
      </w:r>
      <w:r w:rsidRPr="00203479">
        <w:t xml:space="preserve">tion, name, saving form and file type. Then click </w:t>
      </w:r>
      <w:r w:rsidR="00357499" w:rsidRPr="00203479">
        <w:t xml:space="preserve">the </w:t>
      </w:r>
      <w:r w:rsidR="000E3FEF" w:rsidRPr="00203479">
        <w:rPr>
          <w:rStyle w:val="BodyTextBold0"/>
        </w:rPr>
        <w:t xml:space="preserve">Browse Folders </w:t>
      </w:r>
      <w:r w:rsidRPr="00203479">
        <w:t>button.</w:t>
      </w:r>
    </w:p>
    <w:p w14:paraId="0B8B4A62" w14:textId="77777777" w:rsidR="00C211DA" w:rsidRPr="00203479" w:rsidRDefault="0012501D" w:rsidP="00312EA0">
      <w:pPr>
        <w:pStyle w:val="BodyText"/>
      </w:pPr>
      <w:r w:rsidRPr="00312EA0">
        <w:t xml:space="preserve">You can </w:t>
      </w:r>
      <w:r w:rsidR="00357499" w:rsidRPr="00312EA0">
        <w:t>modify</w:t>
      </w:r>
      <w:r w:rsidRPr="00312EA0">
        <w:t xml:space="preserve"> the drawing by opening it and making the changes you want.</w:t>
      </w:r>
      <w:r w:rsidRPr="0035160F">
        <w:t xml:space="preserve"> </w:t>
      </w:r>
      <w:r w:rsidR="00B93DDA" w:rsidRPr="0035160F">
        <w:t xml:space="preserve">First open the </w:t>
      </w:r>
      <w:r w:rsidR="003F56E7" w:rsidRPr="00203479">
        <w:rPr>
          <w:rStyle w:val="BodyTextBold0"/>
        </w:rPr>
        <w:t>Paint</w:t>
      </w:r>
      <w:r w:rsidR="00B93DDA" w:rsidRPr="00203479">
        <w:rPr>
          <w:rStyle w:val="BodyTextBold0"/>
        </w:rPr>
        <w:t xml:space="preserve"> </w:t>
      </w:r>
      <w:r w:rsidR="00B93DDA" w:rsidRPr="00203479">
        <w:t>program and click the</w:t>
      </w:r>
      <w:r w:rsidR="00B93DDA" w:rsidRPr="00203479">
        <w:rPr>
          <w:rStyle w:val="BodyTextBold0"/>
        </w:rPr>
        <w:t xml:space="preserve"> Open </w:t>
      </w:r>
      <w:r w:rsidR="00B93DDA" w:rsidRPr="00203479">
        <w:t>command on the</w:t>
      </w:r>
      <w:r w:rsidR="00B93DDA" w:rsidRPr="00203479">
        <w:rPr>
          <w:rStyle w:val="BodyTextBold0"/>
        </w:rPr>
        <w:t xml:space="preserve"> File </w:t>
      </w:r>
      <w:r w:rsidR="00B93DDA" w:rsidRPr="00203479">
        <w:t>menu.</w:t>
      </w:r>
      <w:r w:rsidR="00B93DDA" w:rsidRPr="0035160F">
        <w:t xml:space="preserve"> Choose for example </w:t>
      </w:r>
      <w:r w:rsidR="00D17EC2" w:rsidRPr="00312EA0">
        <w:rPr>
          <w:rStyle w:val="BodyTextBold0"/>
        </w:rPr>
        <w:t>D</w:t>
      </w:r>
      <w:r w:rsidR="00B93DDA" w:rsidRPr="00312EA0">
        <w:rPr>
          <w:rStyle w:val="BodyTextBold0"/>
        </w:rPr>
        <w:t>:</w:t>
      </w:r>
      <w:r w:rsidR="00B93DDA" w:rsidRPr="0035160F">
        <w:t xml:space="preserve"> disk and open</w:t>
      </w:r>
      <w:r w:rsidR="00357499">
        <w:t xml:space="preserve"> the</w:t>
      </w:r>
      <w:r w:rsidR="00B93DDA" w:rsidRPr="0035160F">
        <w:t xml:space="preserve"> </w:t>
      </w:r>
      <w:r w:rsidR="00D17EC2" w:rsidRPr="00312EA0">
        <w:t>Pictures</w:t>
      </w:r>
      <w:r w:rsidR="00B93DDA" w:rsidRPr="00312EA0">
        <w:t xml:space="preserve"> </w:t>
      </w:r>
      <w:r w:rsidR="004D2010" w:rsidRPr="0035160F">
        <w:t>folder. Choose</w:t>
      </w:r>
      <w:r w:rsidR="00357499">
        <w:t xml:space="preserve"> the</w:t>
      </w:r>
      <w:r w:rsidR="003F56E7" w:rsidRPr="0035160F">
        <w:t xml:space="preserve"> </w:t>
      </w:r>
      <w:proofErr w:type="spellStart"/>
      <w:r w:rsidR="003F56E7" w:rsidRPr="00203479">
        <w:rPr>
          <w:rStyle w:val="BodyTextBold0"/>
        </w:rPr>
        <w:t>Xxxx</w:t>
      </w:r>
      <w:r w:rsidR="00405A2C" w:rsidRPr="00203479">
        <w:rPr>
          <w:rStyle w:val="BodyTextBold0"/>
        </w:rPr>
        <w:t>’s</w:t>
      </w:r>
      <w:proofErr w:type="spellEnd"/>
      <w:r w:rsidR="003F56E7" w:rsidRPr="00203479">
        <w:rPr>
          <w:rStyle w:val="BodyTextBold0"/>
        </w:rPr>
        <w:t xml:space="preserve"> </w:t>
      </w:r>
      <w:r w:rsidR="00B93DDA" w:rsidRPr="00203479">
        <w:rPr>
          <w:rStyle w:val="BodyTextBold0"/>
        </w:rPr>
        <w:t>self</w:t>
      </w:r>
      <w:r w:rsidR="00D17EC2" w:rsidRPr="00203479">
        <w:rPr>
          <w:rStyle w:val="BodyTextBold0"/>
        </w:rPr>
        <w:t>-</w:t>
      </w:r>
      <w:r w:rsidR="00B93DDA" w:rsidRPr="00203479">
        <w:rPr>
          <w:rStyle w:val="BodyTextBold0"/>
        </w:rPr>
        <w:t xml:space="preserve">portrait </w:t>
      </w:r>
      <w:r w:rsidR="00B93DDA" w:rsidRPr="00203479">
        <w:t>file and click</w:t>
      </w:r>
      <w:r w:rsidR="00B93DDA" w:rsidRPr="00203479">
        <w:rPr>
          <w:rStyle w:val="BodyTextBold0"/>
        </w:rPr>
        <w:t xml:space="preserve"> Open. </w:t>
      </w:r>
      <w:r w:rsidR="00B93DDA" w:rsidRPr="00203479">
        <w:t>Make the changes</w:t>
      </w:r>
      <w:r w:rsidR="00C211DA" w:rsidRPr="00203479">
        <w:t>.</w:t>
      </w:r>
    </w:p>
    <w:p w14:paraId="79B1591E" w14:textId="77777777" w:rsidR="003F56E7" w:rsidRPr="0035160F" w:rsidRDefault="005919FB" w:rsidP="003F56E7">
      <w:pPr>
        <w:pStyle w:val="Heading3"/>
        <w:rPr>
          <w:lang w:val="en-US"/>
        </w:rPr>
      </w:pPr>
      <w:bookmarkStart w:id="89" w:name="_Toc258003413"/>
      <w:r w:rsidRPr="0035160F">
        <w:rPr>
          <w:lang w:val="en-US"/>
        </w:rPr>
        <w:t xml:space="preserve">Renaming </w:t>
      </w:r>
      <w:r w:rsidR="00F750AD" w:rsidRPr="0035160F">
        <w:rPr>
          <w:lang w:val="en-US"/>
        </w:rPr>
        <w:t>drawing</w:t>
      </w:r>
      <w:r w:rsidRPr="0035160F">
        <w:rPr>
          <w:lang w:val="en-US"/>
        </w:rPr>
        <w:t>s</w:t>
      </w:r>
      <w:bookmarkEnd w:id="89"/>
      <w:r w:rsidR="0002571A" w:rsidRPr="0035160F">
        <w:rPr>
          <w:lang w:val="en-US"/>
        </w:rPr>
        <w:fldChar w:fldCharType="begin"/>
      </w:r>
      <w:r w:rsidR="00BD3712" w:rsidRPr="0035160F">
        <w:rPr>
          <w:lang w:val="en-US"/>
        </w:rPr>
        <w:instrText xml:space="preserve"> XE "Drawing:Renaming dra</w:instrText>
      </w:r>
      <w:r w:rsidR="00BD3712" w:rsidRPr="0035160F">
        <w:rPr>
          <w:lang w:val="en-US"/>
        </w:rPr>
        <w:instrText>w</w:instrText>
      </w:r>
      <w:r w:rsidR="00BD3712" w:rsidRPr="0035160F">
        <w:rPr>
          <w:lang w:val="en-US"/>
        </w:rPr>
        <w:instrText xml:space="preserve">ings" </w:instrText>
      </w:r>
      <w:r w:rsidR="0002571A" w:rsidRPr="0035160F">
        <w:rPr>
          <w:lang w:val="en-US"/>
        </w:rPr>
        <w:fldChar w:fldCharType="end"/>
      </w:r>
    </w:p>
    <w:p w14:paraId="23B4CF58" w14:textId="77777777" w:rsidR="003F56E7" w:rsidRPr="0035160F" w:rsidRDefault="00F750AD" w:rsidP="00312EA0">
      <w:pPr>
        <w:pStyle w:val="BodyText"/>
      </w:pPr>
      <w:r w:rsidRPr="0035160F">
        <w:t>The succe</w:t>
      </w:r>
      <w:r w:rsidR="00357499">
        <w:t>ssful</w:t>
      </w:r>
      <w:r w:rsidRPr="0035160F">
        <w:t xml:space="preserve"> changes should always be saved. You can save the file by clicking </w:t>
      </w:r>
      <w:r w:rsidR="00357499">
        <w:t xml:space="preserve">the </w:t>
      </w:r>
      <w:r w:rsidRPr="00312EA0">
        <w:rPr>
          <w:rStyle w:val="BodyTextBold0"/>
        </w:rPr>
        <w:t xml:space="preserve">Save </w:t>
      </w:r>
      <w:r w:rsidRPr="0035160F">
        <w:t xml:space="preserve">command </w:t>
      </w:r>
      <w:r w:rsidR="00357499">
        <w:t>o</w:t>
      </w:r>
      <w:r w:rsidRPr="0035160F">
        <w:t xml:space="preserve">n the </w:t>
      </w:r>
      <w:r w:rsidRPr="00312EA0">
        <w:t>File</w:t>
      </w:r>
      <w:r w:rsidRPr="0035160F">
        <w:t xml:space="preserve"> menu. Then the file will be saved with the earlier name in the same folder where you opened it</w:t>
      </w:r>
      <w:r w:rsidR="00860842" w:rsidRPr="0035160F">
        <w:t>;</w:t>
      </w:r>
      <w:r w:rsidRPr="0035160F">
        <w:t xml:space="preserve"> it will replace the file with the same name.</w:t>
      </w:r>
    </w:p>
    <w:p w14:paraId="6A83335D" w14:textId="1D3F960C" w:rsidR="003F56E7" w:rsidRPr="00312EA0" w:rsidRDefault="00F750AD" w:rsidP="00312EA0">
      <w:pPr>
        <w:pStyle w:val="BodyText"/>
      </w:pPr>
      <w:r w:rsidRPr="0035160F">
        <w:t xml:space="preserve">At the second saving time you can rename the file, save </w:t>
      </w:r>
      <w:r w:rsidR="003C23E7" w:rsidRPr="0035160F">
        <w:t xml:space="preserve">it </w:t>
      </w:r>
      <w:r w:rsidRPr="0035160F">
        <w:t xml:space="preserve">to a new location or save it </w:t>
      </w:r>
      <w:r w:rsidR="00357499">
        <w:t>as</w:t>
      </w:r>
      <w:r w:rsidRPr="0035160F">
        <w:t xml:space="preserve"> </w:t>
      </w:r>
      <w:r w:rsidR="005919FB" w:rsidRPr="0035160F">
        <w:t>an</w:t>
      </w:r>
      <w:r w:rsidRPr="0035160F">
        <w:t>other</w:t>
      </w:r>
      <w:r w:rsidR="00860842" w:rsidRPr="0035160F">
        <w:t xml:space="preserve"> file type</w:t>
      </w:r>
      <w:r w:rsidRPr="0035160F">
        <w:t>. To do so, click</w:t>
      </w:r>
      <w:r w:rsidR="00357499">
        <w:t xml:space="preserve"> the</w:t>
      </w:r>
      <w:r w:rsidRPr="0035160F">
        <w:t xml:space="preserve"> </w:t>
      </w:r>
      <w:r w:rsidRPr="00312EA0">
        <w:rPr>
          <w:rStyle w:val="BodyTextBold0"/>
        </w:rPr>
        <w:t>Save As</w:t>
      </w:r>
      <w:r w:rsidRPr="0035160F">
        <w:t xml:space="preserve"> command </w:t>
      </w:r>
      <w:r w:rsidR="00357499">
        <w:t>o</w:t>
      </w:r>
      <w:r w:rsidRPr="0035160F">
        <w:t xml:space="preserve">n the </w:t>
      </w:r>
      <w:r w:rsidRPr="00312EA0">
        <w:t>File</w:t>
      </w:r>
      <w:r w:rsidRPr="0035160F">
        <w:t xml:space="preserve"> menu. A dialog box will appear. Make the necessary selections</w:t>
      </w:r>
      <w:r w:rsidR="00093016" w:rsidRPr="0035160F">
        <w:t xml:space="preserve"> in the dialog box and finally, click </w:t>
      </w:r>
      <w:r w:rsidR="00093016" w:rsidRPr="00312EA0">
        <w:t>Save.</w:t>
      </w:r>
    </w:p>
    <w:p w14:paraId="4656732B" w14:textId="77777777" w:rsidR="003F56E7" w:rsidRPr="0035160F" w:rsidRDefault="005919FB" w:rsidP="0089568F">
      <w:pPr>
        <w:pStyle w:val="Heading3"/>
        <w:rPr>
          <w:lang w:val="en-US"/>
        </w:rPr>
      </w:pPr>
      <w:bookmarkStart w:id="90" w:name="_Toc258003414"/>
      <w:r w:rsidRPr="0035160F">
        <w:rPr>
          <w:lang w:val="en-US"/>
        </w:rPr>
        <w:t xml:space="preserve">Printing </w:t>
      </w:r>
      <w:r w:rsidR="00093016" w:rsidRPr="0035160F">
        <w:rPr>
          <w:lang w:val="en-US"/>
        </w:rPr>
        <w:t>drawing</w:t>
      </w:r>
      <w:r w:rsidRPr="0035160F">
        <w:rPr>
          <w:lang w:val="en-US"/>
        </w:rPr>
        <w:t>s</w:t>
      </w:r>
      <w:bookmarkEnd w:id="90"/>
      <w:r w:rsidR="00093016" w:rsidRPr="0035160F">
        <w:rPr>
          <w:lang w:val="en-US"/>
        </w:rPr>
        <w:t xml:space="preserve"> </w:t>
      </w:r>
      <w:r w:rsidR="0002571A" w:rsidRPr="0035160F">
        <w:rPr>
          <w:lang w:val="en-US"/>
        </w:rPr>
        <w:fldChar w:fldCharType="begin"/>
      </w:r>
      <w:r w:rsidR="003F56E7" w:rsidRPr="0035160F">
        <w:rPr>
          <w:lang w:val="en-US"/>
        </w:rPr>
        <w:instrText xml:space="preserve"> XE "</w:instrText>
      </w:r>
      <w:r w:rsidR="004450C8" w:rsidRPr="0035160F">
        <w:rPr>
          <w:lang w:val="en-US"/>
        </w:rPr>
        <w:instrText>Print</w:instrText>
      </w:r>
      <w:r w:rsidR="003F56E7" w:rsidRPr="0035160F">
        <w:rPr>
          <w:lang w:val="en-US"/>
        </w:rPr>
        <w:instrText xml:space="preserve">" </w:instrText>
      </w:r>
      <w:r w:rsidR="0002571A" w:rsidRPr="0035160F">
        <w:rPr>
          <w:lang w:val="en-US"/>
        </w:rPr>
        <w:fldChar w:fldCharType="end"/>
      </w:r>
    </w:p>
    <w:p w14:paraId="7D8D002D" w14:textId="77777777" w:rsidR="003F56E7" w:rsidRPr="00312EA0" w:rsidRDefault="00093016" w:rsidP="00312EA0">
      <w:pPr>
        <w:pStyle w:val="BodyText"/>
      </w:pPr>
      <w:r w:rsidRPr="00312EA0">
        <w:t>A good drawing should always be printed out. Before printing you should preview how the drawing will appear on paper. Click</w:t>
      </w:r>
      <w:r w:rsidR="00357499" w:rsidRPr="00312EA0">
        <w:t xml:space="preserve"> the</w:t>
      </w:r>
      <w:r w:rsidR="00357499" w:rsidRPr="00203479">
        <w:t xml:space="preserve"> Print Preview command on the</w:t>
      </w:r>
      <w:r w:rsidR="003F56E7" w:rsidRPr="00312EA0">
        <w:t xml:space="preserve"> </w:t>
      </w:r>
      <w:r w:rsidR="00763BB9" w:rsidRPr="00203479">
        <w:t xml:space="preserve">File </w:t>
      </w:r>
      <w:r w:rsidR="00860842" w:rsidRPr="00203479">
        <w:t>menu</w:t>
      </w:r>
      <w:r w:rsidR="005919FB" w:rsidRPr="00203479">
        <w:t>. You can print the drawing by clicking</w:t>
      </w:r>
      <w:r w:rsidR="003F56E7" w:rsidRPr="00312EA0">
        <w:t xml:space="preserve"> </w:t>
      </w:r>
      <w:r w:rsidR="00763BB9" w:rsidRPr="00203479">
        <w:t>Print</w:t>
      </w:r>
      <w:r w:rsidR="0002571A" w:rsidRPr="00312EA0">
        <w:fldChar w:fldCharType="begin"/>
      </w:r>
      <w:r w:rsidR="00BD3712" w:rsidRPr="00312EA0">
        <w:instrText xml:space="preserve"> XE "Drawing:Printing drawings" </w:instrText>
      </w:r>
      <w:r w:rsidR="0002571A" w:rsidRPr="00312EA0">
        <w:fldChar w:fldCharType="end"/>
      </w:r>
      <w:r w:rsidR="005919FB" w:rsidRPr="00203479">
        <w:t>.</w:t>
      </w:r>
    </w:p>
    <w:p w14:paraId="254CAA19" w14:textId="77777777" w:rsidR="00C762E5" w:rsidRPr="0035160F" w:rsidRDefault="008A7588" w:rsidP="00C762E5">
      <w:pPr>
        <w:pStyle w:val="Heading3"/>
        <w:rPr>
          <w:lang w:val="en-US"/>
        </w:rPr>
      </w:pPr>
      <w:bookmarkStart w:id="91" w:name="_Toc258003415"/>
      <w:r w:rsidRPr="0035160F">
        <w:rPr>
          <w:lang w:val="en-US"/>
        </w:rPr>
        <w:t>Program's version number</w:t>
      </w:r>
      <w:bookmarkEnd w:id="91"/>
      <w:r w:rsidRPr="0035160F">
        <w:rPr>
          <w:lang w:val="en-US"/>
        </w:rPr>
        <w:t xml:space="preserve"> </w:t>
      </w:r>
      <w:r w:rsidR="0002571A" w:rsidRPr="0035160F">
        <w:rPr>
          <w:lang w:val="en-US"/>
        </w:rPr>
        <w:fldChar w:fldCharType="begin"/>
      </w:r>
      <w:r w:rsidR="006617DC" w:rsidRPr="0035160F">
        <w:rPr>
          <w:lang w:val="en-US"/>
        </w:rPr>
        <w:instrText xml:space="preserve"> XE "</w:instrText>
      </w:r>
      <w:r w:rsidR="004450C8" w:rsidRPr="0035160F">
        <w:rPr>
          <w:lang w:val="en-US"/>
        </w:rPr>
        <w:instrText>Program's version</w:instrText>
      </w:r>
      <w:r w:rsidR="006617DC" w:rsidRPr="0035160F">
        <w:rPr>
          <w:lang w:val="en-US"/>
        </w:rPr>
        <w:instrText xml:space="preserve">" </w:instrText>
      </w:r>
      <w:r w:rsidR="0002571A" w:rsidRPr="0035160F">
        <w:rPr>
          <w:lang w:val="en-US"/>
        </w:rPr>
        <w:fldChar w:fldCharType="end"/>
      </w:r>
    </w:p>
    <w:p w14:paraId="09263C34" w14:textId="77777777" w:rsidR="007666BC" w:rsidRPr="0035160F" w:rsidRDefault="008A7588" w:rsidP="00A70206">
      <w:pPr>
        <w:pStyle w:val="BodyText"/>
      </w:pPr>
      <w:r w:rsidRPr="0035160F">
        <w:t>Open</w:t>
      </w:r>
      <w:r w:rsidR="00357499">
        <w:t xml:space="preserve"> the</w:t>
      </w:r>
      <w:r w:rsidRPr="0035160F">
        <w:t xml:space="preserve"> </w:t>
      </w:r>
      <w:r w:rsidR="00C762E5" w:rsidRPr="00203479">
        <w:rPr>
          <w:rStyle w:val="BodyTextBold0"/>
        </w:rPr>
        <w:t>Paint</w:t>
      </w:r>
      <w:r w:rsidRPr="0035160F">
        <w:t xml:space="preserve"> program</w:t>
      </w:r>
      <w:r w:rsidR="00C762E5" w:rsidRPr="0035160F">
        <w:t xml:space="preserve">. </w:t>
      </w:r>
      <w:r w:rsidR="00357499">
        <w:t>Y</w:t>
      </w:r>
      <w:r w:rsidR="00357499" w:rsidRPr="0035160F">
        <w:t>ou can normally find</w:t>
      </w:r>
      <w:r w:rsidR="00357499">
        <w:t xml:space="preserve"> t</w:t>
      </w:r>
      <w:r w:rsidRPr="0035160F">
        <w:t>he version information on the pr</w:t>
      </w:r>
      <w:r w:rsidRPr="0035160F">
        <w:t>o</w:t>
      </w:r>
      <w:r w:rsidR="004450C8" w:rsidRPr="0035160F">
        <w:t>gram's</w:t>
      </w:r>
      <w:r w:rsidRPr="0035160F">
        <w:t xml:space="preserve"> </w:t>
      </w:r>
      <w:r w:rsidR="00763BB9" w:rsidRPr="00203479">
        <w:rPr>
          <w:rStyle w:val="BodyTextBold0"/>
        </w:rPr>
        <w:t>Help</w:t>
      </w:r>
      <w:r w:rsidRPr="00203479">
        <w:rPr>
          <w:rStyle w:val="BodyTextBold0"/>
        </w:rPr>
        <w:t xml:space="preserve"> </w:t>
      </w:r>
      <w:r w:rsidRPr="00203479">
        <w:t xml:space="preserve">menu by clicking the last command </w:t>
      </w:r>
      <w:r w:rsidR="00763BB9" w:rsidRPr="00203479">
        <w:rPr>
          <w:rStyle w:val="BodyTextBold0"/>
        </w:rPr>
        <w:t>About Paint</w:t>
      </w:r>
      <w:r w:rsidRPr="00203479">
        <w:t>.</w:t>
      </w:r>
    </w:p>
    <w:p w14:paraId="1AE0566F" w14:textId="5204D6FD" w:rsidR="00C762E5" w:rsidRPr="0035160F" w:rsidRDefault="0089568F" w:rsidP="00C762E5">
      <w:pPr>
        <w:pStyle w:val="KehystettyTeksti"/>
      </w:pPr>
      <w:r>
        <w:rPr>
          <w:noProof/>
          <w:lang w:val="fi-FI"/>
        </w:rPr>
        <mc:AlternateContent>
          <mc:Choice Requires="wps">
            <w:drawing>
              <wp:anchor distT="0" distB="0" distL="114300" distR="114300" simplePos="0" relativeHeight="251654144" behindDoc="0" locked="0" layoutInCell="1" allowOverlap="1" wp14:editId="53CBF1B7">
                <wp:simplePos x="0" y="0"/>
                <wp:positionH relativeFrom="column">
                  <wp:posOffset>4642485</wp:posOffset>
                </wp:positionH>
                <wp:positionV relativeFrom="paragraph">
                  <wp:posOffset>701675</wp:posOffset>
                </wp:positionV>
                <wp:extent cx="1506855" cy="288290"/>
                <wp:effectExtent l="2009775" t="8255" r="7620" b="122555"/>
                <wp:wrapNone/>
                <wp:docPr id="110" name="AutoShape 1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06855" cy="288290"/>
                        </a:xfrm>
                        <a:prstGeom prst="borderCallout2">
                          <a:avLst>
                            <a:gd name="adj1" fmla="val 39648"/>
                            <a:gd name="adj2" fmla="val -5056"/>
                            <a:gd name="adj3" fmla="val 39648"/>
                            <a:gd name="adj4" fmla="val -16856"/>
                            <a:gd name="adj5" fmla="val 138986"/>
                            <a:gd name="adj6" fmla="val -132870"/>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6C5C6497" w14:textId="77777777" w:rsidR="00A70206" w:rsidRDefault="00A70206" w:rsidP="00C3184E">
                            <w:pPr>
                              <w:jc w:val="center"/>
                            </w:pPr>
                            <w:r>
                              <w:t>Exact version info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52" o:spid="_x0000_s1102" type="#_x0000_t48" style="position:absolute;left:0;text-align:left;margin-left:365.55pt;margin-top:55.25pt;width:118.65pt;height:22.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" adj="-28700,30021,-3641,8564,-1092,8564" strokecolor="#215a9c">
                <v:textbox>
                  <w:txbxContent>
                    <w:p w14:paraId="6C5C6497" w14:textId="77777777" w:rsidR="00A70206" w:rsidRDefault="00A70206" w:rsidP="00C3184E">
                      <w:pPr>
                        <w:jc w:val="center"/>
                      </w:pPr>
                      <w:r>
                        <w:t>Exact version info</w:t>
                      </w:r>
                    </w:p>
                  </w:txbxContent>
                </v:textbox>
                <o:callout v:ext="edit" minusy="t"/>
              </v:shape>
            </w:pict>
          </mc:Fallback>
        </mc:AlternateContent>
      </w:r>
      <w:r w:rsidR="002629C5">
        <w:rPr>
          <w:noProof/>
          <w:lang w:val="fi-FI"/>
        </w:rPr>
        <w:drawing>
          <wp:inline distT="0" distB="0" distL="0" distR="0" wp14:editId="7C1F62F5">
            <wp:extent cx="3311525" cy="1805305"/>
            <wp:effectExtent l="19050" t="0" r="3175" b="0"/>
            <wp:docPr id="4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4" cstate="screen"/>
                    <a:srcRect/>
                    <a:stretch>
                      <a:fillRect/>
                    </a:stretch>
                  </pic:blipFill>
                  <pic:spPr bwMode="auto">
                    <a:xfrm>
                      <a:off x="0" y="0"/>
                      <a:ext cx="3311525" cy="1805305"/>
                    </a:xfrm>
                    <a:prstGeom prst="rect">
                      <a:avLst/>
                    </a:prstGeom>
                    <a:noFill/>
                    <a:ln w="9525">
                      <a:noFill/>
                      <a:miter lim="800000"/>
                      <a:headEnd/>
                      <a:tailEnd/>
                    </a:ln>
                  </pic:spPr>
                </pic:pic>
              </a:graphicData>
            </a:graphic>
          </wp:inline>
        </w:drawing>
      </w:r>
    </w:p>
    <w:p w14:paraId="2B609500" w14:textId="77777777" w:rsidR="00C211DA" w:rsidRPr="00203479" w:rsidRDefault="004450C8" w:rsidP="00312EA0">
      <w:pPr>
        <w:pStyle w:val="CaptionNotBold"/>
        <w:rPr>
          <w:rStyle w:val="BodyTextBold0"/>
        </w:rPr>
      </w:pPr>
      <w:r w:rsidRPr="0035160F">
        <w:t xml:space="preserve">Figure </w:t>
      </w:r>
      <w:r w:rsidR="0035218D">
        <w:fldChar w:fldCharType="begin"/>
      </w:r>
      <w:r w:rsidR="0035218D">
        <w:instrText xml:space="preserve"> SEQ Figure \* ARABIC </w:instrText>
      </w:r>
      <w:r w:rsidR="0035218D">
        <w:fldChar w:fldCharType="separate"/>
      </w:r>
      <w:r w:rsidR="00BB4A35">
        <w:rPr>
          <w:noProof/>
        </w:rPr>
        <w:t>19</w:t>
      </w:r>
      <w:r w:rsidR="0035218D">
        <w:rPr>
          <w:noProof/>
        </w:rPr>
        <w:fldChar w:fldCharType="end"/>
      </w:r>
      <w:r w:rsidRPr="0035160F">
        <w:tab/>
      </w:r>
      <w:r w:rsidR="00357499" w:rsidRPr="00357499">
        <w:t>The</w:t>
      </w:r>
      <w:r w:rsidR="00357499">
        <w:t xml:space="preserve"> </w:t>
      </w:r>
      <w:r w:rsidR="00763BB9" w:rsidRPr="00203479">
        <w:rPr>
          <w:rStyle w:val="BodyTextBold0"/>
        </w:rPr>
        <w:t xml:space="preserve">About Paint </w:t>
      </w:r>
      <w:r w:rsidR="00C41B0D" w:rsidRPr="00203479">
        <w:rPr>
          <w:rStyle w:val="BodyTextBold0"/>
        </w:rPr>
        <w:t>dialog box gives you program version information</w:t>
      </w:r>
      <w:r w:rsidR="00C211DA" w:rsidRPr="00203479">
        <w:rPr>
          <w:rStyle w:val="BodyTextBold0"/>
        </w:rPr>
        <w:t>.</w:t>
      </w:r>
    </w:p>
    <w:p w14:paraId="454449D9" w14:textId="77777777" w:rsidR="007B0E31" w:rsidRPr="0035160F" w:rsidRDefault="00462F88" w:rsidP="00D338D4">
      <w:pPr>
        <w:pStyle w:val="Heading1"/>
      </w:pPr>
      <w:bookmarkStart w:id="92" w:name="_Toc258003416"/>
      <w:r w:rsidRPr="0035160F">
        <w:lastRenderedPageBreak/>
        <w:t>Control Panel</w:t>
      </w:r>
      <w:bookmarkEnd w:id="92"/>
      <w:r w:rsidR="0002571A" w:rsidRPr="0035160F">
        <w:fldChar w:fldCharType="begin"/>
      </w:r>
      <w:r w:rsidR="00BD3712" w:rsidRPr="0035160F">
        <w:instrText xml:space="preserve"> XE "Control Panel" </w:instrText>
      </w:r>
      <w:r w:rsidR="0002571A" w:rsidRPr="0035160F">
        <w:fldChar w:fldCharType="end"/>
      </w:r>
    </w:p>
    <w:p w14:paraId="67D1E9F7" w14:textId="77777777" w:rsidR="007B0E31" w:rsidRPr="0035160F" w:rsidRDefault="002629C5" w:rsidP="00312EA0">
      <w:pPr>
        <w:pStyle w:val="BodyText"/>
      </w:pPr>
      <w:r>
        <w:rPr>
          <w:noProof/>
          <w:lang w:val="fi-FI"/>
        </w:rPr>
        <w:drawing>
          <wp:anchor distT="0" distB="0" distL="114300" distR="114300" simplePos="0" relativeHeight="251599872" behindDoc="0" locked="0" layoutInCell="1" allowOverlap="1" wp14:editId="5B2451E1">
            <wp:simplePos x="0" y="0"/>
            <wp:positionH relativeFrom="column">
              <wp:posOffset>692208</wp:posOffset>
            </wp:positionH>
            <wp:positionV relativeFrom="paragraph">
              <wp:posOffset>450850</wp:posOffset>
            </wp:positionV>
            <wp:extent cx="363855" cy="356235"/>
            <wp:effectExtent l="0" t="0" r="0" b="0"/>
            <wp:wrapNone/>
            <wp:docPr id="2026" name="Kuva 1152" descr="Office painik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152" descr="Office painike 2"/>
                    <pic:cNvPicPr>
                      <a:picLocks noChangeAspect="1" noChangeArrowheads="1"/>
                    </pic:cNvPicPr>
                  </pic:nvPicPr>
                  <pic:blipFill>
                    <a:blip r:embed="rId20" cstate="screen"/>
                    <a:srcRect/>
                    <a:stretch>
                      <a:fillRect/>
                    </a:stretch>
                  </pic:blipFill>
                  <pic:spPr bwMode="auto">
                    <a:xfrm>
                      <a:off x="0" y="0"/>
                      <a:ext cx="363855" cy="356235"/>
                    </a:xfrm>
                    <a:prstGeom prst="rect">
                      <a:avLst/>
                    </a:prstGeom>
                    <a:noFill/>
                    <a:ln w="9525">
                      <a:noFill/>
                      <a:miter lim="800000"/>
                      <a:headEnd/>
                      <a:tailEnd/>
                    </a:ln>
                  </pic:spPr>
                </pic:pic>
              </a:graphicData>
            </a:graphic>
          </wp:anchor>
        </w:drawing>
      </w:r>
      <w:r w:rsidR="001F4DAE" w:rsidRPr="0035160F">
        <w:t xml:space="preserve">You can use </w:t>
      </w:r>
      <w:r w:rsidR="00357499">
        <w:t xml:space="preserve">the </w:t>
      </w:r>
      <w:r w:rsidR="001E5AC5" w:rsidRPr="00312EA0">
        <w:rPr>
          <w:rStyle w:val="BodyTextBold0"/>
        </w:rPr>
        <w:t>Control Panel</w:t>
      </w:r>
      <w:r w:rsidR="001E5AC5" w:rsidRPr="0035160F">
        <w:t xml:space="preserve"> </w:t>
      </w:r>
      <w:r w:rsidR="001F4DAE" w:rsidRPr="0035160F">
        <w:t>tools to change the setting</w:t>
      </w:r>
      <w:r w:rsidR="00582E36" w:rsidRPr="0035160F">
        <w:t>s</w:t>
      </w:r>
      <w:r w:rsidR="001F4DAE" w:rsidRPr="0035160F">
        <w:t xml:space="preserve"> of the computer, desktop and the programs. </w:t>
      </w:r>
      <w:r w:rsidR="00357499">
        <w:t>Y</w:t>
      </w:r>
      <w:r w:rsidR="00582E36" w:rsidRPr="0035160F">
        <w:t xml:space="preserve">ou can change </w:t>
      </w:r>
      <w:r w:rsidR="004D2010" w:rsidRPr="0035160F">
        <w:t>desk</w:t>
      </w:r>
      <w:r w:rsidR="00BB7897" w:rsidRPr="0035160F">
        <w:t>top</w:t>
      </w:r>
      <w:r w:rsidR="00582E36" w:rsidRPr="0035160F">
        <w:t xml:space="preserve"> settings, like </w:t>
      </w:r>
      <w:r w:rsidR="007A2BD0" w:rsidRPr="0035160F">
        <w:t>colors</w:t>
      </w:r>
      <w:r w:rsidR="00582E36" w:rsidRPr="0035160F">
        <w:t xml:space="preserve"> and background</w:t>
      </w:r>
      <w:r w:rsidR="00357499">
        <w:t xml:space="preserve"> u</w:t>
      </w:r>
      <w:r w:rsidR="00357499" w:rsidRPr="0035160F">
        <w:t xml:space="preserve">sing the accessories of the </w:t>
      </w:r>
      <w:r w:rsidR="00357499">
        <w:t>C</w:t>
      </w:r>
      <w:r w:rsidR="00357499" w:rsidRPr="0035160F">
        <w:t xml:space="preserve">ontrol </w:t>
      </w:r>
      <w:r w:rsidR="00357499">
        <w:t>P</w:t>
      </w:r>
      <w:r w:rsidR="00357499" w:rsidRPr="0035160F">
        <w:t>anel</w:t>
      </w:r>
      <w:r w:rsidR="00582E36" w:rsidRPr="0035160F">
        <w:t xml:space="preserve">. You can install programs </w:t>
      </w:r>
      <w:r w:rsidR="00BB7897" w:rsidRPr="0035160F">
        <w:t>or</w:t>
      </w:r>
      <w:r w:rsidR="00582E36" w:rsidRPr="0035160F">
        <w:t xml:space="preserve"> define network connections and other settin</w:t>
      </w:r>
      <w:r w:rsidR="00ED10E3" w:rsidRPr="0035160F">
        <w:t xml:space="preserve">gs. You can open the </w:t>
      </w:r>
      <w:r w:rsidR="00357499">
        <w:t>C</w:t>
      </w:r>
      <w:r w:rsidR="00ED10E3" w:rsidRPr="0035160F">
        <w:t xml:space="preserve">ontrol </w:t>
      </w:r>
      <w:r w:rsidR="00357499">
        <w:t>P</w:t>
      </w:r>
      <w:r w:rsidR="00ED10E3" w:rsidRPr="0035160F">
        <w:t>anel</w:t>
      </w:r>
      <w:r w:rsidR="00582E36" w:rsidRPr="0035160F">
        <w:t xml:space="preserve"> by clicking</w:t>
      </w:r>
      <w:r w:rsidR="00357499">
        <w:t xml:space="preserve"> the</w:t>
      </w:r>
      <w:r w:rsidR="00582E36" w:rsidRPr="0035160F">
        <w:t xml:space="preserve"> </w:t>
      </w:r>
      <w:r w:rsidR="00582E36" w:rsidRPr="00203479">
        <w:rPr>
          <w:rStyle w:val="BodyTextBold0"/>
        </w:rPr>
        <w:t>Co</w:t>
      </w:r>
      <w:r w:rsidR="00582E36" w:rsidRPr="00203479">
        <w:rPr>
          <w:rStyle w:val="BodyTextBold0"/>
        </w:rPr>
        <w:t>n</w:t>
      </w:r>
      <w:r w:rsidR="00582E36" w:rsidRPr="00203479">
        <w:rPr>
          <w:rStyle w:val="BodyTextBold0"/>
        </w:rPr>
        <w:t xml:space="preserve">trol Panel </w:t>
      </w:r>
      <w:r w:rsidR="00582E36" w:rsidRPr="00203479">
        <w:t xml:space="preserve">command </w:t>
      </w:r>
      <w:r w:rsidR="00357499" w:rsidRPr="00203479">
        <w:t>o</w:t>
      </w:r>
      <w:r w:rsidR="00582E36" w:rsidRPr="00203479">
        <w:t>n the</w:t>
      </w:r>
      <w:r w:rsidR="00582E36" w:rsidRPr="00203479">
        <w:rPr>
          <w:rStyle w:val="BodyTextBold0"/>
        </w:rPr>
        <w:t xml:space="preserve"> </w:t>
      </w:r>
      <w:r w:rsidR="001E5AC5" w:rsidRPr="00203479">
        <w:rPr>
          <w:rStyle w:val="BodyTextBold0"/>
        </w:rPr>
        <w:t>Start</w:t>
      </w:r>
      <w:r w:rsidR="001E5AC5" w:rsidRPr="00203479">
        <w:t xml:space="preserve"> </w:t>
      </w:r>
      <w:r w:rsidR="00582E36" w:rsidRPr="00203479">
        <w:t>menu.</w:t>
      </w:r>
    </w:p>
    <w:p w14:paraId="7B09844A" w14:textId="690F97D6" w:rsidR="007B0E31" w:rsidRPr="0035160F" w:rsidRDefault="0089568F" w:rsidP="00A70206">
      <w:pPr>
        <w:pStyle w:val="Kuvapaikka"/>
      </w:pPr>
      <w:r>
        <w:rPr>
          <w:noProof/>
          <w:lang w:val="fi-FI"/>
        </w:rPr>
        <mc:AlternateContent>
          <mc:Choice Requires="wps">
            <w:drawing>
              <wp:anchor distT="0" distB="0" distL="114300" distR="114300" simplePos="0" relativeHeight="251686912" behindDoc="0" locked="0" layoutInCell="1" allowOverlap="1" wp14:editId="5A577AD1">
                <wp:simplePos x="0" y="0"/>
                <wp:positionH relativeFrom="column">
                  <wp:posOffset>1341120</wp:posOffset>
                </wp:positionH>
                <wp:positionV relativeFrom="paragraph">
                  <wp:posOffset>855345</wp:posOffset>
                </wp:positionV>
                <wp:extent cx="1007745" cy="144145"/>
                <wp:effectExtent l="13335" t="15240" r="17145" b="12065"/>
                <wp:wrapNone/>
                <wp:docPr id="109" name="AutoShape 1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14414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07" o:spid="_x0000_s1026" style="position:absolute;margin-left:105.6pt;margin-top:67.35pt;width:79.35pt;height:11.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" filled="f" strokecolor="red" strokeweight="1.5pt"/>
            </w:pict>
          </mc:Fallback>
        </mc:AlternateContent>
      </w:r>
      <w:r>
        <w:rPr>
          <w:noProof/>
          <w:lang w:val="fi-FI"/>
        </w:rPr>
        <mc:AlternateContent>
          <mc:Choice Requires="wps">
            <w:drawing>
              <wp:anchor distT="0" distB="0" distL="114300" distR="114300" simplePos="0" relativeHeight="251578368" behindDoc="0" locked="0" layoutInCell="1" allowOverlap="1" wp14:editId="25352591">
                <wp:simplePos x="0" y="0"/>
                <wp:positionH relativeFrom="column">
                  <wp:posOffset>1341120</wp:posOffset>
                </wp:positionH>
                <wp:positionV relativeFrom="paragraph">
                  <wp:posOffset>711200</wp:posOffset>
                </wp:positionV>
                <wp:extent cx="1007745" cy="144145"/>
                <wp:effectExtent l="13335" t="13970" r="17145" b="13335"/>
                <wp:wrapNone/>
                <wp:docPr id="108"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14414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66" o:spid="_x0000_s1026" style="position:absolute;margin-left:105.6pt;margin-top:56pt;width:79.35pt;height:11.35pt;z-index:25145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" filled="f" strokecolor="red" strokeweight="1.5pt"/>
            </w:pict>
          </mc:Fallback>
        </mc:AlternateContent>
      </w:r>
      <w:r>
        <w:rPr>
          <w:noProof/>
          <w:lang w:val="fi-FI"/>
        </w:rPr>
        <mc:AlternateContent>
          <mc:Choice Requires="wps">
            <w:drawing>
              <wp:anchor distT="0" distB="0" distL="114300" distR="114300" simplePos="0" relativeHeight="251607040" behindDoc="0" locked="0" layoutInCell="1" allowOverlap="1" wp14:editId="29C4300B">
                <wp:simplePos x="0" y="0"/>
                <wp:positionH relativeFrom="column">
                  <wp:posOffset>4447540</wp:posOffset>
                </wp:positionH>
                <wp:positionV relativeFrom="paragraph">
                  <wp:posOffset>1924685</wp:posOffset>
                </wp:positionV>
                <wp:extent cx="1730375" cy="625475"/>
                <wp:effectExtent l="14605" t="17780" r="17145" b="13970"/>
                <wp:wrapNone/>
                <wp:docPr id="1946" name="AutoShape 10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0375" cy="62547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94" o:spid="_x0000_s1026" style="position:absolute;margin-left:350.2pt;margin-top:151.55pt;width:136.25pt;height:49.25pt;z-index:25150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" filled="f" strokecolor="red" strokeweight="1.5pt"/>
            </w:pict>
          </mc:Fallback>
        </mc:AlternateContent>
      </w:r>
      <w:r>
        <w:rPr>
          <w:noProof/>
          <w:lang w:val="fi-FI"/>
        </w:rPr>
        <mc:AlternateContent>
          <mc:Choice Requires="wps">
            <w:drawing>
              <wp:anchor distT="0" distB="0" distL="114300" distR="114300" simplePos="0" relativeHeight="251604992" behindDoc="0" locked="0" layoutInCell="1" allowOverlap="1" wp14:editId="2D535A34">
                <wp:simplePos x="0" y="0"/>
                <wp:positionH relativeFrom="column">
                  <wp:posOffset>4830445</wp:posOffset>
                </wp:positionH>
                <wp:positionV relativeFrom="paragraph">
                  <wp:posOffset>1734185</wp:posOffset>
                </wp:positionV>
                <wp:extent cx="1151890" cy="118745"/>
                <wp:effectExtent l="16510" t="17780" r="12700" b="15875"/>
                <wp:wrapNone/>
                <wp:docPr id="1945" name="AutoShape 10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1890" cy="11874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88" o:spid="_x0000_s1026" style="position:absolute;margin-left:380.35pt;margin-top:136.55pt;width:90.7pt;height:9.35pt;z-index:2515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" filled="f" strokecolor="red" strokeweight="1.5pt"/>
            </w:pict>
          </mc:Fallback>
        </mc:AlternateContent>
      </w:r>
      <w:r>
        <w:rPr>
          <w:noProof/>
          <w:lang w:val="fi-FI"/>
        </w:rPr>
        <mc:AlternateContent>
          <mc:Choice Requires="wps">
            <w:drawing>
              <wp:anchor distT="0" distB="0" distL="114300" distR="114300" simplePos="0" relativeHeight="251685888" behindDoc="0" locked="0" layoutInCell="1" allowOverlap="1" wp14:editId="06953402">
                <wp:simplePos x="0" y="0"/>
                <wp:positionH relativeFrom="column">
                  <wp:posOffset>3168015</wp:posOffset>
                </wp:positionH>
                <wp:positionV relativeFrom="paragraph">
                  <wp:posOffset>3268980</wp:posOffset>
                </wp:positionV>
                <wp:extent cx="972185" cy="118745"/>
                <wp:effectExtent l="11430" t="9525" r="16510" b="14605"/>
                <wp:wrapNone/>
                <wp:docPr id="1944" name="AutoShape 1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2185" cy="11874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06" o:spid="_x0000_s1026" style="position:absolute;margin-left:249.45pt;margin-top:257.4pt;width:76.55pt;height:9.3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" filled="f" strokecolor="red" strokeweight="1.5pt"/>
            </w:pict>
          </mc:Fallback>
        </mc:AlternateContent>
      </w:r>
      <w:r>
        <w:rPr>
          <w:noProof/>
          <w:lang w:val="fi-FI"/>
        </w:rPr>
        <mc:AlternateContent>
          <mc:Choice Requires="wps">
            <w:drawing>
              <wp:anchor distT="0" distB="0" distL="114300" distR="114300" simplePos="0" relativeHeight="251603968" behindDoc="0" locked="0" layoutInCell="1" allowOverlap="1" wp14:editId="2C3C090B">
                <wp:simplePos x="0" y="0"/>
                <wp:positionH relativeFrom="column">
                  <wp:posOffset>3168015</wp:posOffset>
                </wp:positionH>
                <wp:positionV relativeFrom="paragraph">
                  <wp:posOffset>3150235</wp:posOffset>
                </wp:positionV>
                <wp:extent cx="972185" cy="118745"/>
                <wp:effectExtent l="11430" t="14605" r="16510" b="9525"/>
                <wp:wrapNone/>
                <wp:docPr id="1943" name="AutoShape 10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2185" cy="11874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86" o:spid="_x0000_s1026" style="position:absolute;margin-left:249.45pt;margin-top:248.05pt;width:76.55pt;height:9.35pt;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" filled="f" strokecolor="red" strokeweight="1.5pt"/>
            </w:pict>
          </mc:Fallback>
        </mc:AlternateContent>
      </w:r>
      <w:r w:rsidR="002629C5">
        <w:rPr>
          <w:noProof/>
          <w:lang w:val="fi-FI"/>
        </w:rPr>
        <w:drawing>
          <wp:inline distT="0" distB="0" distL="0" distR="0" wp14:editId="1B660EC4">
            <wp:extent cx="5040630" cy="4185285"/>
            <wp:effectExtent l="19050" t="0" r="7620" b="0"/>
            <wp:docPr id="5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5" cstate="screen"/>
                    <a:srcRect/>
                    <a:stretch>
                      <a:fillRect/>
                    </a:stretch>
                  </pic:blipFill>
                  <pic:spPr bwMode="auto">
                    <a:xfrm>
                      <a:off x="0" y="0"/>
                      <a:ext cx="5040630" cy="4185285"/>
                    </a:xfrm>
                    <a:prstGeom prst="rect">
                      <a:avLst/>
                    </a:prstGeom>
                    <a:noFill/>
                    <a:ln w="9525">
                      <a:noFill/>
                      <a:miter lim="800000"/>
                      <a:headEnd/>
                      <a:tailEnd/>
                    </a:ln>
                  </pic:spPr>
                </pic:pic>
              </a:graphicData>
            </a:graphic>
          </wp:inline>
        </w:drawing>
      </w:r>
    </w:p>
    <w:p w14:paraId="372509BD" w14:textId="77777777" w:rsidR="007B0E31" w:rsidRPr="00312EA0" w:rsidRDefault="004450C8"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20</w:t>
      </w:r>
      <w:r w:rsidR="0035218D">
        <w:rPr>
          <w:noProof/>
        </w:rPr>
        <w:fldChar w:fldCharType="end"/>
      </w:r>
      <w:r w:rsidRPr="0035160F">
        <w:tab/>
      </w:r>
      <w:r w:rsidR="00582E36" w:rsidRPr="0035160F">
        <w:t>In the picture you can see</w:t>
      </w:r>
      <w:r w:rsidR="00357499">
        <w:t xml:space="preserve"> the</w:t>
      </w:r>
      <w:r w:rsidR="00582E36" w:rsidRPr="0035160F">
        <w:t xml:space="preserve"> </w:t>
      </w:r>
      <w:r w:rsidR="001E5AC5" w:rsidRPr="00203479">
        <w:rPr>
          <w:rStyle w:val="BodyTextBold0"/>
        </w:rPr>
        <w:t>Control Panel</w:t>
      </w:r>
      <w:r w:rsidR="00582E36" w:rsidRPr="00203479">
        <w:rPr>
          <w:rStyle w:val="BodyTextBold0"/>
        </w:rPr>
        <w:t xml:space="preserve"> program</w:t>
      </w:r>
      <w:r w:rsidR="007B0E31" w:rsidRPr="00312EA0">
        <w:t xml:space="preserve">. </w:t>
      </w:r>
      <w:r w:rsidR="00582E36" w:rsidRPr="00312EA0">
        <w:t xml:space="preserve">The tools of the </w:t>
      </w:r>
      <w:r w:rsidR="00405A2C" w:rsidRPr="0035160F">
        <w:t>C</w:t>
      </w:r>
      <w:r w:rsidR="00582E36" w:rsidRPr="0035160F">
        <w:t xml:space="preserve">ontrol </w:t>
      </w:r>
      <w:r w:rsidR="00405A2C" w:rsidRPr="0035160F">
        <w:t>P</w:t>
      </w:r>
      <w:r w:rsidR="00582E36" w:rsidRPr="0035160F">
        <w:t>anel</w:t>
      </w:r>
      <w:r w:rsidR="00582E36" w:rsidRPr="00312EA0">
        <w:t xml:space="preserve"> are divided into ten groups. Choose the accessory, </w:t>
      </w:r>
      <w:r w:rsidR="00357499" w:rsidRPr="00312EA0">
        <w:t>with which</w:t>
      </w:r>
      <w:r w:rsidR="00582E36" w:rsidRPr="00312EA0">
        <w:t xml:space="preserve"> you want to change the settings of the operating system. By clic</w:t>
      </w:r>
      <w:r w:rsidR="00582E36" w:rsidRPr="00312EA0">
        <w:t>k</w:t>
      </w:r>
      <w:r w:rsidR="00582E36" w:rsidRPr="00312EA0">
        <w:t xml:space="preserve">ing the group name you can open the accessory window of the program in question. In that window click the program line to open the accessory. The most important accessories have been highlighted with red and they are introduced </w:t>
      </w:r>
      <w:r w:rsidR="00357499" w:rsidRPr="00312EA0">
        <w:t>o</w:t>
      </w:r>
      <w:r w:rsidR="00582E36" w:rsidRPr="00312EA0">
        <w:t>n the next pages</w:t>
      </w:r>
      <w:r w:rsidR="00875376" w:rsidRPr="00312EA0">
        <w:t>.</w:t>
      </w:r>
    </w:p>
    <w:p w14:paraId="22F35F12" w14:textId="77777777" w:rsidR="00875376" w:rsidRPr="0035160F" w:rsidRDefault="00582E36" w:rsidP="00312EA0">
      <w:pPr>
        <w:pStyle w:val="BodyText"/>
      </w:pPr>
      <w:r w:rsidRPr="0035160F">
        <w:t>You can</w:t>
      </w:r>
      <w:r w:rsidR="00061FBA" w:rsidRPr="0035160F">
        <w:t xml:space="preserve"> also</w:t>
      </w:r>
      <w:r w:rsidRPr="0035160F">
        <w:t xml:space="preserve"> </w:t>
      </w:r>
      <w:r w:rsidR="00061FBA" w:rsidRPr="0035160F">
        <w:t xml:space="preserve">look at the </w:t>
      </w:r>
      <w:r w:rsidR="00357499">
        <w:t>C</w:t>
      </w:r>
      <w:r w:rsidR="00061FBA" w:rsidRPr="0035160F">
        <w:t xml:space="preserve">ontrol </w:t>
      </w:r>
      <w:r w:rsidR="00357499">
        <w:t>P</w:t>
      </w:r>
      <w:r w:rsidR="00061FBA" w:rsidRPr="0035160F">
        <w:t xml:space="preserve">anel in </w:t>
      </w:r>
      <w:r w:rsidR="001E5AC5" w:rsidRPr="00203479">
        <w:rPr>
          <w:rStyle w:val="BodyTextBold0"/>
        </w:rPr>
        <w:t>Classic</w:t>
      </w:r>
      <w:r w:rsidR="00061FBA" w:rsidRPr="00203479">
        <w:rPr>
          <w:rStyle w:val="BodyTextBold0"/>
        </w:rPr>
        <w:t xml:space="preserve"> View</w:t>
      </w:r>
      <w:r w:rsidR="00061FBA" w:rsidRPr="00203479">
        <w:t>, just click it.</w:t>
      </w:r>
      <w:r w:rsidR="00061FBA" w:rsidRPr="00203479">
        <w:rPr>
          <w:rStyle w:val="BodyTextBold0"/>
        </w:rPr>
        <w:t xml:space="preserve"> </w:t>
      </w:r>
      <w:r w:rsidR="00061FBA" w:rsidRPr="0035160F">
        <w:t>The ad</w:t>
      </w:r>
      <w:r w:rsidR="00486FB3" w:rsidRPr="0035160F">
        <w:t xml:space="preserve">vantage of the classic view is </w:t>
      </w:r>
      <w:r w:rsidR="00061FBA" w:rsidRPr="0035160F">
        <w:t xml:space="preserve">that you can see all the accessories in alphabetical order. This is of good use to you, especially if you are familiar with the </w:t>
      </w:r>
      <w:r w:rsidR="00405A2C" w:rsidRPr="00312EA0">
        <w:rPr>
          <w:rStyle w:val="BodyTextBold0"/>
        </w:rPr>
        <w:t>Control Panel</w:t>
      </w:r>
      <w:r w:rsidR="00061FBA" w:rsidRPr="0035160F">
        <w:t xml:space="preserve"> of the earlier Win</w:t>
      </w:r>
      <w:r w:rsidR="004450C8" w:rsidRPr="0035160F">
        <w:t>dow versions.</w:t>
      </w:r>
    </w:p>
    <w:p w14:paraId="6D92ECFC" w14:textId="5B1EB681" w:rsidR="00C3184E" w:rsidRPr="0035160F" w:rsidRDefault="00AC018B" w:rsidP="0089568F">
      <w:pPr>
        <w:pStyle w:val="Heading2"/>
        <w:pageBreakBefore/>
      </w:pPr>
      <w:bookmarkStart w:id="93" w:name="_Toc258003417"/>
      <w:r w:rsidRPr="0035160F">
        <w:lastRenderedPageBreak/>
        <w:t>Display</w:t>
      </w:r>
      <w:bookmarkEnd w:id="93"/>
      <w:r w:rsidR="0002571A" w:rsidRPr="0035160F">
        <w:fldChar w:fldCharType="begin"/>
      </w:r>
      <w:r w:rsidR="00D63C76" w:rsidRPr="0035160F">
        <w:instrText xml:space="preserve"> XE "</w:instrText>
      </w:r>
      <w:r w:rsidR="004450C8" w:rsidRPr="0035160F">
        <w:instrText>Display</w:instrText>
      </w:r>
      <w:r w:rsidR="00D63C76" w:rsidRPr="0035160F">
        <w:instrText xml:space="preserve">" </w:instrText>
      </w:r>
      <w:r w:rsidR="0002571A" w:rsidRPr="0035160F">
        <w:fldChar w:fldCharType="end"/>
      </w:r>
    </w:p>
    <w:p w14:paraId="389A6945" w14:textId="77777777" w:rsidR="00C211DA" w:rsidRPr="0035160F" w:rsidRDefault="00486FB3" w:rsidP="00A70206">
      <w:pPr>
        <w:pStyle w:val="BodyText"/>
      </w:pPr>
      <w:r w:rsidRPr="00203479">
        <w:t xml:space="preserve">Using </w:t>
      </w:r>
      <w:r w:rsidR="00357499" w:rsidRPr="00203479">
        <w:t xml:space="preserve">the </w:t>
      </w:r>
      <w:r w:rsidR="00F92248" w:rsidRPr="00203479">
        <w:rPr>
          <w:rStyle w:val="BodyTextBold0"/>
        </w:rPr>
        <w:t>Adjust screen resolution</w:t>
      </w:r>
      <w:r w:rsidR="00F92248" w:rsidRPr="00203479">
        <w:t xml:space="preserve"> </w:t>
      </w:r>
      <w:r w:rsidRPr="00203479">
        <w:t>function yo</w:t>
      </w:r>
      <w:r w:rsidR="003246D7" w:rsidRPr="00203479">
        <w:t>u can bring into use two monitors</w:t>
      </w:r>
      <w:r w:rsidRPr="00203479">
        <w:t xml:space="preserve">. You can change the number of the </w:t>
      </w:r>
      <w:r w:rsidR="007A2BD0" w:rsidRPr="00203479">
        <w:t>colors</w:t>
      </w:r>
      <w:r w:rsidRPr="00203479">
        <w:t xml:space="preserve"> and the refresh rate. </w:t>
      </w:r>
      <w:r w:rsidR="0045492D" w:rsidRPr="0035160F">
        <w:t>Increase the display r</w:t>
      </w:r>
      <w:r w:rsidR="0045492D" w:rsidRPr="0035160F">
        <w:t>e</w:t>
      </w:r>
      <w:r w:rsidR="0045492D" w:rsidRPr="0035160F">
        <w:t>fresh rate to at least 72 MHz, in order to avoid flickering of the display.</w:t>
      </w:r>
    </w:p>
    <w:p w14:paraId="16C5614C" w14:textId="59BF0FE4" w:rsidR="00C3184E" w:rsidRPr="00203479" w:rsidRDefault="0089568F" w:rsidP="00203479">
      <w:pPr>
        <w:pStyle w:val="KehystettyTeksti"/>
      </w:pPr>
      <w:r w:rsidRPr="00203479">
        <w:rPr>
          <w:noProof/>
          <w:lang w:val="fi-FI"/>
        </w:rPr>
        <mc:AlternateContent>
          <mc:Choice Requires="wps">
            <w:drawing>
              <wp:anchor distT="0" distB="0" distL="114300" distR="114300" simplePos="0" relativeHeight="251581440" behindDoc="0" locked="0" layoutInCell="1" allowOverlap="1" wp14:editId="063FD445">
                <wp:simplePos x="0" y="0"/>
                <wp:positionH relativeFrom="column">
                  <wp:posOffset>4245610</wp:posOffset>
                </wp:positionH>
                <wp:positionV relativeFrom="paragraph">
                  <wp:posOffset>1837055</wp:posOffset>
                </wp:positionV>
                <wp:extent cx="1920240" cy="288290"/>
                <wp:effectExtent l="441325" t="5715" r="10160" b="10795"/>
                <wp:wrapNone/>
                <wp:docPr id="1942" name="AutoShape 8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0240" cy="288290"/>
                        </a:xfrm>
                        <a:prstGeom prst="borderCallout2">
                          <a:avLst>
                            <a:gd name="adj1" fmla="val 39648"/>
                            <a:gd name="adj2" fmla="val -3968"/>
                            <a:gd name="adj3" fmla="val 39648"/>
                            <a:gd name="adj4" fmla="val -7806"/>
                            <a:gd name="adj5" fmla="val 72907"/>
                            <a:gd name="adj6" fmla="val -22389"/>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274AD1F0" w14:textId="77777777" w:rsidR="00A70206" w:rsidRDefault="00A70206" w:rsidP="00C3184E">
                            <w:pPr>
                              <w:jc w:val="center"/>
                            </w:pPr>
                            <w:r>
                              <w:t>Color setting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75" o:spid="_x0000_s1103" type="#_x0000_t48" style="position:absolute;left:0;text-align:left;margin-left:334.3pt;margin-top:144.65pt;width:151.2pt;height:22.7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" adj="-4836,15748,-1686,8564,-857,8564" strokecolor="#215a9c">
                <v:textbox>
                  <w:txbxContent>
                    <w:p w14:paraId="274AD1F0" w14:textId="77777777" w:rsidR="00A70206" w:rsidRDefault="00A70206" w:rsidP="00C3184E">
                      <w:pPr>
                        <w:jc w:val="center"/>
                      </w:pPr>
                      <w:r>
                        <w:t>Color setting</w:t>
                      </w:r>
                    </w:p>
                  </w:txbxContent>
                </v:textbox>
                <o:callout v:ext="edit" minusy="t"/>
              </v:shape>
            </w:pict>
          </mc:Fallback>
        </mc:AlternateContent>
      </w:r>
      <w:r w:rsidRPr="00203479">
        <w:rPr>
          <w:noProof/>
          <w:lang w:val="fi-FI"/>
        </w:rPr>
        <mc:AlternateContent>
          <mc:Choice Requires="wps">
            <w:drawing>
              <wp:anchor distT="0" distB="0" distL="114300" distR="114300" simplePos="0" relativeHeight="251580416" behindDoc="0" locked="0" layoutInCell="1" allowOverlap="1" wp14:editId="6C8EDE50">
                <wp:simplePos x="0" y="0"/>
                <wp:positionH relativeFrom="column">
                  <wp:posOffset>4245610</wp:posOffset>
                </wp:positionH>
                <wp:positionV relativeFrom="paragraph">
                  <wp:posOffset>1450975</wp:posOffset>
                </wp:positionV>
                <wp:extent cx="1920240" cy="288290"/>
                <wp:effectExtent l="1993900" t="10160" r="10160" b="292100"/>
                <wp:wrapNone/>
                <wp:docPr id="1941" name="AutoShape 8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0240" cy="288290"/>
                        </a:xfrm>
                        <a:prstGeom prst="borderCallout2">
                          <a:avLst>
                            <a:gd name="adj1" fmla="val 39648"/>
                            <a:gd name="adj2" fmla="val -3968"/>
                            <a:gd name="adj3" fmla="val 39648"/>
                            <a:gd name="adj4" fmla="val -16236"/>
                            <a:gd name="adj5" fmla="val 198236"/>
                            <a:gd name="adj6" fmla="val -103569"/>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3F98C731" w14:textId="77777777" w:rsidR="00A70206" w:rsidRDefault="00A70206" w:rsidP="00C3184E">
                            <w:pPr>
                              <w:jc w:val="center"/>
                            </w:pPr>
                            <w:r>
                              <w:t>Resolution setting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74" o:spid="_x0000_s1104" type="#_x0000_t48" style="position:absolute;left:0;text-align:left;margin-left:334.3pt;margin-top:114.25pt;width:151.2pt;height:22.7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" adj="-22371,42819,-3507,8564,-857,8564" strokecolor="#215a9c">
                <v:textbox>
                  <w:txbxContent>
                    <w:p w14:paraId="3F98C731" w14:textId="77777777" w:rsidR="00A70206" w:rsidRDefault="00A70206" w:rsidP="00C3184E">
                      <w:pPr>
                        <w:jc w:val="center"/>
                      </w:pPr>
                      <w:r>
                        <w:t>Resolution setting</w:t>
                      </w:r>
                    </w:p>
                  </w:txbxContent>
                </v:textbox>
                <o:callout v:ext="edit" minusy="t"/>
              </v:shape>
            </w:pict>
          </mc:Fallback>
        </mc:AlternateContent>
      </w:r>
      <w:r w:rsidRPr="00203479">
        <w:rPr>
          <w:noProof/>
          <w:lang w:val="fi-FI"/>
        </w:rPr>
        <mc:AlternateContent>
          <mc:Choice Requires="wps">
            <w:drawing>
              <wp:anchor distT="0" distB="0" distL="114300" distR="114300" simplePos="0" relativeHeight="251579392" behindDoc="0" locked="0" layoutInCell="1" allowOverlap="1" wp14:editId="4448632A">
                <wp:simplePos x="0" y="0"/>
                <wp:positionH relativeFrom="column">
                  <wp:posOffset>4245610</wp:posOffset>
                </wp:positionH>
                <wp:positionV relativeFrom="paragraph">
                  <wp:posOffset>281305</wp:posOffset>
                </wp:positionV>
                <wp:extent cx="1920240" cy="288290"/>
                <wp:effectExtent l="1536700" t="12065" r="10160" b="166370"/>
                <wp:wrapNone/>
                <wp:docPr id="1940" name="AutoShape 8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0240" cy="288290"/>
                        </a:xfrm>
                        <a:prstGeom prst="borderCallout2">
                          <a:avLst>
                            <a:gd name="adj1" fmla="val 39648"/>
                            <a:gd name="adj2" fmla="val -3968"/>
                            <a:gd name="adj3" fmla="val 39648"/>
                            <a:gd name="adj4" fmla="val -21394"/>
                            <a:gd name="adj5" fmla="val 155727"/>
                            <a:gd name="adj6" fmla="val -79333"/>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208714F2" w14:textId="77777777" w:rsidR="00A70206" w:rsidRDefault="00A70206" w:rsidP="00C3184E">
                            <w:pPr>
                              <w:jc w:val="center"/>
                            </w:pPr>
                            <w:r>
                              <w:t>Identify Monitors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73" o:spid="_x0000_s1105" type="#_x0000_t48" style="position:absolute;left:0;text-align:left;margin-left:334.3pt;margin-top:22.15pt;width:151.2pt;height:22.7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" adj="-17136,33637,-4621,8564,-857,8564" strokecolor="#215a9c">
                <v:textbox>
                  <w:txbxContent>
                    <w:p w14:paraId="208714F2" w14:textId="77777777" w:rsidR="00A70206" w:rsidRDefault="00A70206" w:rsidP="00C3184E">
                      <w:pPr>
                        <w:jc w:val="center"/>
                      </w:pPr>
                      <w:r>
                        <w:t>Identify Monitors</w:t>
                      </w:r>
                    </w:p>
                  </w:txbxContent>
                </v:textbox>
                <o:callout v:ext="edit" minusy="t"/>
              </v:shape>
            </w:pict>
          </mc:Fallback>
        </mc:AlternateContent>
      </w:r>
      <w:r w:rsidR="002629C5" w:rsidRPr="00203479">
        <w:rPr>
          <w:noProof/>
          <w:lang w:val="fi-FI"/>
        </w:rPr>
        <w:drawing>
          <wp:inline distT="0" distB="0" distL="0" distR="0" wp14:editId="05B20B77">
            <wp:extent cx="2766695" cy="2526030"/>
            <wp:effectExtent l="19050" t="0" r="0" b="0"/>
            <wp:docPr id="5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6" cstate="screen"/>
                    <a:srcRect/>
                    <a:stretch>
                      <a:fillRect/>
                    </a:stretch>
                  </pic:blipFill>
                  <pic:spPr bwMode="auto">
                    <a:xfrm>
                      <a:off x="0" y="0"/>
                      <a:ext cx="2766695" cy="2526030"/>
                    </a:xfrm>
                    <a:prstGeom prst="rect">
                      <a:avLst/>
                    </a:prstGeom>
                    <a:noFill/>
                    <a:ln w="9525">
                      <a:noFill/>
                      <a:miter lim="800000"/>
                      <a:headEnd/>
                      <a:tailEnd/>
                    </a:ln>
                  </pic:spPr>
                </pic:pic>
              </a:graphicData>
            </a:graphic>
          </wp:inline>
        </w:drawing>
      </w:r>
    </w:p>
    <w:p w14:paraId="2D32634C" w14:textId="77777777" w:rsidR="00C211DA" w:rsidRPr="00312EA0" w:rsidRDefault="004450C8"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21</w:t>
      </w:r>
      <w:r w:rsidR="0035218D">
        <w:rPr>
          <w:noProof/>
        </w:rPr>
        <w:fldChar w:fldCharType="end"/>
      </w:r>
      <w:r w:rsidRPr="0035160F">
        <w:tab/>
      </w:r>
      <w:r w:rsidR="00357499" w:rsidRPr="00357499">
        <w:t>The</w:t>
      </w:r>
      <w:r w:rsidR="00357499">
        <w:t xml:space="preserve"> </w:t>
      </w:r>
      <w:r w:rsidR="003246D7" w:rsidRPr="0035160F">
        <w:t>Display Settings</w:t>
      </w:r>
      <w:r w:rsidR="003246D7" w:rsidRPr="00203479">
        <w:rPr>
          <w:rStyle w:val="BodyTextBold0"/>
        </w:rPr>
        <w:t xml:space="preserve"> dialog box</w:t>
      </w:r>
      <w:r w:rsidR="00C3184E" w:rsidRPr="00312EA0">
        <w:t xml:space="preserve">, </w:t>
      </w:r>
      <w:r w:rsidR="003246D7" w:rsidRPr="00312EA0">
        <w:t xml:space="preserve">where you can adjust the </w:t>
      </w:r>
      <w:r w:rsidR="00405A2C" w:rsidRPr="00312EA0">
        <w:t xml:space="preserve">screen </w:t>
      </w:r>
      <w:r w:rsidR="003246D7" w:rsidRPr="00312EA0">
        <w:t>resol</w:t>
      </w:r>
      <w:r w:rsidR="003246D7" w:rsidRPr="00312EA0">
        <w:t>u</w:t>
      </w:r>
      <w:r w:rsidR="003246D7" w:rsidRPr="00312EA0">
        <w:t>tion and the colors of your monitor</w:t>
      </w:r>
      <w:r w:rsidR="00C211DA" w:rsidRPr="00312EA0">
        <w:t>.</w:t>
      </w:r>
    </w:p>
    <w:p w14:paraId="0118276A" w14:textId="77777777" w:rsidR="00A66898" w:rsidRPr="0035160F" w:rsidRDefault="00A66898" w:rsidP="00A66898">
      <w:pPr>
        <w:pStyle w:val="Heading3"/>
        <w:rPr>
          <w:lang w:val="en-US"/>
        </w:rPr>
      </w:pPr>
      <w:bookmarkStart w:id="94" w:name="_Toc258003418"/>
      <w:r w:rsidRPr="0035160F">
        <w:rPr>
          <w:lang w:val="en-US"/>
        </w:rPr>
        <w:t>Screen Saver</w:t>
      </w:r>
      <w:bookmarkEnd w:id="94"/>
      <w:r w:rsidR="0002571A" w:rsidRPr="0035160F">
        <w:rPr>
          <w:lang w:val="en-US"/>
        </w:rPr>
        <w:fldChar w:fldCharType="begin"/>
      </w:r>
      <w:r w:rsidR="004450C8" w:rsidRPr="0035160F">
        <w:rPr>
          <w:lang w:val="en-US"/>
        </w:rPr>
        <w:instrText xml:space="preserve"> XE "Screen Saver" </w:instrText>
      </w:r>
      <w:r w:rsidR="0002571A" w:rsidRPr="0035160F">
        <w:rPr>
          <w:lang w:val="en-US"/>
        </w:rPr>
        <w:fldChar w:fldCharType="end"/>
      </w:r>
    </w:p>
    <w:p w14:paraId="16ACC7F4" w14:textId="444C614F" w:rsidR="00C211DA" w:rsidRPr="0035160F" w:rsidRDefault="001B1B9D" w:rsidP="00A70206">
      <w:pPr>
        <w:pStyle w:val="BodyText"/>
      </w:pPr>
      <w:r w:rsidRPr="0035160F">
        <w:t>When you are using the computer, you often have to interrupt your work. To save the monitor</w:t>
      </w:r>
      <w:r w:rsidR="00C97D01" w:rsidRPr="0035160F">
        <w:t>,</w:t>
      </w:r>
      <w:r w:rsidRPr="0035160F">
        <w:t xml:space="preserve"> you can keep the screen saver on</w:t>
      </w:r>
      <w:r w:rsidR="00A66898" w:rsidRPr="0035160F">
        <w:t>.</w:t>
      </w:r>
      <w:r w:rsidRPr="0035160F">
        <w:t xml:space="preserve"> The accessory in question will </w:t>
      </w:r>
      <w:r w:rsidR="00357499">
        <w:t xml:space="preserve">fill the screen with </w:t>
      </w:r>
      <w:r w:rsidR="00405A2C" w:rsidRPr="0035160F">
        <w:t>animat</w:t>
      </w:r>
      <w:r w:rsidR="00357499">
        <w:t>ed images</w:t>
      </w:r>
      <w:r w:rsidR="00405A2C" w:rsidRPr="0035160F">
        <w:t>.</w:t>
      </w:r>
    </w:p>
    <w:p w14:paraId="7D7FA930" w14:textId="77777777" w:rsidR="00C3184E" w:rsidRPr="0035160F" w:rsidRDefault="00AC018B" w:rsidP="0089568F">
      <w:pPr>
        <w:pStyle w:val="Heading2"/>
        <w:pageBreakBefore/>
      </w:pPr>
      <w:bookmarkStart w:id="95" w:name="_Toc258003419"/>
      <w:r w:rsidRPr="0035160F">
        <w:lastRenderedPageBreak/>
        <w:t>Keyboard</w:t>
      </w:r>
      <w:bookmarkEnd w:id="95"/>
      <w:r w:rsidR="0002571A" w:rsidRPr="0035160F">
        <w:fldChar w:fldCharType="begin"/>
      </w:r>
      <w:r w:rsidR="00BD3712" w:rsidRPr="0035160F">
        <w:instrText xml:space="preserve"> XE "</w:instrText>
      </w:r>
      <w:r w:rsidR="00BD3712" w:rsidRPr="00923094">
        <w:rPr>
          <w:lang w:val="en-GB"/>
        </w:rPr>
        <w:instrText>Keyboard</w:instrText>
      </w:r>
      <w:r w:rsidR="00BD3712" w:rsidRPr="0035160F">
        <w:instrText xml:space="preserve">" </w:instrText>
      </w:r>
      <w:r w:rsidR="0002571A" w:rsidRPr="0035160F">
        <w:fldChar w:fldCharType="end"/>
      </w:r>
    </w:p>
    <w:p w14:paraId="258AA211" w14:textId="77777777" w:rsidR="00C3184E" w:rsidRPr="0035160F" w:rsidRDefault="002629C5" w:rsidP="00312EA0">
      <w:pPr>
        <w:pStyle w:val="BodyText"/>
      </w:pPr>
      <w:r>
        <w:rPr>
          <w:noProof/>
          <w:lang w:val="fi-FI"/>
        </w:rPr>
        <w:drawing>
          <wp:anchor distT="0" distB="0" distL="114300" distR="114300" simplePos="0" relativeHeight="251732992" behindDoc="0" locked="0" layoutInCell="1" allowOverlap="1" wp14:editId="1C3C693B">
            <wp:simplePos x="0" y="0"/>
            <wp:positionH relativeFrom="column">
              <wp:posOffset>556895</wp:posOffset>
            </wp:positionH>
            <wp:positionV relativeFrom="paragraph">
              <wp:posOffset>16510</wp:posOffset>
            </wp:positionV>
            <wp:extent cx="537210" cy="314325"/>
            <wp:effectExtent l="19050" t="0" r="0" b="0"/>
            <wp:wrapNone/>
            <wp:docPr id="2023" name="Kuv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90"/>
                    <pic:cNvPicPr>
                      <a:picLocks noChangeAspect="1" noChangeArrowheads="1"/>
                    </pic:cNvPicPr>
                  </pic:nvPicPr>
                  <pic:blipFill>
                    <a:blip r:embed="rId47" cstate="screen"/>
                    <a:srcRect l="12073" t="18867" r="10594"/>
                    <a:stretch>
                      <a:fillRect/>
                    </a:stretch>
                  </pic:blipFill>
                  <pic:spPr bwMode="auto">
                    <a:xfrm>
                      <a:off x="0" y="0"/>
                      <a:ext cx="537210" cy="314325"/>
                    </a:xfrm>
                    <a:prstGeom prst="rect">
                      <a:avLst/>
                    </a:prstGeom>
                    <a:noFill/>
                    <a:ln w="9525">
                      <a:noFill/>
                      <a:miter lim="800000"/>
                      <a:headEnd/>
                      <a:tailEnd/>
                    </a:ln>
                  </pic:spPr>
                </pic:pic>
              </a:graphicData>
            </a:graphic>
          </wp:anchor>
        </w:drawing>
      </w:r>
      <w:r w:rsidR="006B1C60" w:rsidRPr="006B1C60">
        <w:t xml:space="preserve">The </w:t>
      </w:r>
      <w:r w:rsidR="006B1C60" w:rsidRPr="00312EA0">
        <w:rPr>
          <w:rStyle w:val="BodyTextBold0"/>
        </w:rPr>
        <w:t>Regional and Language Options</w:t>
      </w:r>
      <w:r w:rsidR="006B1C60" w:rsidRPr="006B1C60">
        <w:t xml:space="preserve"> dialog box will appear by clicking the </w:t>
      </w:r>
      <w:r w:rsidR="006B1C60" w:rsidRPr="00312EA0">
        <w:t>Change keyboards</w:t>
      </w:r>
      <w:r w:rsidR="006B1C60" w:rsidRPr="006B1C60">
        <w:t xml:space="preserve"> button.</w:t>
      </w:r>
    </w:p>
    <w:p w14:paraId="52783F90" w14:textId="77777777" w:rsidR="00C3184E" w:rsidRPr="0035160F" w:rsidRDefault="00AC018B" w:rsidP="0089568F">
      <w:pPr>
        <w:pStyle w:val="Heading2"/>
      </w:pPr>
      <w:bookmarkStart w:id="96" w:name="_Toc258003420"/>
      <w:r w:rsidRPr="0035160F">
        <w:t>Mouse</w:t>
      </w:r>
      <w:bookmarkEnd w:id="96"/>
      <w:r w:rsidR="0002571A" w:rsidRPr="0035160F">
        <w:fldChar w:fldCharType="begin"/>
      </w:r>
      <w:r w:rsidR="00D63C76" w:rsidRPr="0035160F">
        <w:instrText xml:space="preserve"> XE "</w:instrText>
      </w:r>
      <w:r w:rsidR="001470C0" w:rsidRPr="0035160F">
        <w:instrText>Mouse</w:instrText>
      </w:r>
      <w:r w:rsidR="00C762E5" w:rsidRPr="0035160F">
        <w:instrText>:</w:instrText>
      </w:r>
      <w:r w:rsidR="001470C0" w:rsidRPr="0035160F">
        <w:instrText>Properties</w:instrText>
      </w:r>
      <w:r w:rsidR="00D63C76" w:rsidRPr="0035160F">
        <w:instrText xml:space="preserve">" </w:instrText>
      </w:r>
      <w:r w:rsidR="0002571A" w:rsidRPr="0035160F">
        <w:fldChar w:fldCharType="end"/>
      </w:r>
      <w:bookmarkStart w:id="97" w:name="MouseProperties"/>
      <w:bookmarkEnd w:id="97"/>
    </w:p>
    <w:p w14:paraId="6A2B6BE6" w14:textId="77777777" w:rsidR="00C211DA" w:rsidRPr="00203479" w:rsidRDefault="002629C5" w:rsidP="00A70206">
      <w:pPr>
        <w:pStyle w:val="BodyText"/>
      </w:pPr>
      <w:r>
        <w:rPr>
          <w:noProof/>
          <w:lang w:val="fi-FI"/>
        </w:rPr>
        <w:drawing>
          <wp:anchor distT="0" distB="0" distL="114300" distR="114300" simplePos="0" relativeHeight="251734016" behindDoc="0" locked="0" layoutInCell="1" allowOverlap="1" wp14:editId="549DC7CF">
            <wp:simplePos x="0" y="0"/>
            <wp:positionH relativeFrom="column">
              <wp:posOffset>586740</wp:posOffset>
            </wp:positionH>
            <wp:positionV relativeFrom="paragraph">
              <wp:posOffset>16510</wp:posOffset>
            </wp:positionV>
            <wp:extent cx="448945" cy="365760"/>
            <wp:effectExtent l="19050" t="0" r="8255" b="0"/>
            <wp:wrapNone/>
            <wp:docPr id="2021" name="Kuva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93"/>
                    <pic:cNvPicPr>
                      <a:picLocks noChangeAspect="1" noChangeArrowheads="1"/>
                    </pic:cNvPicPr>
                  </pic:nvPicPr>
                  <pic:blipFill>
                    <a:blip r:embed="rId48" cstate="screen"/>
                    <a:srcRect/>
                    <a:stretch>
                      <a:fillRect/>
                    </a:stretch>
                  </pic:blipFill>
                  <pic:spPr bwMode="auto">
                    <a:xfrm>
                      <a:off x="0" y="0"/>
                      <a:ext cx="448945" cy="365760"/>
                    </a:xfrm>
                    <a:prstGeom prst="rect">
                      <a:avLst/>
                    </a:prstGeom>
                    <a:noFill/>
                    <a:ln w="9525">
                      <a:noFill/>
                      <a:miter lim="800000"/>
                      <a:headEnd/>
                      <a:tailEnd/>
                    </a:ln>
                  </pic:spPr>
                </pic:pic>
              </a:graphicData>
            </a:graphic>
          </wp:anchor>
        </w:drawing>
      </w:r>
      <w:r w:rsidR="00BD4C14" w:rsidRPr="0035160F">
        <w:t xml:space="preserve">In the </w:t>
      </w:r>
      <w:r w:rsidR="00F92248" w:rsidRPr="00203479">
        <w:rPr>
          <w:rStyle w:val="BodyTextBold0"/>
        </w:rPr>
        <w:t>Hardware and Sound</w:t>
      </w:r>
      <w:r w:rsidR="00BD4C14" w:rsidRPr="00203479">
        <w:rPr>
          <w:rStyle w:val="BodyTextBold0"/>
        </w:rPr>
        <w:t xml:space="preserve"> </w:t>
      </w:r>
      <w:r w:rsidR="00BD4C14" w:rsidRPr="00203479">
        <w:t xml:space="preserve">section of the </w:t>
      </w:r>
      <w:r w:rsidR="00405A2C" w:rsidRPr="00203479">
        <w:rPr>
          <w:rStyle w:val="BodyTextBold0"/>
        </w:rPr>
        <w:t>C</w:t>
      </w:r>
      <w:r w:rsidR="00BD4C14" w:rsidRPr="00203479">
        <w:rPr>
          <w:rStyle w:val="BodyTextBold0"/>
        </w:rPr>
        <w:t xml:space="preserve">ontrol </w:t>
      </w:r>
      <w:r w:rsidR="00405A2C" w:rsidRPr="00203479">
        <w:rPr>
          <w:rStyle w:val="BodyTextBold0"/>
        </w:rPr>
        <w:t>P</w:t>
      </w:r>
      <w:r w:rsidR="00BD4C14" w:rsidRPr="00203479">
        <w:rPr>
          <w:rStyle w:val="BodyTextBold0"/>
        </w:rPr>
        <w:t>anel</w:t>
      </w:r>
      <w:r w:rsidR="00DD23A5" w:rsidRPr="00203479">
        <w:t xml:space="preserve"> there is a control pr</w:t>
      </w:r>
      <w:r w:rsidR="00DD23A5" w:rsidRPr="00203479">
        <w:t>o</w:t>
      </w:r>
      <w:r w:rsidR="00DD23A5" w:rsidRPr="00203479">
        <w:t xml:space="preserve">gram (driver) for the mouse. In the </w:t>
      </w:r>
      <w:r w:rsidR="00F92248" w:rsidRPr="00203479">
        <w:rPr>
          <w:rStyle w:val="BodyTextBold0"/>
        </w:rPr>
        <w:t xml:space="preserve">Mouse Properties </w:t>
      </w:r>
      <w:r w:rsidR="00DD23A5" w:rsidRPr="00203479">
        <w:t>accessory</w:t>
      </w:r>
      <w:r w:rsidR="00DD23A5" w:rsidRPr="00203479">
        <w:rPr>
          <w:rStyle w:val="BodyTextBold0"/>
        </w:rPr>
        <w:t xml:space="preserve"> </w:t>
      </w:r>
      <w:r w:rsidR="00DD23A5" w:rsidRPr="00203479">
        <w:t>you can among ot</w:t>
      </w:r>
      <w:r w:rsidR="00DD23A5" w:rsidRPr="00203479">
        <w:t>h</w:t>
      </w:r>
      <w:r w:rsidR="00DD23A5" w:rsidRPr="00203479">
        <w:t>er things define what happens, when you click the mouse buttons</w:t>
      </w:r>
      <w:r w:rsidR="00C211DA" w:rsidRPr="00203479">
        <w:t>.</w:t>
      </w:r>
    </w:p>
    <w:p w14:paraId="1ED748AC" w14:textId="442E8D80" w:rsidR="00C3184E" w:rsidRPr="0035160F" w:rsidRDefault="00AC018B" w:rsidP="0089568F">
      <w:pPr>
        <w:pStyle w:val="Heading2"/>
      </w:pPr>
      <w:bookmarkStart w:id="98" w:name="_Toc258003421"/>
      <w:r w:rsidRPr="0035160F">
        <w:t>Calendar</w:t>
      </w:r>
      <w:r w:rsidR="000B5783" w:rsidRPr="0035160F">
        <w:t xml:space="preserve"> and </w:t>
      </w:r>
      <w:r w:rsidRPr="0035160F">
        <w:t>Clock</w:t>
      </w:r>
      <w:bookmarkEnd w:id="98"/>
      <w:r w:rsidR="0002571A" w:rsidRPr="0035160F">
        <w:fldChar w:fldCharType="begin"/>
      </w:r>
      <w:r w:rsidR="00D63C76" w:rsidRPr="0035160F">
        <w:instrText xml:space="preserve"> XE "</w:instrText>
      </w:r>
      <w:r w:rsidR="004450C8" w:rsidRPr="0035160F">
        <w:instrText>Clock</w:instrText>
      </w:r>
      <w:r w:rsidR="00D63C76" w:rsidRPr="0035160F">
        <w:instrText xml:space="preserve">" </w:instrText>
      </w:r>
      <w:r w:rsidR="0002571A" w:rsidRPr="0035160F">
        <w:fldChar w:fldCharType="end"/>
      </w:r>
      <w:r w:rsidR="0002571A" w:rsidRPr="0035160F">
        <w:fldChar w:fldCharType="begin"/>
      </w:r>
      <w:r w:rsidR="004450C8" w:rsidRPr="0035160F">
        <w:instrText xml:space="preserve"> XE "Calendar" </w:instrText>
      </w:r>
      <w:r w:rsidR="0002571A" w:rsidRPr="0035160F">
        <w:fldChar w:fldCharType="end"/>
      </w:r>
    </w:p>
    <w:p w14:paraId="440BBA76" w14:textId="77777777" w:rsidR="00C211DA" w:rsidRPr="0035160F" w:rsidRDefault="00357499" w:rsidP="00A70206">
      <w:pPr>
        <w:pStyle w:val="BodyText"/>
      </w:pPr>
      <w:r>
        <w:t xml:space="preserve">An internal battery-driven clock keeps time on your computer. </w:t>
      </w:r>
      <w:r w:rsidR="000B5783" w:rsidRPr="0035160F">
        <w:t xml:space="preserve">This will make it easier for you to find files when looking for them using </w:t>
      </w:r>
      <w:r>
        <w:t>the modifying dates</w:t>
      </w:r>
      <w:r w:rsidR="00C211DA" w:rsidRPr="0035160F">
        <w:t>.</w:t>
      </w:r>
    </w:p>
    <w:p w14:paraId="10FD21C1" w14:textId="5AFAD73E" w:rsidR="00C3184E" w:rsidRPr="0035160F" w:rsidRDefault="0089568F" w:rsidP="00A70206">
      <w:pPr>
        <w:pStyle w:val="Kuvapaikka"/>
      </w:pPr>
      <w:r>
        <w:rPr>
          <w:noProof/>
          <w:lang w:val="fi-FI"/>
        </w:rPr>
        <mc:AlternateContent>
          <mc:Choice Requires="wps">
            <w:drawing>
              <wp:anchor distT="0" distB="0" distL="114300" distR="114300" simplePos="0" relativeHeight="251612160" behindDoc="0" locked="0" layoutInCell="1" allowOverlap="1" wp14:editId="178B6DAA">
                <wp:simplePos x="0" y="0"/>
                <wp:positionH relativeFrom="column">
                  <wp:posOffset>3066415</wp:posOffset>
                </wp:positionH>
                <wp:positionV relativeFrom="paragraph">
                  <wp:posOffset>703580</wp:posOffset>
                </wp:positionV>
                <wp:extent cx="828040" cy="185420"/>
                <wp:effectExtent l="14605" t="18415" r="14605" b="15240"/>
                <wp:wrapNone/>
                <wp:docPr id="1939" name="AutoShape 1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8040" cy="185420"/>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14" o:spid="_x0000_s1026" style="position:absolute;margin-left:241.45pt;margin-top:55.4pt;width:65.2pt;height:14.6pt;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" filled="f" strokecolor="red" strokeweight="1.5pt"/>
            </w:pict>
          </mc:Fallback>
        </mc:AlternateContent>
      </w:r>
      <w:r w:rsidR="002629C5">
        <w:rPr>
          <w:noProof/>
          <w:lang w:val="fi-FI"/>
        </w:rPr>
        <w:drawing>
          <wp:inline distT="0" distB="0" distL="0" distR="0" wp14:editId="6617A2EF">
            <wp:extent cx="5029200" cy="1588770"/>
            <wp:effectExtent l="19050" t="19050" r="19050" b="11430"/>
            <wp:docPr id="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screen"/>
                    <a:srcRect/>
                    <a:stretch>
                      <a:fillRect/>
                    </a:stretch>
                  </pic:blipFill>
                  <pic:spPr bwMode="auto">
                    <a:xfrm>
                      <a:off x="0" y="0"/>
                      <a:ext cx="5029200" cy="1588770"/>
                    </a:xfrm>
                    <a:prstGeom prst="rect">
                      <a:avLst/>
                    </a:prstGeom>
                    <a:noFill/>
                    <a:ln w="9525" cmpd="sng">
                      <a:solidFill>
                        <a:srgbClr xmlns:a14="http://schemas.microsoft.com/office/drawing/2010/main" val="215A9C" mc:Ignorable=""/>
                      </a:solidFill>
                      <a:miter lim="800000"/>
                      <a:headEnd/>
                      <a:tailEnd/>
                    </a:ln>
                    <a:effectLst/>
                  </pic:spPr>
                </pic:pic>
              </a:graphicData>
            </a:graphic>
          </wp:inline>
        </w:drawing>
      </w:r>
    </w:p>
    <w:p w14:paraId="5A049745" w14:textId="77777777" w:rsidR="00C3184E" w:rsidRPr="00287363" w:rsidRDefault="004450C8"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22</w:t>
      </w:r>
      <w:r w:rsidR="0035218D">
        <w:rPr>
          <w:noProof/>
        </w:rPr>
        <w:fldChar w:fldCharType="end"/>
      </w:r>
      <w:r w:rsidRPr="0035160F">
        <w:tab/>
      </w:r>
      <w:r w:rsidR="000B5783" w:rsidRPr="0035160F">
        <w:t xml:space="preserve">You can </w:t>
      </w:r>
      <w:r w:rsidR="00012926" w:rsidRPr="0035160F">
        <w:t xml:space="preserve">set the </w:t>
      </w:r>
      <w:r w:rsidR="00357499">
        <w:t>time with the C</w:t>
      </w:r>
      <w:r w:rsidR="00FE48AC" w:rsidRPr="0035160F">
        <w:t xml:space="preserve">ontrol </w:t>
      </w:r>
      <w:r w:rsidR="00357499">
        <w:t>P</w:t>
      </w:r>
      <w:r w:rsidR="00FE48AC" w:rsidRPr="0035160F">
        <w:t>anel's</w:t>
      </w:r>
      <w:r w:rsidR="00C3184E" w:rsidRPr="0035160F">
        <w:t xml:space="preserve"> </w:t>
      </w:r>
      <w:r w:rsidR="00462F88" w:rsidRPr="00287363">
        <w:t>Clock, Language and R</w:t>
      </w:r>
      <w:r w:rsidR="00462F88" w:rsidRPr="00287363">
        <w:t>e</w:t>
      </w:r>
      <w:r w:rsidR="00462F88" w:rsidRPr="00287363">
        <w:t xml:space="preserve">gion </w:t>
      </w:r>
      <w:r w:rsidR="00FE48AC" w:rsidRPr="00287363">
        <w:t xml:space="preserve">command in </w:t>
      </w:r>
      <w:r w:rsidR="00462F88" w:rsidRPr="00287363">
        <w:t xml:space="preserve">Date and Time </w:t>
      </w:r>
      <w:r w:rsidR="004D2010" w:rsidRPr="00287363">
        <w:t>accessory</w:t>
      </w:r>
      <w:r w:rsidR="00FE48AC" w:rsidRPr="00287363">
        <w:t>. However, it is easiest to do by following the instructions given below</w:t>
      </w:r>
      <w:r w:rsidR="00357499" w:rsidRPr="00287363">
        <w:t>.</w:t>
      </w:r>
    </w:p>
    <w:p w14:paraId="7D2C07B5" w14:textId="28F7C432" w:rsidR="007B178E" w:rsidRPr="0035160F" w:rsidRDefault="007B178E" w:rsidP="0089568F">
      <w:pPr>
        <w:pStyle w:val="Heading2"/>
        <w:pageBreakBefore/>
      </w:pPr>
      <w:bookmarkStart w:id="99" w:name="_Toc258003422"/>
      <w:r w:rsidRPr="0035160F">
        <w:lastRenderedPageBreak/>
        <w:t>Sound</w:t>
      </w:r>
      <w:bookmarkEnd w:id="99"/>
      <w:r w:rsidR="0002571A" w:rsidRPr="0035160F">
        <w:fldChar w:fldCharType="begin"/>
      </w:r>
      <w:r w:rsidRPr="0035160F">
        <w:instrText xml:space="preserve"> XE "</w:instrText>
      </w:r>
      <w:r w:rsidR="004450C8" w:rsidRPr="0035160F">
        <w:instrText>Sound</w:instrText>
      </w:r>
      <w:r w:rsidRPr="0035160F">
        <w:instrText xml:space="preserve">" </w:instrText>
      </w:r>
      <w:r w:rsidR="0002571A" w:rsidRPr="0035160F">
        <w:fldChar w:fldCharType="end"/>
      </w:r>
    </w:p>
    <w:p w14:paraId="1D309C33" w14:textId="77777777" w:rsidR="007B178E" w:rsidRPr="0035160F" w:rsidRDefault="000F3B10" w:rsidP="00A70206">
      <w:pPr>
        <w:pStyle w:val="BodyText"/>
      </w:pPr>
      <w:r w:rsidRPr="0035160F">
        <w:t>Modern computer</w:t>
      </w:r>
      <w:r w:rsidR="000A1377" w:rsidRPr="0035160F">
        <w:t>s</w:t>
      </w:r>
      <w:r w:rsidRPr="0035160F">
        <w:t xml:space="preserve"> often have speakers or </w:t>
      </w:r>
      <w:r w:rsidR="00357499">
        <w:t xml:space="preserve">a </w:t>
      </w:r>
      <w:r w:rsidRPr="0035160F">
        <w:t>microphone. T</w:t>
      </w:r>
      <w:r w:rsidR="00357499">
        <w:t>hey enable</w:t>
      </w:r>
      <w:r w:rsidRPr="0035160F">
        <w:t xml:space="preserve"> </w:t>
      </w:r>
      <w:r w:rsidR="000A1377" w:rsidRPr="0035160F">
        <w:t xml:space="preserve">you </w:t>
      </w:r>
      <w:r w:rsidR="00357499">
        <w:t>to</w:t>
      </w:r>
      <w:r w:rsidR="000A1377" w:rsidRPr="0035160F">
        <w:t xml:space="preserve"> listen to music, record speech, look at movies and even edit music files </w:t>
      </w:r>
      <w:r w:rsidR="00357499">
        <w:t>with your</w:t>
      </w:r>
      <w:r w:rsidR="00357499" w:rsidRPr="0035160F">
        <w:t xml:space="preserve"> </w:t>
      </w:r>
      <w:r w:rsidR="000A1377" w:rsidRPr="0035160F">
        <w:t>computer.</w:t>
      </w:r>
    </w:p>
    <w:p w14:paraId="6CE50427" w14:textId="77777777" w:rsidR="007B178E" w:rsidRPr="0035160F" w:rsidRDefault="004D2010" w:rsidP="00312EA0">
      <w:pPr>
        <w:pStyle w:val="BodyText"/>
      </w:pPr>
      <w:r w:rsidRPr="0035160F">
        <w:t xml:space="preserve">You can change sound settings in </w:t>
      </w:r>
      <w:r w:rsidR="00357499">
        <w:t xml:space="preserve">the </w:t>
      </w:r>
      <w:r w:rsidRPr="00312EA0">
        <w:rPr>
          <w:rStyle w:val="BodyTextBold0"/>
        </w:rPr>
        <w:t>Control Panel</w:t>
      </w:r>
      <w:r w:rsidRPr="0035160F">
        <w:t xml:space="preserve">'s </w:t>
      </w:r>
      <w:r w:rsidRPr="00312EA0">
        <w:t>Sound</w:t>
      </w:r>
      <w:r w:rsidRPr="0035160F">
        <w:t xml:space="preserve"> accessory.</w:t>
      </w:r>
    </w:p>
    <w:p w14:paraId="28DD2BC7" w14:textId="7B76B07F" w:rsidR="007B178E" w:rsidRPr="0035160F" w:rsidRDefault="0089568F" w:rsidP="007B178E">
      <w:pPr>
        <w:pStyle w:val="KehystettyTeksti"/>
      </w:pPr>
      <w:r>
        <w:rPr>
          <w:noProof/>
          <w:lang w:val="fi-FI"/>
        </w:rPr>
        <mc:AlternateContent>
          <mc:Choice Requires="wps">
            <w:drawing>
              <wp:anchor distT="0" distB="0" distL="114300" distR="114300" simplePos="0" relativeHeight="251713536" behindDoc="0" locked="0" layoutInCell="1" allowOverlap="1" wp14:editId="7A0A62A1">
                <wp:simplePos x="0" y="0"/>
                <wp:positionH relativeFrom="column">
                  <wp:posOffset>2296795</wp:posOffset>
                </wp:positionH>
                <wp:positionV relativeFrom="paragraph">
                  <wp:posOffset>2837180</wp:posOffset>
                </wp:positionV>
                <wp:extent cx="575945" cy="215900"/>
                <wp:effectExtent l="16510" t="15240" r="17145" b="16510"/>
                <wp:wrapNone/>
                <wp:docPr id="1938" name="AutoShape 15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945" cy="215900"/>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67" o:spid="_x0000_s1026" style="position:absolute;margin-left:180.85pt;margin-top:223.4pt;width:45.35pt;height:1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" filled="f" strokecolor="red" strokeweight="1.5pt"/>
            </w:pict>
          </mc:Fallback>
        </mc:AlternateContent>
      </w:r>
      <w:r>
        <w:rPr>
          <w:noProof/>
          <w:lang w:val="fi-FI"/>
        </w:rPr>
        <mc:AlternateContent>
          <mc:Choice Requires="wps">
            <w:drawing>
              <wp:anchor distT="0" distB="0" distL="114300" distR="114300" simplePos="0" relativeHeight="251715584" behindDoc="0" locked="0" layoutInCell="1" allowOverlap="1" wp14:editId="67610F64">
                <wp:simplePos x="0" y="0"/>
                <wp:positionH relativeFrom="column">
                  <wp:posOffset>1320165</wp:posOffset>
                </wp:positionH>
                <wp:positionV relativeFrom="paragraph">
                  <wp:posOffset>256540</wp:posOffset>
                </wp:positionV>
                <wp:extent cx="396240" cy="144145"/>
                <wp:effectExtent l="11430" t="15875" r="11430" b="11430"/>
                <wp:wrapNone/>
                <wp:docPr id="1937" name="AutoShape 1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240" cy="14414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69" o:spid="_x0000_s1026" style="position:absolute;margin-left:103.95pt;margin-top:20.2pt;width:31.2pt;height:11.3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" filled="f" strokecolor="red" strokeweight="1.5pt"/>
            </w:pict>
          </mc:Fallback>
        </mc:AlternateContent>
      </w:r>
      <w:r w:rsidR="002629C5">
        <w:rPr>
          <w:noProof/>
          <w:lang w:val="fi-FI"/>
        </w:rPr>
        <w:drawing>
          <wp:anchor distT="0" distB="0" distL="114300" distR="114300" simplePos="0" relativeHeight="251509760" behindDoc="0" locked="0" layoutInCell="1" allowOverlap="1" wp14:editId="32E409A2">
            <wp:simplePos x="0" y="0"/>
            <wp:positionH relativeFrom="column">
              <wp:posOffset>1425575</wp:posOffset>
            </wp:positionH>
            <wp:positionV relativeFrom="paragraph">
              <wp:posOffset>2548890</wp:posOffset>
            </wp:positionV>
            <wp:extent cx="2440305" cy="196215"/>
            <wp:effectExtent l="19050" t="0" r="0" b="0"/>
            <wp:wrapNone/>
            <wp:docPr id="20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screen"/>
                    <a:srcRect/>
                    <a:stretch>
                      <a:fillRect/>
                    </a:stretch>
                  </pic:blipFill>
                  <pic:spPr bwMode="auto">
                    <a:xfrm>
                      <a:off x="0" y="0"/>
                      <a:ext cx="2440305" cy="196215"/>
                    </a:xfrm>
                    <a:prstGeom prst="rect">
                      <a:avLst/>
                    </a:prstGeom>
                    <a:noFill/>
                    <a:ln w="9525">
                      <a:noFill/>
                      <a:miter lim="800000"/>
                      <a:headEnd/>
                      <a:tailEnd/>
                    </a:ln>
                  </pic:spPr>
                </pic:pic>
              </a:graphicData>
            </a:graphic>
          </wp:anchor>
        </w:drawing>
      </w:r>
      <w:r w:rsidR="002629C5">
        <w:rPr>
          <w:noProof/>
          <w:lang w:val="fi-FI"/>
        </w:rPr>
        <w:drawing>
          <wp:anchor distT="0" distB="0" distL="114300" distR="114300" simplePos="0" relativeHeight="251510784" behindDoc="0" locked="0" layoutInCell="1" allowOverlap="1" wp14:editId="71524ADD">
            <wp:simplePos x="0" y="0"/>
            <wp:positionH relativeFrom="column">
              <wp:posOffset>1454150</wp:posOffset>
            </wp:positionH>
            <wp:positionV relativeFrom="paragraph">
              <wp:posOffset>1017905</wp:posOffset>
            </wp:positionV>
            <wp:extent cx="2383155" cy="360045"/>
            <wp:effectExtent l="19050" t="0" r="0" b="0"/>
            <wp:wrapNone/>
            <wp:docPr id="20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cstate="screen"/>
                    <a:srcRect/>
                    <a:stretch>
                      <a:fillRect/>
                    </a:stretch>
                  </pic:blipFill>
                  <pic:spPr bwMode="auto">
                    <a:xfrm>
                      <a:off x="0" y="0"/>
                      <a:ext cx="2383155" cy="360045"/>
                    </a:xfrm>
                    <a:prstGeom prst="rect">
                      <a:avLst/>
                    </a:prstGeom>
                    <a:noFill/>
                    <a:ln w="9525">
                      <a:noFill/>
                      <a:miter lim="800000"/>
                      <a:headEnd/>
                      <a:tailEnd/>
                    </a:ln>
                  </pic:spPr>
                </pic:pic>
              </a:graphicData>
            </a:graphic>
          </wp:anchor>
        </w:drawing>
      </w:r>
      <w:r>
        <w:rPr>
          <w:noProof/>
          <w:lang w:val="fi-FI"/>
        </w:rPr>
        <mc:AlternateContent>
          <mc:Choice Requires="wps">
            <w:drawing>
              <wp:anchor distT="0" distB="0" distL="114300" distR="114300" simplePos="0" relativeHeight="251791360" behindDoc="0" locked="0" layoutInCell="1" allowOverlap="1" wp14:editId="31B7CC9A">
                <wp:simplePos x="0" y="0"/>
                <wp:positionH relativeFrom="column">
                  <wp:posOffset>1678940</wp:posOffset>
                </wp:positionH>
                <wp:positionV relativeFrom="paragraph">
                  <wp:posOffset>1228090</wp:posOffset>
                </wp:positionV>
                <wp:extent cx="164465" cy="164465"/>
                <wp:effectExtent l="17780" t="15875" r="17780" b="10160"/>
                <wp:wrapNone/>
                <wp:docPr id="1936" name="AutoShape 19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65" cy="16446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32" o:spid="_x0000_s1026" style="position:absolute;margin-left:132.2pt;margin-top:96.7pt;width:12.95pt;height:12.9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" filled="f" strokecolor="red" strokeweight="1.5pt"/>
            </w:pict>
          </mc:Fallback>
        </mc:AlternateContent>
      </w:r>
      <w:r>
        <w:rPr>
          <w:noProof/>
          <w:lang w:val="fi-FI"/>
        </w:rPr>
        <mc:AlternateContent>
          <mc:Choice Requires="wps">
            <w:drawing>
              <wp:anchor distT="0" distB="0" distL="114300" distR="114300" simplePos="0" relativeHeight="251717632" behindDoc="0" locked="0" layoutInCell="1" allowOverlap="1" wp14:editId="663D3AFE">
                <wp:simplePos x="0" y="0"/>
                <wp:positionH relativeFrom="column">
                  <wp:posOffset>4231640</wp:posOffset>
                </wp:positionH>
                <wp:positionV relativeFrom="paragraph">
                  <wp:posOffset>1783080</wp:posOffset>
                </wp:positionV>
                <wp:extent cx="1920240" cy="288290"/>
                <wp:effectExtent l="2284730" t="8890" r="5080" b="541020"/>
                <wp:wrapNone/>
                <wp:docPr id="1935" name="AutoShape 15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0240" cy="288290"/>
                        </a:xfrm>
                        <a:prstGeom prst="borderCallout2">
                          <a:avLst>
                            <a:gd name="adj1" fmla="val 39648"/>
                            <a:gd name="adj2" fmla="val -3968"/>
                            <a:gd name="adj3" fmla="val 39648"/>
                            <a:gd name="adj4" fmla="val -30491"/>
                            <a:gd name="adj5" fmla="val 284139"/>
                            <a:gd name="adj6" fmla="val -118454"/>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6CDA9C2C" w14:textId="77777777" w:rsidR="00A70206" w:rsidRPr="0045492D" w:rsidRDefault="0045492D" w:rsidP="0045492D">
                            <w:r w:rsidRPr="0045492D">
                              <w:t>Change the configure setting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71" o:spid="_x0000_s1106" type="#_x0000_t48" style="position:absolute;left:0;text-align:left;margin-left:333.2pt;margin-top:140.4pt;width:151.2pt;height:22.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" adj="-25586,61374,-6586,8564,-857,8564" strokecolor="#215a9c">
                <v:textbox>
                  <w:txbxContent>
                    <w:p w14:paraId="6CDA9C2C" w14:textId="77777777" w:rsidR="00A70206" w:rsidRPr="0045492D" w:rsidRDefault="0045492D" w:rsidP="0045492D">
                      <w:r w:rsidRPr="0045492D">
                        <w:t>Change the configure setting</w:t>
                      </w:r>
                    </w:p>
                  </w:txbxContent>
                </v:textbox>
                <o:callout v:ext="edit" minusy="t"/>
              </v:shape>
            </w:pict>
          </mc:Fallback>
        </mc:AlternateContent>
      </w:r>
      <w:r>
        <w:rPr>
          <w:noProof/>
          <w:lang w:val="fi-FI"/>
        </w:rPr>
        <mc:AlternateContent>
          <mc:Choice Requires="wps">
            <w:drawing>
              <wp:anchor distT="0" distB="0" distL="114300" distR="114300" simplePos="0" relativeHeight="251716608" behindDoc="0" locked="0" layoutInCell="1" allowOverlap="1" wp14:editId="269B7F65">
                <wp:simplePos x="0" y="0"/>
                <wp:positionH relativeFrom="column">
                  <wp:posOffset>4231640</wp:posOffset>
                </wp:positionH>
                <wp:positionV relativeFrom="paragraph">
                  <wp:posOffset>598170</wp:posOffset>
                </wp:positionV>
                <wp:extent cx="1920240" cy="288290"/>
                <wp:effectExtent l="1608455" t="5080" r="5080" b="344805"/>
                <wp:wrapNone/>
                <wp:docPr id="1934" name="AutoShape 15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0240" cy="288290"/>
                        </a:xfrm>
                        <a:prstGeom prst="borderCallout2">
                          <a:avLst>
                            <a:gd name="adj1" fmla="val 39648"/>
                            <a:gd name="adj2" fmla="val -3968"/>
                            <a:gd name="adj3" fmla="val 39648"/>
                            <a:gd name="adj4" fmla="val -22319"/>
                            <a:gd name="adj5" fmla="val 217843"/>
                            <a:gd name="adj6" fmla="val -83236"/>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1A8737B4" w14:textId="77777777" w:rsidR="00A70206" w:rsidRDefault="00A70206" w:rsidP="007B178E">
                            <w:pPr>
                              <w:jc w:val="center"/>
                            </w:pPr>
                            <w:r>
                              <w:t>Speakers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70" o:spid="_x0000_s1107" type="#_x0000_t48" style="position:absolute;left:0;text-align:left;margin-left:333.2pt;margin-top:47.1pt;width:151.2pt;height:22.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" adj="-17979,47054,-4821,8564,-857,8564" strokecolor="#215a9c">
                <v:textbox>
                  <w:txbxContent>
                    <w:p w14:paraId="1A8737B4" w14:textId="77777777" w:rsidR="00A70206" w:rsidRDefault="00A70206" w:rsidP="007B178E">
                      <w:pPr>
                        <w:jc w:val="center"/>
                      </w:pPr>
                      <w:r>
                        <w:t>Speakers</w:t>
                      </w:r>
                    </w:p>
                  </w:txbxContent>
                </v:textbox>
                <o:callout v:ext="edit" minusy="t"/>
              </v:shape>
            </w:pict>
          </mc:Fallback>
        </mc:AlternateContent>
      </w:r>
      <w:r>
        <w:rPr>
          <w:noProof/>
          <w:lang w:val="fi-FI"/>
        </w:rPr>
        <mc:AlternateContent>
          <mc:Choice Requires="wps">
            <w:drawing>
              <wp:anchor distT="0" distB="0" distL="114300" distR="114300" simplePos="0" relativeHeight="251714560" behindDoc="0" locked="0" layoutInCell="1" allowOverlap="1" wp14:editId="4845FA37">
                <wp:simplePos x="0" y="0"/>
                <wp:positionH relativeFrom="column">
                  <wp:posOffset>4231640</wp:posOffset>
                </wp:positionH>
                <wp:positionV relativeFrom="paragraph">
                  <wp:posOffset>208915</wp:posOffset>
                </wp:positionV>
                <wp:extent cx="1920240" cy="288290"/>
                <wp:effectExtent l="1608455" t="6350" r="5080" b="353060"/>
                <wp:wrapNone/>
                <wp:docPr id="1933" name="AutoShape 15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0240" cy="288290"/>
                        </a:xfrm>
                        <a:prstGeom prst="borderCallout2">
                          <a:avLst>
                            <a:gd name="adj1" fmla="val 39648"/>
                            <a:gd name="adj2" fmla="val -3968"/>
                            <a:gd name="adj3" fmla="val 39648"/>
                            <a:gd name="adj4" fmla="val -22319"/>
                            <a:gd name="adj5" fmla="val 217843"/>
                            <a:gd name="adj6" fmla="val -83236"/>
                          </a:avLst>
                        </a:prstGeom>
                        <a:solidFill>
                          <a:srgbClr xmlns:a14="http://schemas.microsoft.com/office/drawing/2010/main" val="FFFFFF" mc:Ignorable=""/>
                        </a:solidFill>
                        <a:ln w="9525">
                          <a:solidFill>
                            <a:srgbClr xmlns:a14="http://schemas.microsoft.com/office/drawing/2010/main" val="215A9C" mc:Ignorable=""/>
                          </a:solidFill>
                          <a:miter lim="800000"/>
                          <a:headEnd/>
                          <a:tailEnd/>
                        </a:ln>
                      </wps:spPr>
                      <wps:txbx>
                        <w:txbxContent>
                          <w:p w14:paraId="1057399F" w14:textId="77777777" w:rsidR="00A70206" w:rsidRDefault="00A70206" w:rsidP="007B178E">
                            <w:pPr>
                              <w:jc w:val="center"/>
                            </w:pPr>
                            <w:r>
                              <w:t>Earphone/microphone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68" o:spid="_x0000_s1108" type="#_x0000_t48" style="position:absolute;left:0;text-align:left;margin-left:333.2pt;margin-top:16.45pt;width:151.2pt;height:22.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" adj="-17979,47054,-4821,8564,-857,8564" strokecolor="#215a9c">
                <v:textbox>
                  <w:txbxContent>
                    <w:p w14:paraId="1057399F" w14:textId="77777777" w:rsidR="00A70206" w:rsidRDefault="00A70206" w:rsidP="007B178E">
                      <w:pPr>
                        <w:jc w:val="center"/>
                      </w:pPr>
                      <w:r>
                        <w:t>Earphone/microphone</w:t>
                      </w:r>
                    </w:p>
                  </w:txbxContent>
                </v:textbox>
                <o:callout v:ext="edit" minusy="t"/>
              </v:shape>
            </w:pict>
          </mc:Fallback>
        </mc:AlternateContent>
      </w:r>
      <w:r w:rsidR="002629C5">
        <w:rPr>
          <w:noProof/>
          <w:lang w:val="fi-FI"/>
        </w:rPr>
        <w:drawing>
          <wp:inline distT="0" distB="0" distL="0" distR="0" wp14:editId="7D0EF745">
            <wp:extent cx="2801620" cy="3106420"/>
            <wp:effectExtent l="19050" t="0" r="0" b="0"/>
            <wp:docPr id="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screen"/>
                    <a:srcRect/>
                    <a:stretch>
                      <a:fillRect/>
                    </a:stretch>
                  </pic:blipFill>
                  <pic:spPr bwMode="auto">
                    <a:xfrm>
                      <a:off x="0" y="0"/>
                      <a:ext cx="2801620" cy="3106420"/>
                    </a:xfrm>
                    <a:prstGeom prst="rect">
                      <a:avLst/>
                    </a:prstGeom>
                    <a:noFill/>
                    <a:ln w="9525">
                      <a:noFill/>
                      <a:miter lim="800000"/>
                      <a:headEnd/>
                      <a:tailEnd/>
                    </a:ln>
                  </pic:spPr>
                </pic:pic>
              </a:graphicData>
            </a:graphic>
          </wp:inline>
        </w:drawing>
      </w:r>
    </w:p>
    <w:p w14:paraId="47E54271" w14:textId="77777777" w:rsidR="007B178E" w:rsidRPr="00312EA0" w:rsidRDefault="004450C8"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23</w:t>
      </w:r>
      <w:r w:rsidR="0035218D">
        <w:rPr>
          <w:noProof/>
        </w:rPr>
        <w:fldChar w:fldCharType="end"/>
      </w:r>
      <w:r w:rsidRPr="0035160F">
        <w:tab/>
      </w:r>
      <w:r w:rsidR="000A1377" w:rsidRPr="0035160F">
        <w:t xml:space="preserve">When you open </w:t>
      </w:r>
      <w:r w:rsidR="00357499">
        <w:t xml:space="preserve">the </w:t>
      </w:r>
      <w:r w:rsidR="007B178E" w:rsidRPr="0035160F">
        <w:t>Sound</w:t>
      </w:r>
      <w:r w:rsidR="000A1377" w:rsidRPr="00312EA0">
        <w:t xml:space="preserve"> accessory you see in </w:t>
      </w:r>
      <w:r w:rsidR="00357499" w:rsidRPr="00312EA0">
        <w:t xml:space="preserve">the </w:t>
      </w:r>
      <w:r w:rsidR="007B178E" w:rsidRPr="0035160F">
        <w:t>Playback</w:t>
      </w:r>
      <w:r w:rsidR="007B178E" w:rsidRPr="00312EA0">
        <w:t xml:space="preserve"> </w:t>
      </w:r>
      <w:r w:rsidR="000A1377" w:rsidRPr="00312EA0">
        <w:t>section all the sound device</w:t>
      </w:r>
      <w:r w:rsidR="00012926" w:rsidRPr="00312EA0">
        <w:t>s</w:t>
      </w:r>
      <w:r w:rsidR="000A1377" w:rsidRPr="00312EA0">
        <w:t xml:space="preserve"> installed in your computer. The green mark on the lower corner of the icon means that it has been set as </w:t>
      </w:r>
      <w:r w:rsidR="00357499" w:rsidRPr="00312EA0">
        <w:t xml:space="preserve">the </w:t>
      </w:r>
      <w:r w:rsidR="000A1377" w:rsidRPr="00312EA0">
        <w:t xml:space="preserve">default device. You can change the default device by clicking </w:t>
      </w:r>
      <w:r w:rsidR="00357499" w:rsidRPr="00312EA0">
        <w:t xml:space="preserve">the </w:t>
      </w:r>
      <w:r w:rsidR="000A1377" w:rsidRPr="00357499">
        <w:t>Set</w:t>
      </w:r>
      <w:r w:rsidR="000A1377" w:rsidRPr="00312EA0">
        <w:t xml:space="preserve"> </w:t>
      </w:r>
      <w:r w:rsidR="000A1377" w:rsidRPr="00357499">
        <w:t>as</w:t>
      </w:r>
      <w:r w:rsidR="000A1377" w:rsidRPr="00312EA0">
        <w:t xml:space="preserve"> </w:t>
      </w:r>
      <w:r w:rsidR="000A1377" w:rsidRPr="0035160F">
        <w:t>Default Device</w:t>
      </w:r>
      <w:r w:rsidR="000A1377" w:rsidRPr="00312EA0">
        <w:t xml:space="preserve"> command </w:t>
      </w:r>
      <w:r w:rsidR="00357499" w:rsidRPr="00312EA0">
        <w:t>on</w:t>
      </w:r>
      <w:r w:rsidR="000A1377" w:rsidRPr="00312EA0">
        <w:t xml:space="preserve"> the </w:t>
      </w:r>
      <w:r w:rsidR="00C95FB6" w:rsidRPr="00312EA0">
        <w:t>context menu</w:t>
      </w:r>
      <w:r w:rsidR="000A1377" w:rsidRPr="00312EA0">
        <w:t xml:space="preserve"> of the device. You can change the setting of the device by selecting the device and clicking </w:t>
      </w:r>
      <w:r w:rsidR="007B178E" w:rsidRPr="0035160F">
        <w:t>Configure</w:t>
      </w:r>
      <w:r w:rsidR="007B178E" w:rsidRPr="00312EA0">
        <w:t>.</w:t>
      </w:r>
    </w:p>
    <w:p w14:paraId="4132B807" w14:textId="71CB8D47" w:rsidR="00E12748" w:rsidRPr="0035160F" w:rsidRDefault="00AC018B" w:rsidP="0089568F">
      <w:pPr>
        <w:pStyle w:val="Heading2"/>
        <w:pageBreakBefore/>
      </w:pPr>
      <w:bookmarkStart w:id="100" w:name="_Toc258003423"/>
      <w:r w:rsidRPr="0035160F">
        <w:lastRenderedPageBreak/>
        <w:t>Printers</w:t>
      </w:r>
      <w:bookmarkEnd w:id="100"/>
      <w:r w:rsidR="0002571A" w:rsidRPr="0035160F">
        <w:fldChar w:fldCharType="begin"/>
      </w:r>
      <w:r w:rsidR="00D43EFD" w:rsidRPr="0035160F">
        <w:instrText xml:space="preserve"> XE "</w:instrText>
      </w:r>
      <w:r w:rsidR="004450C8" w:rsidRPr="0035160F">
        <w:instrText>Printers</w:instrText>
      </w:r>
      <w:r w:rsidR="00D43EFD" w:rsidRPr="0035160F">
        <w:instrText xml:space="preserve">" </w:instrText>
      </w:r>
      <w:r w:rsidR="0002571A" w:rsidRPr="0035160F">
        <w:fldChar w:fldCharType="end"/>
      </w:r>
    </w:p>
    <w:p w14:paraId="51CAA940" w14:textId="005C58E9" w:rsidR="00E12748" w:rsidRPr="0035160F" w:rsidRDefault="00EF11A0" w:rsidP="00312EA0">
      <w:pPr>
        <w:pStyle w:val="BodyText"/>
      </w:pPr>
      <w:r w:rsidRPr="0035160F">
        <w:t xml:space="preserve">By clicking </w:t>
      </w:r>
      <w:r w:rsidR="000E1CBF">
        <w:t>the C</w:t>
      </w:r>
      <w:r w:rsidRPr="0035160F">
        <w:t xml:space="preserve">ontrol panel's </w:t>
      </w:r>
      <w:r w:rsidR="00462F88" w:rsidRPr="00203479">
        <w:rPr>
          <w:rStyle w:val="BodyTextBold0"/>
        </w:rPr>
        <w:t>Printer</w:t>
      </w:r>
      <w:r w:rsidR="00462F88" w:rsidRPr="00203479">
        <w:t xml:space="preserve"> </w:t>
      </w:r>
      <w:r w:rsidRPr="00203479">
        <w:t>button you can change the settings of your printer.</w:t>
      </w:r>
      <w:r w:rsidR="009E4BDB" w:rsidRPr="0035160F">
        <w:t xml:space="preserve"> </w:t>
      </w:r>
      <w:r w:rsidRPr="0035160F">
        <w:t>In the window that will appear</w:t>
      </w:r>
      <w:r w:rsidR="000E1CBF">
        <w:t>,</w:t>
      </w:r>
      <w:r w:rsidRPr="0035160F">
        <w:t xml:space="preserve"> you</w:t>
      </w:r>
      <w:r w:rsidR="00AD29B7" w:rsidRPr="0035160F">
        <w:t xml:space="preserve"> can see all the printers connected </w:t>
      </w:r>
      <w:r w:rsidRPr="0035160F">
        <w:t xml:space="preserve">to your computer. The </w:t>
      </w:r>
      <w:r w:rsidRPr="00312EA0">
        <w:rPr>
          <w:rStyle w:val="BodyTextBold0"/>
        </w:rPr>
        <w:t xml:space="preserve">Default printer </w:t>
      </w:r>
      <w:r w:rsidR="00AD29B7" w:rsidRPr="0035160F">
        <w:t xml:space="preserve">you are using is marked </w:t>
      </w:r>
      <w:r w:rsidR="000E1CBF">
        <w:t>with</w:t>
      </w:r>
      <w:r w:rsidR="00AD29B7" w:rsidRPr="0035160F">
        <w:t xml:space="preserve"> a</w:t>
      </w:r>
      <w:r w:rsidRPr="0035160F">
        <w:t xml:space="preserve"> green circle with </w:t>
      </w:r>
      <w:r w:rsidR="000E1CBF">
        <w:t xml:space="preserve">a </w:t>
      </w:r>
      <w:r w:rsidRPr="0035160F">
        <w:t xml:space="preserve">white mark. The default printer is the printer that prints when you click </w:t>
      </w:r>
      <w:r w:rsidR="00462F88" w:rsidRPr="00203479">
        <w:rPr>
          <w:rStyle w:val="BodyTextBold0"/>
        </w:rPr>
        <w:t xml:space="preserve">Quick Print </w:t>
      </w:r>
      <w:r w:rsidRPr="00203479">
        <w:t>in any program</w:t>
      </w:r>
      <w:r w:rsidRPr="00203479">
        <w:rPr>
          <w:rStyle w:val="BodyTextBold0"/>
        </w:rPr>
        <w:t>.</w:t>
      </w:r>
    </w:p>
    <w:p w14:paraId="66CBEBBE" w14:textId="21CCE139" w:rsidR="00E12748" w:rsidRPr="0035160F" w:rsidRDefault="0089568F" w:rsidP="00A70206">
      <w:pPr>
        <w:pStyle w:val="Kuvapaikka"/>
      </w:pPr>
      <w:r>
        <w:rPr>
          <w:noProof/>
          <w:lang w:val="fi-FI"/>
        </w:rPr>
        <mc:AlternateContent>
          <mc:Choice Requires="wps">
            <w:drawing>
              <wp:anchor distT="0" distB="0" distL="114300" distR="114300" simplePos="0" relativeHeight="251608064" behindDoc="0" locked="0" layoutInCell="1" allowOverlap="1" wp14:editId="4001D81F">
                <wp:simplePos x="0" y="0"/>
                <wp:positionH relativeFrom="column">
                  <wp:posOffset>4624705</wp:posOffset>
                </wp:positionH>
                <wp:positionV relativeFrom="paragraph">
                  <wp:posOffset>946150</wp:posOffset>
                </wp:positionV>
                <wp:extent cx="1583690" cy="349885"/>
                <wp:effectExtent l="10795" t="10160" r="15240" b="11430"/>
                <wp:wrapNone/>
                <wp:docPr id="1932" name="AutoShape 1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3690" cy="34988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01" o:spid="_x0000_s1026" style="position:absolute;margin-left:364.15pt;margin-top:74.5pt;width:124.7pt;height:27.5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" filled="f" strokecolor="red" strokeweight="1.5pt"/>
            </w:pict>
          </mc:Fallback>
        </mc:AlternateContent>
      </w:r>
      <w:r w:rsidR="002629C5">
        <w:rPr>
          <w:noProof/>
          <w:lang w:val="fi-FI"/>
        </w:rPr>
        <w:drawing>
          <wp:inline distT="0" distB="0" distL="0" distR="0" wp14:editId="2D393CF9">
            <wp:extent cx="5040630" cy="1699895"/>
            <wp:effectExtent l="19050" t="19050" r="26670" b="14605"/>
            <wp:docPr id="6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screen"/>
                    <a:srcRect/>
                    <a:stretch>
                      <a:fillRect/>
                    </a:stretch>
                  </pic:blipFill>
                  <pic:spPr bwMode="auto">
                    <a:xfrm>
                      <a:off x="0" y="0"/>
                      <a:ext cx="5040630" cy="1699895"/>
                    </a:xfrm>
                    <a:prstGeom prst="rect">
                      <a:avLst/>
                    </a:prstGeom>
                    <a:noFill/>
                    <a:ln w="9525" cmpd="sng">
                      <a:solidFill>
                        <a:srgbClr xmlns:a14="http://schemas.microsoft.com/office/drawing/2010/main" val="215A9C" mc:Ignorable=""/>
                      </a:solidFill>
                      <a:miter lim="800000"/>
                      <a:headEnd/>
                      <a:tailEnd/>
                    </a:ln>
                    <a:effectLst/>
                  </pic:spPr>
                </pic:pic>
              </a:graphicData>
            </a:graphic>
          </wp:inline>
        </w:drawing>
      </w:r>
    </w:p>
    <w:p w14:paraId="381FBCA7" w14:textId="0A3DCFDF" w:rsidR="009E4BDB" w:rsidRPr="0035160F" w:rsidRDefault="004450C8"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24</w:t>
      </w:r>
      <w:r w:rsidR="0035218D">
        <w:rPr>
          <w:noProof/>
        </w:rPr>
        <w:fldChar w:fldCharType="end"/>
      </w:r>
      <w:r w:rsidRPr="0035160F">
        <w:tab/>
      </w:r>
      <w:r w:rsidR="00AD29B7" w:rsidRPr="00312EA0">
        <w:t>In</w:t>
      </w:r>
      <w:r w:rsidR="00AD29B7" w:rsidRPr="0035160F">
        <w:t xml:space="preserve"> </w:t>
      </w:r>
      <w:r w:rsidR="000E1CBF" w:rsidRPr="00312EA0">
        <w:t>the</w:t>
      </w:r>
      <w:r w:rsidR="000E1CBF">
        <w:t xml:space="preserve"> </w:t>
      </w:r>
      <w:r w:rsidR="00462F88" w:rsidRPr="00203479">
        <w:rPr>
          <w:rStyle w:val="BodyTextBold0"/>
        </w:rPr>
        <w:t xml:space="preserve">Printers </w:t>
      </w:r>
      <w:r w:rsidR="00AD29B7" w:rsidRPr="00203479">
        <w:rPr>
          <w:rStyle w:val="BodyTextBold0"/>
        </w:rPr>
        <w:t xml:space="preserve">window you can see all the printers connected. In the picture the default printer is </w:t>
      </w:r>
      <w:proofErr w:type="spellStart"/>
      <w:r w:rsidR="00405A2C" w:rsidRPr="00203479">
        <w:rPr>
          <w:rStyle w:val="BodyTextBold0"/>
        </w:rPr>
        <w:t>hp</w:t>
      </w:r>
      <w:proofErr w:type="spellEnd"/>
      <w:r w:rsidR="00405A2C" w:rsidRPr="00203479">
        <w:rPr>
          <w:rStyle w:val="BodyTextBold0"/>
        </w:rPr>
        <w:t xml:space="preserve"> </w:t>
      </w:r>
      <w:proofErr w:type="spellStart"/>
      <w:r w:rsidR="00405A2C" w:rsidRPr="00203479">
        <w:rPr>
          <w:rStyle w:val="BodyTextBold0"/>
        </w:rPr>
        <w:t>deskjet</w:t>
      </w:r>
      <w:proofErr w:type="spellEnd"/>
      <w:r w:rsidR="00405A2C" w:rsidRPr="00203479">
        <w:rPr>
          <w:rStyle w:val="BodyTextBold0"/>
        </w:rPr>
        <w:t xml:space="preserve"> 845</w:t>
      </w:r>
      <w:r w:rsidR="009E4BDB" w:rsidRPr="00203479">
        <w:rPr>
          <w:rStyle w:val="BodyTextBold0"/>
        </w:rPr>
        <w:t>C</w:t>
      </w:r>
      <w:r w:rsidR="009E4BDB" w:rsidRPr="0035160F">
        <w:t xml:space="preserve"> </w:t>
      </w:r>
      <w:r w:rsidR="00AD29B7" w:rsidRPr="00312EA0">
        <w:t>printer</w:t>
      </w:r>
      <w:r w:rsidR="009E4BDB" w:rsidRPr="00312EA0">
        <w:t>.</w:t>
      </w:r>
      <w:r w:rsidR="00F54FE5" w:rsidRPr="00312EA0">
        <w:t xml:space="preserve"> </w:t>
      </w:r>
      <w:r w:rsidR="0045492D" w:rsidRPr="00312EA0">
        <w:t xml:space="preserve">You can change any printer connected to your computer to be the default printer by clicking </w:t>
      </w:r>
      <w:r w:rsidR="000E1CBF" w:rsidRPr="00312EA0">
        <w:t xml:space="preserve">the </w:t>
      </w:r>
      <w:r w:rsidR="00405A2C" w:rsidRPr="0035160F">
        <w:t>Set as</w:t>
      </w:r>
      <w:r w:rsidR="00405A2C" w:rsidRPr="00312EA0">
        <w:t xml:space="preserve"> </w:t>
      </w:r>
      <w:r w:rsidR="00405A2C" w:rsidRPr="0035160F">
        <w:t>Default Printer</w:t>
      </w:r>
      <w:r w:rsidR="00405A2C" w:rsidRPr="00312EA0">
        <w:t xml:space="preserve"> command</w:t>
      </w:r>
      <w:r w:rsidR="00405A2C" w:rsidRPr="00203479">
        <w:rPr>
          <w:rStyle w:val="BodyTextBold0"/>
        </w:rPr>
        <w:t xml:space="preserve"> on the context menu of the printer</w:t>
      </w:r>
      <w:r w:rsidR="00AD29B7" w:rsidRPr="00312EA0">
        <w:t>.</w:t>
      </w:r>
    </w:p>
    <w:p w14:paraId="34952A56" w14:textId="77777777" w:rsidR="00F54FE5" w:rsidRPr="0035160F" w:rsidRDefault="009831F6" w:rsidP="0089568F">
      <w:pPr>
        <w:pStyle w:val="Heading4"/>
      </w:pPr>
      <w:r w:rsidRPr="0035160F">
        <w:t>Adding printer</w:t>
      </w:r>
      <w:r w:rsidR="000E1CBF">
        <w:t>s</w:t>
      </w:r>
      <w:r w:rsidRPr="0035160F">
        <w:t xml:space="preserve"> </w:t>
      </w:r>
      <w:r w:rsidR="0002571A" w:rsidRPr="0035160F">
        <w:fldChar w:fldCharType="begin"/>
      </w:r>
      <w:r w:rsidR="00F54FE5" w:rsidRPr="0035160F">
        <w:instrText xml:space="preserve"> XE "</w:instrText>
      </w:r>
      <w:r w:rsidR="004450C8" w:rsidRPr="0035160F">
        <w:instrText>Printers</w:instrText>
      </w:r>
      <w:r w:rsidR="00F54FE5" w:rsidRPr="0035160F">
        <w:instrText>:</w:instrText>
      </w:r>
      <w:r w:rsidR="004450C8" w:rsidRPr="0035160F">
        <w:instrText>Adding</w:instrText>
      </w:r>
      <w:r w:rsidR="00F54FE5" w:rsidRPr="0035160F">
        <w:instrText xml:space="preserve">" </w:instrText>
      </w:r>
      <w:r w:rsidR="0002571A" w:rsidRPr="0035160F">
        <w:fldChar w:fldCharType="end"/>
      </w:r>
    </w:p>
    <w:p w14:paraId="5985ECA6" w14:textId="77777777" w:rsidR="00F54FE5" w:rsidRPr="0035160F" w:rsidRDefault="009831F6" w:rsidP="00312EA0">
      <w:pPr>
        <w:pStyle w:val="BodyText"/>
      </w:pPr>
      <w:r w:rsidRPr="0035160F">
        <w:t xml:space="preserve">You can install a new printer </w:t>
      </w:r>
      <w:r w:rsidR="000E1CBF">
        <w:t>in</w:t>
      </w:r>
      <w:r w:rsidRPr="0035160F">
        <w:t xml:space="preserve"> your computer in many ways. Some general printers for personal use are automatically installed to Windows Vista, when you connect the USB cable to the USB </w:t>
      </w:r>
      <w:r w:rsidR="00405A2C" w:rsidRPr="0035160F">
        <w:t>port</w:t>
      </w:r>
      <w:r w:rsidRPr="0035160F">
        <w:t xml:space="preserve"> of the computer</w:t>
      </w:r>
      <w:r w:rsidR="00F54FE5" w:rsidRPr="0035160F">
        <w:t>.</w:t>
      </w:r>
      <w:r w:rsidRPr="0035160F">
        <w:t xml:space="preserve"> With some printers you get an install</w:t>
      </w:r>
      <w:r w:rsidRPr="0035160F">
        <w:t>a</w:t>
      </w:r>
      <w:r w:rsidRPr="0035160F">
        <w:t xml:space="preserve">tion disk, from which you install the printer's control </w:t>
      </w:r>
      <w:r w:rsidR="004D2010" w:rsidRPr="0035160F">
        <w:t>program</w:t>
      </w:r>
      <w:r w:rsidRPr="0035160F">
        <w:t>. Networ</w:t>
      </w:r>
      <w:r w:rsidR="004450C8" w:rsidRPr="0035160F">
        <w:t xml:space="preserve">k printers can be installed in </w:t>
      </w:r>
      <w:r w:rsidR="000E1CBF">
        <w:t xml:space="preserve">the </w:t>
      </w:r>
      <w:r w:rsidR="00F54FE5" w:rsidRPr="00312EA0">
        <w:rPr>
          <w:rStyle w:val="BodyTextBold0"/>
        </w:rPr>
        <w:t>Control Panel</w:t>
      </w:r>
      <w:r w:rsidRPr="00312EA0">
        <w:rPr>
          <w:rStyle w:val="BodyTextBold0"/>
        </w:rPr>
        <w:t xml:space="preserve"> </w:t>
      </w:r>
      <w:r w:rsidRPr="0035160F">
        <w:t xml:space="preserve">program's </w:t>
      </w:r>
      <w:r w:rsidR="00F54FE5" w:rsidRPr="00312EA0">
        <w:t>Printers</w:t>
      </w:r>
      <w:r w:rsidRPr="00312EA0">
        <w:t xml:space="preserve"> </w:t>
      </w:r>
      <w:r w:rsidRPr="0035160F">
        <w:t>window by clicking</w:t>
      </w:r>
      <w:r w:rsidR="00F54FE5" w:rsidRPr="0035160F">
        <w:t xml:space="preserve"> </w:t>
      </w:r>
      <w:r w:rsidR="00F54FE5" w:rsidRPr="00312EA0">
        <w:t>Add printer</w:t>
      </w:r>
      <w:r w:rsidR="00F54FE5" w:rsidRPr="0035160F">
        <w:t>.</w:t>
      </w:r>
    </w:p>
    <w:p w14:paraId="01D47A1E" w14:textId="77777777" w:rsidR="00F54FE5" w:rsidRPr="0035160F" w:rsidRDefault="009831F6" w:rsidP="00A70206">
      <w:pPr>
        <w:pStyle w:val="BodyText"/>
      </w:pPr>
      <w:r w:rsidRPr="0035160F">
        <w:t>Next</w:t>
      </w:r>
      <w:r w:rsidR="00012926" w:rsidRPr="0035160F">
        <w:t>,</w:t>
      </w:r>
      <w:r w:rsidRPr="0035160F">
        <w:t xml:space="preserve"> let's install a local, personal printer:</w:t>
      </w:r>
    </w:p>
    <w:p w14:paraId="4F5D9442" w14:textId="6882630A" w:rsidR="00F54FE5" w:rsidRPr="0035160F" w:rsidRDefault="0089568F" w:rsidP="00A70206">
      <w:pPr>
        <w:pStyle w:val="Kuvapaikka"/>
      </w:pPr>
      <w:r>
        <w:rPr>
          <w:noProof/>
          <w:lang w:val="fi-FI"/>
        </w:rPr>
        <mc:AlternateContent>
          <mc:Choice Requires="wps">
            <w:drawing>
              <wp:anchor distT="0" distB="0" distL="114300" distR="114300" simplePos="0" relativeHeight="251721728" behindDoc="0" locked="0" layoutInCell="1" allowOverlap="1" wp14:editId="6A30ADA4">
                <wp:simplePos x="0" y="0"/>
                <wp:positionH relativeFrom="column">
                  <wp:posOffset>1675765</wp:posOffset>
                </wp:positionH>
                <wp:positionV relativeFrom="paragraph">
                  <wp:posOffset>1242060</wp:posOffset>
                </wp:positionV>
                <wp:extent cx="4350385" cy="594995"/>
                <wp:effectExtent l="14605" t="13970" r="16510" b="10160"/>
                <wp:wrapNone/>
                <wp:docPr id="1931" name="AutoShape 16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50385" cy="59499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16" o:spid="_x0000_s1026" style="position:absolute;margin-left:131.95pt;margin-top:97.8pt;width:342.55pt;height:46.8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" filled="f" strokecolor="red" strokeweight="1.5pt"/>
            </w:pict>
          </mc:Fallback>
        </mc:AlternateContent>
      </w:r>
      <w:r w:rsidR="002629C5">
        <w:rPr>
          <w:noProof/>
          <w:lang w:val="fi-FI"/>
        </w:rPr>
        <w:drawing>
          <wp:inline distT="0" distB="0" distL="0" distR="0" wp14:editId="74BB5F6F">
            <wp:extent cx="5046980" cy="1916430"/>
            <wp:effectExtent l="19050" t="19050" r="20320" b="26670"/>
            <wp:docPr id="6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screen"/>
                    <a:srcRect/>
                    <a:stretch>
                      <a:fillRect/>
                    </a:stretch>
                  </pic:blipFill>
                  <pic:spPr bwMode="auto">
                    <a:xfrm>
                      <a:off x="0" y="0"/>
                      <a:ext cx="5046980" cy="1916430"/>
                    </a:xfrm>
                    <a:prstGeom prst="rect">
                      <a:avLst/>
                    </a:prstGeom>
                    <a:noFill/>
                    <a:ln w="9525" cmpd="sng">
                      <a:solidFill>
                        <a:srgbClr xmlns:a14="http://schemas.microsoft.com/office/drawing/2010/main" val="215A9C" mc:Ignorable=""/>
                      </a:solidFill>
                      <a:miter lim="800000"/>
                      <a:headEnd/>
                      <a:tailEnd/>
                    </a:ln>
                    <a:effectLst/>
                  </pic:spPr>
                </pic:pic>
              </a:graphicData>
            </a:graphic>
          </wp:inline>
        </w:drawing>
      </w:r>
    </w:p>
    <w:p w14:paraId="540D8D22" w14:textId="77777777" w:rsidR="00C211DA" w:rsidRPr="00312EA0" w:rsidRDefault="004450C8"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25</w:t>
      </w:r>
      <w:r w:rsidR="0035218D">
        <w:rPr>
          <w:noProof/>
        </w:rPr>
        <w:fldChar w:fldCharType="end"/>
      </w:r>
      <w:r w:rsidRPr="0035160F">
        <w:tab/>
      </w:r>
      <w:r w:rsidR="009831F6" w:rsidRPr="0035160F">
        <w:t>Open</w:t>
      </w:r>
      <w:r w:rsidR="00F54FE5" w:rsidRPr="0035160F">
        <w:t xml:space="preserve"> </w:t>
      </w:r>
      <w:r w:rsidR="000E1CBF">
        <w:t xml:space="preserve">the </w:t>
      </w:r>
      <w:r w:rsidR="00F54FE5" w:rsidRPr="0035160F">
        <w:t>Control Panel</w:t>
      </w:r>
      <w:r w:rsidR="00F54FE5" w:rsidRPr="00312EA0">
        <w:t xml:space="preserve"> </w:t>
      </w:r>
      <w:r w:rsidR="009831F6" w:rsidRPr="00312EA0">
        <w:t xml:space="preserve">and </w:t>
      </w:r>
      <w:r w:rsidR="000E1CBF" w:rsidRPr="00312EA0">
        <w:t xml:space="preserve">the </w:t>
      </w:r>
      <w:r w:rsidR="00F54FE5" w:rsidRPr="0035160F">
        <w:t>Printers</w:t>
      </w:r>
      <w:r w:rsidR="00F54FE5" w:rsidRPr="00312EA0">
        <w:t xml:space="preserve"> </w:t>
      </w:r>
      <w:r w:rsidR="009831F6" w:rsidRPr="00312EA0">
        <w:t xml:space="preserve">accessory. Select </w:t>
      </w:r>
      <w:r w:rsidR="000E1CBF" w:rsidRPr="00312EA0">
        <w:t xml:space="preserve">the </w:t>
      </w:r>
      <w:r w:rsidR="00F54FE5" w:rsidRPr="0035160F">
        <w:t>Add prin</w:t>
      </w:r>
      <w:r w:rsidR="00F54FE5" w:rsidRPr="0035160F">
        <w:t>t</w:t>
      </w:r>
      <w:r w:rsidR="00F54FE5" w:rsidRPr="0035160F">
        <w:t>er</w:t>
      </w:r>
      <w:r w:rsidR="00F54FE5" w:rsidRPr="00312EA0">
        <w:t xml:space="preserve"> </w:t>
      </w:r>
      <w:r w:rsidR="009831F6" w:rsidRPr="00312EA0">
        <w:t xml:space="preserve">command. Click </w:t>
      </w:r>
      <w:r w:rsidR="00F54FE5" w:rsidRPr="0035160F">
        <w:t>Add a local printer</w:t>
      </w:r>
      <w:r w:rsidR="00F54FE5" w:rsidRPr="00312EA0">
        <w:t xml:space="preserve"> </w:t>
      </w:r>
      <w:r w:rsidR="009831F6" w:rsidRPr="00312EA0">
        <w:t>in the appearing dialog box</w:t>
      </w:r>
      <w:r w:rsidR="00C211DA" w:rsidRPr="00312EA0">
        <w:t>.</w:t>
      </w:r>
    </w:p>
    <w:p w14:paraId="26EC2413" w14:textId="77777777" w:rsidR="00F54FE5" w:rsidRPr="0035160F" w:rsidRDefault="00F54FE5" w:rsidP="001470C0">
      <w:pPr>
        <w:pStyle w:val="Caption"/>
      </w:pPr>
    </w:p>
    <w:p w14:paraId="4C30B4C2" w14:textId="77777777" w:rsidR="007B178E" w:rsidRPr="0035160F" w:rsidRDefault="007071E6" w:rsidP="0089568F">
      <w:pPr>
        <w:pStyle w:val="Heading4"/>
        <w:pageBreakBefore/>
      </w:pPr>
      <w:r w:rsidRPr="0035160F">
        <w:lastRenderedPageBreak/>
        <w:t xml:space="preserve">Managing </w:t>
      </w:r>
      <w:r w:rsidR="004450C8" w:rsidRPr="0035160F">
        <w:t>Printing</w:t>
      </w:r>
      <w:r w:rsidR="0002571A" w:rsidRPr="0035160F">
        <w:fldChar w:fldCharType="begin"/>
      </w:r>
      <w:r w:rsidR="007B178E" w:rsidRPr="0035160F">
        <w:instrText xml:space="preserve"> XE "</w:instrText>
      </w:r>
      <w:r w:rsidR="004450C8" w:rsidRPr="0035160F">
        <w:instrText>Managing Printing</w:instrText>
      </w:r>
      <w:r w:rsidR="007B178E" w:rsidRPr="0035160F">
        <w:instrText xml:space="preserve">" </w:instrText>
      </w:r>
      <w:r w:rsidR="0002571A" w:rsidRPr="0035160F">
        <w:fldChar w:fldCharType="end"/>
      </w:r>
    </w:p>
    <w:p w14:paraId="039357BD" w14:textId="162E5349" w:rsidR="009635A0" w:rsidRPr="0035160F" w:rsidRDefault="002629C5" w:rsidP="00312EA0">
      <w:pPr>
        <w:pStyle w:val="BodyText"/>
      </w:pPr>
      <w:r>
        <w:rPr>
          <w:noProof/>
          <w:lang w:val="fi-FI"/>
        </w:rPr>
        <w:drawing>
          <wp:anchor distT="0" distB="0" distL="114300" distR="114300" simplePos="0" relativeHeight="251672576" behindDoc="0" locked="0" layoutInCell="1" allowOverlap="1" wp14:editId="534928D3">
            <wp:simplePos x="0" y="0"/>
            <wp:positionH relativeFrom="column">
              <wp:posOffset>960755</wp:posOffset>
            </wp:positionH>
            <wp:positionV relativeFrom="paragraph">
              <wp:posOffset>545465</wp:posOffset>
            </wp:positionV>
            <wp:extent cx="160655" cy="239395"/>
            <wp:effectExtent l="19050" t="0" r="0" b="0"/>
            <wp:wrapNone/>
            <wp:docPr id="2003" name="Kuva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383"/>
                    <pic:cNvPicPr>
                      <a:picLocks noChangeAspect="1" noChangeArrowheads="1"/>
                    </pic:cNvPicPr>
                  </pic:nvPicPr>
                  <pic:blipFill>
                    <a:blip r:embed="rId15" cstate="screen"/>
                    <a:srcRect/>
                    <a:stretch>
                      <a:fillRect/>
                    </a:stretch>
                  </pic:blipFill>
                  <pic:spPr bwMode="auto">
                    <a:xfrm>
                      <a:off x="0" y="0"/>
                      <a:ext cx="160655" cy="239395"/>
                    </a:xfrm>
                    <a:prstGeom prst="rect">
                      <a:avLst/>
                    </a:prstGeom>
                    <a:noFill/>
                    <a:ln w="9525">
                      <a:noFill/>
                      <a:miter lim="800000"/>
                      <a:headEnd/>
                      <a:tailEnd/>
                    </a:ln>
                  </pic:spPr>
                </pic:pic>
              </a:graphicData>
            </a:graphic>
          </wp:anchor>
        </w:drawing>
      </w:r>
      <w:r w:rsidR="0066257C" w:rsidRPr="0035160F">
        <w:t xml:space="preserve">After clicking </w:t>
      </w:r>
      <w:r w:rsidR="00F54FE5" w:rsidRPr="00312EA0">
        <w:rPr>
          <w:rStyle w:val="BodyTextBold0"/>
        </w:rPr>
        <w:t>Print</w:t>
      </w:r>
      <w:r w:rsidR="0066257C" w:rsidRPr="00312EA0">
        <w:rPr>
          <w:rStyle w:val="BodyTextBold0"/>
        </w:rPr>
        <w:t xml:space="preserve"> </w:t>
      </w:r>
      <w:r w:rsidR="0066257C" w:rsidRPr="0035160F">
        <w:t>in any program, the file to be printed will move to the printing queue.</w:t>
      </w:r>
      <w:r w:rsidR="00F54FE5" w:rsidRPr="0035160F">
        <w:t xml:space="preserve"> </w:t>
      </w:r>
      <w:r w:rsidR="0066257C" w:rsidRPr="0035160F">
        <w:t>If you reali</w:t>
      </w:r>
      <w:r w:rsidR="004450C8" w:rsidRPr="0035160F">
        <w:t>z</w:t>
      </w:r>
      <w:r w:rsidR="0066257C" w:rsidRPr="0035160F">
        <w:t>e that printing is not necessary, you can stop printing in the prin</w:t>
      </w:r>
      <w:r w:rsidR="0066257C" w:rsidRPr="0035160F">
        <w:t>t</w:t>
      </w:r>
      <w:r w:rsidR="0066257C" w:rsidRPr="0035160F">
        <w:t>ing queue of the printer.</w:t>
      </w:r>
    </w:p>
    <w:p w14:paraId="4699984B" w14:textId="77777777" w:rsidR="005F725F" w:rsidRPr="0035160F" w:rsidRDefault="0066257C" w:rsidP="00A70206">
      <w:pPr>
        <w:pStyle w:val="BodyText"/>
      </w:pPr>
      <w:r w:rsidRPr="0035160F">
        <w:t>Printing</w:t>
      </w:r>
      <w:r w:rsidR="007071E6" w:rsidRPr="0035160F">
        <w:t xml:space="preserve"> can also be paused</w:t>
      </w:r>
      <w:r w:rsidRPr="0035160F">
        <w:t xml:space="preserve"> because of a mistake. Then your computer's printing queue will stop. In this situation, </w:t>
      </w:r>
      <w:r w:rsidR="0035160F">
        <w:t>don’t</w:t>
      </w:r>
      <w:r w:rsidRPr="0035160F">
        <w:t xml:space="preserve"> reprint, but remove the documents from the queue before you continue printing. It is also recommendable to restart the printer before continuing printing.</w:t>
      </w:r>
    </w:p>
    <w:p w14:paraId="0D745CA7" w14:textId="02B28894" w:rsidR="00C211DA" w:rsidRPr="0035160F" w:rsidRDefault="000E1CBF" w:rsidP="00A70206">
      <w:pPr>
        <w:pStyle w:val="BodyText"/>
      </w:pPr>
      <w:r>
        <w:rPr>
          <w:noProof/>
          <w:lang w:eastAsia="en-US"/>
        </w:rPr>
        <w:t>On</w:t>
      </w:r>
      <w:r w:rsidR="0066257C" w:rsidRPr="0035160F">
        <w:t xml:space="preserve"> both of these situations, open the printing queue by double-clicking the button in the taskbar</w:t>
      </w:r>
      <w:r w:rsidR="00C211DA" w:rsidRPr="0035160F">
        <w:t>.</w:t>
      </w:r>
      <w:r w:rsidR="00C73D38" w:rsidRPr="0035160F">
        <w:rPr>
          <w:noProof/>
          <w:lang w:eastAsia="en-US"/>
        </w:rPr>
        <w:t xml:space="preserve"> </w:t>
      </w:r>
    </w:p>
    <w:p w14:paraId="44131942" w14:textId="667BE9A8" w:rsidR="005F725F" w:rsidRPr="0035160F" w:rsidRDefault="0089568F" w:rsidP="00A70206">
      <w:pPr>
        <w:pStyle w:val="Kuvapaikka"/>
      </w:pPr>
      <w:r>
        <w:rPr>
          <w:noProof/>
          <w:lang w:val="fi-FI"/>
        </w:rPr>
        <mc:AlternateContent>
          <mc:Choice Requires="wps">
            <w:drawing>
              <wp:anchor distT="0" distB="0" distL="114300" distR="114300" simplePos="0" relativeHeight="251723776" behindDoc="0" locked="0" layoutInCell="1" allowOverlap="1" wp14:editId="1AD1321B">
                <wp:simplePos x="0" y="0"/>
                <wp:positionH relativeFrom="column">
                  <wp:posOffset>3192780</wp:posOffset>
                </wp:positionH>
                <wp:positionV relativeFrom="paragraph">
                  <wp:posOffset>832485</wp:posOffset>
                </wp:positionV>
                <wp:extent cx="413385" cy="179705"/>
                <wp:effectExtent l="17145" t="15875" r="17145" b="13970"/>
                <wp:wrapNone/>
                <wp:docPr id="1930" name="AutoShape 16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3385" cy="17970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28" o:spid="_x0000_s1026" style="position:absolute;margin-left:251.4pt;margin-top:65.55pt;width:32.55pt;height:14.1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" filled="f" strokecolor="red" strokeweight="1.5pt"/>
            </w:pict>
          </mc:Fallback>
        </mc:AlternateContent>
      </w:r>
      <w:r w:rsidR="002629C5">
        <w:rPr>
          <w:noProof/>
          <w:lang w:val="fi-FI"/>
        </w:rPr>
        <w:drawing>
          <wp:anchor distT="0" distB="0" distL="114300" distR="114300" simplePos="0" relativeHeight="251508736" behindDoc="0" locked="0" layoutInCell="1" allowOverlap="1" wp14:editId="5D95A20C">
            <wp:simplePos x="0" y="0"/>
            <wp:positionH relativeFrom="column">
              <wp:posOffset>2898140</wp:posOffset>
            </wp:positionH>
            <wp:positionV relativeFrom="paragraph">
              <wp:posOffset>795020</wp:posOffset>
            </wp:positionV>
            <wp:extent cx="176530" cy="246380"/>
            <wp:effectExtent l="19050" t="0" r="0" b="0"/>
            <wp:wrapNone/>
            <wp:docPr id="2000" name="Kuva 970" descr="Nuoliosoi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970" descr="Nuoliosoitin"/>
                    <pic:cNvPicPr>
                      <a:picLocks noChangeAspect="1" noChangeArrowheads="1"/>
                    </pic:cNvPicPr>
                  </pic:nvPicPr>
                  <pic:blipFill>
                    <a:blip r:embed="rId21" cstate="screen">
                      <a:clrChange>
                        <a:clrFrom>
                          <a:srgbClr xmlns:a14="http://schemas.microsoft.com/office/drawing/2010/main" val="FFFFFF" mc:Ignorable=""/>
                        </a:clrFrom>
                        <a:clrTo>
                          <a:srgbClr xmlns:a14="http://schemas.microsoft.com/office/drawing/2010/main" val="FFFFFF" mc:Ignorable="">
                            <a:alpha val="0"/>
                          </a:srgbClr>
                        </a:clrTo>
                      </a:clrChange>
                    </a:blip>
                    <a:srcRect/>
                    <a:stretch>
                      <a:fillRect/>
                    </a:stretch>
                  </pic:blipFill>
                  <pic:spPr bwMode="auto">
                    <a:xfrm>
                      <a:off x="0" y="0"/>
                      <a:ext cx="176530" cy="246380"/>
                    </a:xfrm>
                    <a:prstGeom prst="rect">
                      <a:avLst/>
                    </a:prstGeom>
                    <a:noFill/>
                    <a:ln w="9525">
                      <a:noFill/>
                      <a:miter lim="800000"/>
                      <a:headEnd/>
                      <a:tailEnd/>
                    </a:ln>
                  </pic:spPr>
                </pic:pic>
              </a:graphicData>
            </a:graphic>
          </wp:anchor>
        </w:drawing>
      </w:r>
      <w:r>
        <w:rPr>
          <w:noProof/>
          <w:lang w:val="fi-FI"/>
        </w:rPr>
        <mc:AlternateContent>
          <mc:Choice Requires="wps">
            <w:drawing>
              <wp:anchor distT="0" distB="0" distL="114300" distR="114300" simplePos="0" relativeHeight="251722752" behindDoc="0" locked="0" layoutInCell="1" allowOverlap="1" wp14:editId="6EA9A1B8">
                <wp:simplePos x="0" y="0"/>
                <wp:positionH relativeFrom="column">
                  <wp:posOffset>1329055</wp:posOffset>
                </wp:positionH>
                <wp:positionV relativeFrom="paragraph">
                  <wp:posOffset>695325</wp:posOffset>
                </wp:positionV>
                <wp:extent cx="1790065" cy="179705"/>
                <wp:effectExtent l="10795" t="12065" r="18415" b="17780"/>
                <wp:wrapNone/>
                <wp:docPr id="1929" name="AutoShape 16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0065" cy="17970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27" o:spid="_x0000_s1026" style="position:absolute;margin-left:104.65pt;margin-top:54.75pt;width:140.95pt;height:14.1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" filled="f" strokecolor="red" strokeweight="1.5pt"/>
            </w:pict>
          </mc:Fallback>
        </mc:AlternateContent>
      </w:r>
      <w:r w:rsidR="002629C5">
        <w:rPr>
          <w:noProof/>
          <w:lang w:val="fi-FI"/>
        </w:rPr>
        <w:drawing>
          <wp:inline distT="0" distB="0" distL="0" distR="0" wp14:editId="5076975A">
            <wp:extent cx="5011420" cy="1781810"/>
            <wp:effectExtent l="19050" t="19050" r="17780" b="27940"/>
            <wp:docPr id="7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cstate="screen"/>
                    <a:srcRect/>
                    <a:stretch>
                      <a:fillRect/>
                    </a:stretch>
                  </pic:blipFill>
                  <pic:spPr bwMode="auto">
                    <a:xfrm>
                      <a:off x="0" y="0"/>
                      <a:ext cx="5011420" cy="1781810"/>
                    </a:xfrm>
                    <a:prstGeom prst="rect">
                      <a:avLst/>
                    </a:prstGeom>
                    <a:noFill/>
                    <a:ln w="9525" cmpd="sng">
                      <a:solidFill>
                        <a:srgbClr xmlns:a14="http://schemas.microsoft.com/office/drawing/2010/main" val="215A9C" mc:Ignorable=""/>
                      </a:solidFill>
                      <a:miter lim="800000"/>
                      <a:headEnd/>
                      <a:tailEnd/>
                    </a:ln>
                    <a:effectLst/>
                  </pic:spPr>
                </pic:pic>
              </a:graphicData>
            </a:graphic>
          </wp:inline>
        </w:drawing>
      </w:r>
    </w:p>
    <w:p w14:paraId="2BBCC15C" w14:textId="77777777" w:rsidR="00C211DA" w:rsidRPr="00312EA0" w:rsidRDefault="004450C8"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26</w:t>
      </w:r>
      <w:r w:rsidR="0035218D">
        <w:rPr>
          <w:noProof/>
        </w:rPr>
        <w:fldChar w:fldCharType="end"/>
      </w:r>
      <w:r w:rsidRPr="0035160F">
        <w:tab/>
      </w:r>
      <w:r w:rsidR="009F70D8" w:rsidRPr="0035160F">
        <w:t>In the dialog box that will appear</w:t>
      </w:r>
      <w:proofErr w:type="gramStart"/>
      <w:r w:rsidR="009F70D8" w:rsidRPr="0035160F">
        <w:t>,</w:t>
      </w:r>
      <w:proofErr w:type="gramEnd"/>
      <w:r w:rsidR="009F70D8" w:rsidRPr="0035160F">
        <w:t xml:space="preserve"> you can select the file you </w:t>
      </w:r>
      <w:r w:rsidR="0035160F">
        <w:t>don’t</w:t>
      </w:r>
      <w:r w:rsidR="009F70D8" w:rsidRPr="0035160F">
        <w:t xml:space="preserve"> want to print</w:t>
      </w:r>
      <w:r w:rsidR="000E1CBF">
        <w:t xml:space="preserve"> anymore</w:t>
      </w:r>
      <w:r w:rsidR="009F70D8" w:rsidRPr="0035160F">
        <w:t xml:space="preserve">. Stop printing </w:t>
      </w:r>
      <w:r w:rsidR="000E1CBF">
        <w:t xml:space="preserve">with the </w:t>
      </w:r>
      <w:r w:rsidR="00C73D38" w:rsidRPr="0035160F">
        <w:t>context menu’s</w:t>
      </w:r>
      <w:r w:rsidR="00F365E0" w:rsidRPr="0035160F">
        <w:t xml:space="preserve"> Pause</w:t>
      </w:r>
      <w:r w:rsidR="009F70D8" w:rsidRPr="00312EA0">
        <w:t xml:space="preserve"> command</w:t>
      </w:r>
      <w:r w:rsidR="00F365E0" w:rsidRPr="00312EA0">
        <w:t>.</w:t>
      </w:r>
      <w:r w:rsidR="009F70D8" w:rsidRPr="00312EA0">
        <w:t xml:space="preserve"> You can continue printing by using</w:t>
      </w:r>
      <w:r w:rsidR="00C73D38" w:rsidRPr="00312EA0">
        <w:t xml:space="preserve"> </w:t>
      </w:r>
      <w:r w:rsidR="000E1CBF" w:rsidRPr="00312EA0">
        <w:t xml:space="preserve">the </w:t>
      </w:r>
      <w:r w:rsidR="00C73D38" w:rsidRPr="00312EA0">
        <w:t>context menu’s</w:t>
      </w:r>
      <w:r w:rsidR="005F725F" w:rsidRPr="00312EA0">
        <w:t xml:space="preserve"> </w:t>
      </w:r>
      <w:r w:rsidR="005F725F" w:rsidRPr="0035160F">
        <w:t>Resume</w:t>
      </w:r>
      <w:r w:rsidR="009F70D8" w:rsidRPr="00312EA0">
        <w:t xml:space="preserve"> co</w:t>
      </w:r>
      <w:r w:rsidR="009F70D8" w:rsidRPr="00312EA0">
        <w:t>m</w:t>
      </w:r>
      <w:r w:rsidR="009F70D8" w:rsidRPr="00312EA0">
        <w:t>mand. To print the file all</w:t>
      </w:r>
      <w:r w:rsidR="007071E6" w:rsidRPr="00312EA0">
        <w:t xml:space="preserve"> </w:t>
      </w:r>
      <w:r w:rsidR="009F70D8" w:rsidRPr="00312EA0">
        <w:t xml:space="preserve">over again </w:t>
      </w:r>
      <w:r w:rsidR="007071E6" w:rsidRPr="00312EA0">
        <w:t>use</w:t>
      </w:r>
      <w:r w:rsidR="000E1CBF" w:rsidRPr="00312EA0">
        <w:t xml:space="preserve"> the</w:t>
      </w:r>
      <w:r w:rsidR="005F725F" w:rsidRPr="00312EA0">
        <w:t xml:space="preserve"> </w:t>
      </w:r>
      <w:r w:rsidR="005F725F" w:rsidRPr="0035160F">
        <w:t>Restart</w:t>
      </w:r>
      <w:r w:rsidR="009F70D8" w:rsidRPr="00312EA0">
        <w:t xml:space="preserve"> command. You can cancel printing </w:t>
      </w:r>
      <w:r w:rsidR="000E1CBF" w:rsidRPr="00312EA0">
        <w:t xml:space="preserve">with the </w:t>
      </w:r>
      <w:r w:rsidR="00F365E0" w:rsidRPr="0035160F">
        <w:t>Cancel</w:t>
      </w:r>
      <w:r w:rsidR="009F70D8" w:rsidRPr="00312EA0">
        <w:t xml:space="preserve"> command</w:t>
      </w:r>
      <w:r w:rsidR="00C211DA" w:rsidRPr="00312EA0">
        <w:t>.</w:t>
      </w:r>
    </w:p>
    <w:p w14:paraId="0352ABBC" w14:textId="77777777" w:rsidR="00F365E0" w:rsidRPr="0035160F" w:rsidRDefault="007071E6" w:rsidP="00312EA0">
      <w:pPr>
        <w:pStyle w:val="BodyText"/>
      </w:pPr>
      <w:r w:rsidRPr="0035160F">
        <w:t xml:space="preserve">All printing functions of the printer can be paused by clicking </w:t>
      </w:r>
      <w:r w:rsidRPr="00312EA0">
        <w:rPr>
          <w:rStyle w:val="BodyTextBold0"/>
        </w:rPr>
        <w:t xml:space="preserve">Pause Printing </w:t>
      </w:r>
      <w:r w:rsidR="000E1CBF">
        <w:t>o</w:t>
      </w:r>
      <w:r w:rsidRPr="0035160F">
        <w:t xml:space="preserve">n the </w:t>
      </w:r>
      <w:r w:rsidRPr="00312EA0">
        <w:t xml:space="preserve">Printer </w:t>
      </w:r>
      <w:r w:rsidRPr="0035160F">
        <w:t>menu. All printing jobs can be c</w:t>
      </w:r>
      <w:r w:rsidR="0087110F" w:rsidRPr="0035160F">
        <w:t xml:space="preserve">ancelled from the queue </w:t>
      </w:r>
      <w:r w:rsidR="000E1CBF">
        <w:t xml:space="preserve">with the </w:t>
      </w:r>
      <w:r w:rsidR="00F365E0" w:rsidRPr="00312EA0">
        <w:t>Cancel All Docum</w:t>
      </w:r>
      <w:r w:rsidR="009635A0" w:rsidRPr="00312EA0">
        <w:t>e</w:t>
      </w:r>
      <w:r w:rsidR="00F365E0" w:rsidRPr="00312EA0">
        <w:t>nts</w:t>
      </w:r>
      <w:r w:rsidRPr="0035160F">
        <w:t xml:space="preserve"> command</w:t>
      </w:r>
      <w:r w:rsidR="00F365E0" w:rsidRPr="0035160F">
        <w:t>.</w:t>
      </w:r>
    </w:p>
    <w:p w14:paraId="1592FF73" w14:textId="77777777" w:rsidR="00C762E5" w:rsidRPr="0035160F" w:rsidRDefault="007071E6" w:rsidP="00D338D4">
      <w:pPr>
        <w:pStyle w:val="Heading1"/>
      </w:pPr>
      <w:bookmarkStart w:id="101" w:name="_Toc258003424"/>
      <w:r w:rsidRPr="0035160F">
        <w:lastRenderedPageBreak/>
        <w:t>Problem solving</w:t>
      </w:r>
      <w:bookmarkEnd w:id="101"/>
      <w:r w:rsidR="0002571A" w:rsidRPr="0035160F">
        <w:fldChar w:fldCharType="begin"/>
      </w:r>
      <w:r w:rsidR="00BD3712" w:rsidRPr="0035160F">
        <w:instrText xml:space="preserve"> XE "</w:instrText>
      </w:r>
      <w:r w:rsidR="00BD3712" w:rsidRPr="00923094">
        <w:rPr>
          <w:lang w:val="en-GB"/>
        </w:rPr>
        <w:instrText>Problem solving</w:instrText>
      </w:r>
      <w:r w:rsidR="00BD3712" w:rsidRPr="0035160F">
        <w:instrText xml:space="preserve">" </w:instrText>
      </w:r>
      <w:r w:rsidR="0002571A" w:rsidRPr="0035160F">
        <w:fldChar w:fldCharType="end"/>
      </w:r>
    </w:p>
    <w:p w14:paraId="435EA271" w14:textId="77777777" w:rsidR="00E077DD" w:rsidRPr="0035160F" w:rsidRDefault="00AC018B" w:rsidP="0089568F">
      <w:pPr>
        <w:pStyle w:val="Heading2"/>
      </w:pPr>
      <w:bookmarkStart w:id="102" w:name="_Toc258003425"/>
      <w:r w:rsidRPr="0035160F">
        <w:t>Task Manager</w:t>
      </w:r>
      <w:bookmarkEnd w:id="102"/>
      <w:r w:rsidR="0002571A" w:rsidRPr="0035160F">
        <w:fldChar w:fldCharType="begin"/>
      </w:r>
      <w:r w:rsidR="006617DC" w:rsidRPr="0035160F">
        <w:instrText xml:space="preserve"> XE "</w:instrText>
      </w:r>
      <w:r w:rsidR="00AE4408" w:rsidRPr="0035160F">
        <w:instrText>Task Manager</w:instrText>
      </w:r>
      <w:r w:rsidR="006617DC" w:rsidRPr="0035160F">
        <w:instrText xml:space="preserve">" </w:instrText>
      </w:r>
      <w:r w:rsidR="0002571A" w:rsidRPr="0035160F">
        <w:fldChar w:fldCharType="end"/>
      </w:r>
    </w:p>
    <w:p w14:paraId="208A945B" w14:textId="217438C4" w:rsidR="00C762E5" w:rsidRPr="0035160F" w:rsidRDefault="007071E6" w:rsidP="00312EA0">
      <w:pPr>
        <w:pStyle w:val="BodyText"/>
      </w:pPr>
      <w:r w:rsidRPr="0035160F">
        <w:t xml:space="preserve">Unfortunately </w:t>
      </w:r>
      <w:r w:rsidR="00C762E5" w:rsidRPr="0035160F">
        <w:t>Windows Vista</w:t>
      </w:r>
      <w:r w:rsidRPr="0035160F">
        <w:t xml:space="preserve"> and its programs are not perfect, and they</w:t>
      </w:r>
      <w:r w:rsidR="0087110F" w:rsidRPr="0035160F">
        <w:t xml:space="preserve"> crash</w:t>
      </w:r>
      <w:r w:rsidRPr="0035160F">
        <w:t xml:space="preserve"> every now and then. This means, that the program no longer functions and the program </w:t>
      </w:r>
      <w:r w:rsidR="00040153">
        <w:t>crashes</w:t>
      </w:r>
      <w:r w:rsidRPr="0035160F">
        <w:t xml:space="preserve"> at some point for a long time.</w:t>
      </w:r>
      <w:r w:rsidR="00C762E5" w:rsidRPr="0035160F">
        <w:t xml:space="preserve"> </w:t>
      </w:r>
      <w:r w:rsidRPr="0035160F">
        <w:t xml:space="preserve">Sometimes you can see this when </w:t>
      </w:r>
      <w:proofErr w:type="gramStart"/>
      <w:r w:rsidR="001B44BE" w:rsidRPr="00203479">
        <w:rPr>
          <w:rStyle w:val="BodyTextBold0"/>
        </w:rPr>
        <w:t>Not</w:t>
      </w:r>
      <w:proofErr w:type="gramEnd"/>
      <w:r w:rsidR="001B44BE" w:rsidRPr="00203479">
        <w:rPr>
          <w:rStyle w:val="BodyTextBold0"/>
        </w:rPr>
        <w:t xml:space="preserve"> </w:t>
      </w:r>
      <w:r w:rsidR="0079123D" w:rsidRPr="00312EA0">
        <w:rPr>
          <w:rStyle w:val="BodyTextBold0"/>
        </w:rPr>
        <w:t>R</w:t>
      </w:r>
      <w:r w:rsidR="0079123D" w:rsidRPr="00312EA0">
        <w:rPr>
          <w:rStyle w:val="BodyTextBold0"/>
        </w:rPr>
        <w:t>e</w:t>
      </w:r>
      <w:r w:rsidR="0079123D" w:rsidRPr="00312EA0">
        <w:rPr>
          <w:rStyle w:val="BodyTextBold0"/>
        </w:rPr>
        <w:t>sponding</w:t>
      </w:r>
      <w:r w:rsidRPr="0035160F">
        <w:t xml:space="preserve"> message appears.</w:t>
      </w:r>
      <w:r w:rsidRPr="00312EA0">
        <w:t xml:space="preserve"> </w:t>
      </w:r>
      <w:r w:rsidRPr="0035160F">
        <w:t xml:space="preserve">Sometimes you can see </w:t>
      </w:r>
      <w:r w:rsidR="00040153">
        <w:t xml:space="preserve">the </w:t>
      </w:r>
      <w:proofErr w:type="gramStart"/>
      <w:r w:rsidRPr="00312EA0">
        <w:t>Busy</w:t>
      </w:r>
      <w:proofErr w:type="gramEnd"/>
      <w:r w:rsidRPr="0035160F">
        <w:t xml:space="preserve"> cursor </w:t>
      </w:r>
      <w:r w:rsidR="00040153">
        <w:t>o</w:t>
      </w:r>
      <w:r w:rsidRPr="0035160F">
        <w:t>n the screen, when the program is not working any more.</w:t>
      </w:r>
    </w:p>
    <w:p w14:paraId="7F6A2F96" w14:textId="77777777" w:rsidR="00C762E5" w:rsidRPr="0035160F" w:rsidRDefault="007071E6" w:rsidP="00A70206">
      <w:pPr>
        <w:pStyle w:val="BodyText"/>
      </w:pPr>
      <w:r w:rsidRPr="0035160F">
        <w:t xml:space="preserve">When this happens you can try to solve the problem </w:t>
      </w:r>
      <w:r w:rsidR="00040153">
        <w:t>with a</w:t>
      </w:r>
      <w:r w:rsidRPr="0035160F">
        <w:t xml:space="preserve"> </w:t>
      </w:r>
      <w:r w:rsidR="00CA4910" w:rsidRPr="0035160F">
        <w:t xml:space="preserve">"three finger </w:t>
      </w:r>
      <w:r w:rsidR="00040153">
        <w:t>touch</w:t>
      </w:r>
      <w:r w:rsidR="00CA4910" w:rsidRPr="0035160F">
        <w:t>"</w:t>
      </w:r>
      <w:r w:rsidR="00040153">
        <w:t xml:space="preserve">. </w:t>
      </w:r>
      <w:r w:rsidR="00CA4910" w:rsidRPr="0035160F">
        <w:t>Hold down</w:t>
      </w:r>
      <w:r w:rsidR="00C762E5" w:rsidRPr="0035160F">
        <w:t xml:space="preserve"> </w:t>
      </w:r>
      <w:r w:rsidR="00040153">
        <w:t xml:space="preserve">the </w:t>
      </w:r>
      <w:r w:rsidR="00C762E5" w:rsidRPr="00203479">
        <w:rPr>
          <w:rStyle w:val="BodyTextBold0"/>
        </w:rPr>
        <w:t xml:space="preserve">Ctrl + </w:t>
      </w:r>
      <w:r w:rsidR="007A379D" w:rsidRPr="00203479">
        <w:rPr>
          <w:rStyle w:val="BodyTextBold0"/>
        </w:rPr>
        <w:t>Shift</w:t>
      </w:r>
      <w:r w:rsidR="007A379D" w:rsidRPr="00203479">
        <w:t xml:space="preserve"> </w:t>
      </w:r>
      <w:r w:rsidR="00CA4910" w:rsidRPr="00203479">
        <w:t xml:space="preserve">keys and </w:t>
      </w:r>
      <w:r w:rsidR="00040153" w:rsidRPr="00203479">
        <w:t>press</w:t>
      </w:r>
      <w:r w:rsidR="00C762E5" w:rsidRPr="0035160F">
        <w:t xml:space="preserve"> </w:t>
      </w:r>
      <w:r w:rsidR="00040153">
        <w:t xml:space="preserve">the </w:t>
      </w:r>
      <w:r w:rsidR="00E077DD" w:rsidRPr="00203479">
        <w:rPr>
          <w:rStyle w:val="BodyTextBold0"/>
        </w:rPr>
        <w:t>Esc</w:t>
      </w:r>
      <w:r w:rsidR="00306F52" w:rsidRPr="00203479">
        <w:t xml:space="preserve"> key</w:t>
      </w:r>
      <w:r w:rsidR="00C762E5" w:rsidRPr="0035160F">
        <w:t xml:space="preserve">. </w:t>
      </w:r>
      <w:r w:rsidR="00CA4910" w:rsidRPr="0035160F">
        <w:t>This way you can make</w:t>
      </w:r>
      <w:r w:rsidR="00040153">
        <w:t xml:space="preserve"> the</w:t>
      </w:r>
      <w:r w:rsidR="00CA4910" w:rsidRPr="0035160F">
        <w:t xml:space="preserve"> </w:t>
      </w:r>
      <w:r w:rsidR="00C762E5" w:rsidRPr="00203479">
        <w:rPr>
          <w:rStyle w:val="BodyTextBold0"/>
        </w:rPr>
        <w:t xml:space="preserve">Windows </w:t>
      </w:r>
      <w:r w:rsidR="007A379D" w:rsidRPr="00203479">
        <w:rPr>
          <w:rStyle w:val="BodyTextBold0"/>
        </w:rPr>
        <w:t>Task Manager</w:t>
      </w:r>
      <w:r w:rsidR="007A379D" w:rsidRPr="00203479">
        <w:t xml:space="preserve"> </w:t>
      </w:r>
      <w:r w:rsidR="00CA4910" w:rsidRPr="00203479">
        <w:t>to appear.</w:t>
      </w:r>
    </w:p>
    <w:p w14:paraId="27B0871A" w14:textId="77777777" w:rsidR="00C211DA" w:rsidRPr="0035160F" w:rsidRDefault="00CA4910" w:rsidP="00A70206">
      <w:pPr>
        <w:pStyle w:val="BodyText"/>
      </w:pPr>
      <w:r w:rsidRPr="0035160F">
        <w:t xml:space="preserve">If this </w:t>
      </w:r>
      <w:r w:rsidR="0035160F">
        <w:t>doesn’t</w:t>
      </w:r>
      <w:r w:rsidRPr="0035160F">
        <w:t xml:space="preserve"> solve the problem, you should restart the computer. </w:t>
      </w:r>
      <w:r w:rsidR="004D2010" w:rsidRPr="0035160F">
        <w:t xml:space="preserve">Always use </w:t>
      </w:r>
      <w:r w:rsidR="00040153">
        <w:t xml:space="preserve">the </w:t>
      </w:r>
      <w:r w:rsidR="004D2010" w:rsidRPr="00203479">
        <w:rPr>
          <w:rStyle w:val="BodyTextBold0"/>
        </w:rPr>
        <w:t>Reset</w:t>
      </w:r>
      <w:r w:rsidR="0002571A" w:rsidRPr="00203479">
        <w:rPr>
          <w:rStyle w:val="BodyTextBold0"/>
        </w:rPr>
        <w:fldChar w:fldCharType="begin"/>
      </w:r>
      <w:r w:rsidR="004450C8" w:rsidRPr="00203479">
        <w:rPr>
          <w:rStyle w:val="BodyTextBold0"/>
        </w:rPr>
        <w:instrText xml:space="preserve"> XE "Reset button" </w:instrText>
      </w:r>
      <w:r w:rsidR="0002571A" w:rsidRPr="00203479">
        <w:rPr>
          <w:rStyle w:val="BodyTextBold0"/>
        </w:rPr>
        <w:fldChar w:fldCharType="end"/>
      </w:r>
      <w:r w:rsidR="004D2010" w:rsidRPr="00203479">
        <w:t xml:space="preserve"> button if you have one in your computer. </w:t>
      </w:r>
      <w:r w:rsidRPr="00203479">
        <w:t>If you ca</w:t>
      </w:r>
      <w:r w:rsidRPr="00203479">
        <w:t>n</w:t>
      </w:r>
      <w:r w:rsidRPr="00203479">
        <w:t xml:space="preserve">not find it, turn the computer off by </w:t>
      </w:r>
      <w:r w:rsidR="000A2140" w:rsidRPr="00203479">
        <w:t>pushing</w:t>
      </w:r>
      <w:r w:rsidRPr="00203479">
        <w:t xml:space="preserve"> the power button. In some computers you must hold the </w:t>
      </w:r>
      <w:r w:rsidR="00085D71" w:rsidRPr="00203479">
        <w:t>power button</w:t>
      </w:r>
      <w:r w:rsidRPr="00203479">
        <w:t xml:space="preserve"> down</w:t>
      </w:r>
      <w:r w:rsidR="00040153" w:rsidRPr="00203479">
        <w:t xml:space="preserve"> for</w:t>
      </w:r>
      <w:r w:rsidRPr="00203479">
        <w:t xml:space="preserve"> </w:t>
      </w:r>
      <w:r w:rsidR="00E077DD" w:rsidRPr="00203479">
        <w:rPr>
          <w:rStyle w:val="BodyTextBold0"/>
        </w:rPr>
        <w:t>5</w:t>
      </w:r>
      <w:r w:rsidR="00C95FB6" w:rsidRPr="00203479">
        <w:rPr>
          <w:rStyle w:val="BodyTextBold0"/>
        </w:rPr>
        <w:t xml:space="preserve"> - </w:t>
      </w:r>
      <w:r w:rsidR="00306F52" w:rsidRPr="00203479">
        <w:rPr>
          <w:rStyle w:val="BodyTextBold0"/>
        </w:rPr>
        <w:t>8</w:t>
      </w:r>
      <w:r w:rsidR="00E077DD" w:rsidRPr="0035160F">
        <w:t xml:space="preserve"> </w:t>
      </w:r>
      <w:r w:rsidRPr="0035160F">
        <w:t xml:space="preserve">seconds before the computer shuts </w:t>
      </w:r>
      <w:r w:rsidR="004D2010" w:rsidRPr="0035160F">
        <w:t>down. You</w:t>
      </w:r>
      <w:r w:rsidRPr="0035160F">
        <w:t xml:space="preserve"> seldom have to turn off the power by using the main power switch</w:t>
      </w:r>
      <w:r w:rsidR="00C211DA" w:rsidRPr="0035160F">
        <w:t xml:space="preserve"> </w:t>
      </w:r>
      <w:r w:rsidRPr="0035160F">
        <w:t>(you can often find it in the back panel of the computer) or plug</w:t>
      </w:r>
      <w:r w:rsidR="0087110F" w:rsidRPr="0035160F">
        <w:t>ging off the computer</w:t>
      </w:r>
      <w:r w:rsidR="00C211DA" w:rsidRPr="0035160F">
        <w:t>.</w:t>
      </w:r>
    </w:p>
    <w:p w14:paraId="3A3BC2CB" w14:textId="77777777" w:rsidR="007B178E" w:rsidRPr="0035160F" w:rsidRDefault="005566D6" w:rsidP="0089568F">
      <w:pPr>
        <w:pStyle w:val="Heading3"/>
        <w:rPr>
          <w:lang w:val="en-US"/>
        </w:rPr>
      </w:pPr>
      <w:bookmarkStart w:id="103" w:name="_Toc258003426"/>
      <w:r w:rsidRPr="0035160F">
        <w:rPr>
          <w:lang w:val="en-US"/>
        </w:rPr>
        <w:t>System information</w:t>
      </w:r>
      <w:bookmarkEnd w:id="103"/>
      <w:r w:rsidR="0002571A" w:rsidRPr="0035160F">
        <w:rPr>
          <w:lang w:val="en-US"/>
        </w:rPr>
        <w:fldChar w:fldCharType="begin"/>
      </w:r>
      <w:r w:rsidR="00A66898" w:rsidRPr="0035160F">
        <w:rPr>
          <w:lang w:val="en-US"/>
        </w:rPr>
        <w:instrText xml:space="preserve"> XE "</w:instrText>
      </w:r>
      <w:r w:rsidR="004450C8" w:rsidRPr="0035160F">
        <w:rPr>
          <w:lang w:val="en-US"/>
        </w:rPr>
        <w:instrText>System information</w:instrText>
      </w:r>
      <w:r w:rsidR="00A66898" w:rsidRPr="0035160F">
        <w:rPr>
          <w:lang w:val="en-US"/>
        </w:rPr>
        <w:instrText xml:space="preserve">" </w:instrText>
      </w:r>
      <w:r w:rsidR="0002571A" w:rsidRPr="0035160F">
        <w:rPr>
          <w:lang w:val="en-US"/>
        </w:rPr>
        <w:fldChar w:fldCharType="end"/>
      </w:r>
    </w:p>
    <w:p w14:paraId="21ACB120" w14:textId="77A2FA7A" w:rsidR="00C211DA" w:rsidRPr="0035160F" w:rsidRDefault="005566D6" w:rsidP="00A70206">
      <w:pPr>
        <w:pStyle w:val="BodyText"/>
      </w:pPr>
      <w:r w:rsidRPr="0035160F">
        <w:t xml:space="preserve">You often need information about your computer. You might find </w:t>
      </w:r>
      <w:r w:rsidR="000E1CBF">
        <w:t xml:space="preserve">it </w:t>
      </w:r>
      <w:r w:rsidRPr="0035160F">
        <w:t>interesting, what is the size of your hard disk</w:t>
      </w:r>
      <w:r w:rsidR="0002571A" w:rsidRPr="0035160F">
        <w:fldChar w:fldCharType="begin"/>
      </w:r>
      <w:r w:rsidR="00BD3712" w:rsidRPr="0035160F">
        <w:instrText xml:space="preserve"> XE "</w:instrText>
      </w:r>
      <w:r w:rsidR="00BD3712" w:rsidRPr="00923094">
        <w:rPr>
          <w:lang w:val="en-GB"/>
        </w:rPr>
        <w:instrText>Hard disk size</w:instrText>
      </w:r>
      <w:r w:rsidR="00BD3712" w:rsidRPr="0035160F">
        <w:instrText xml:space="preserve">" </w:instrText>
      </w:r>
      <w:r w:rsidR="0002571A" w:rsidRPr="0035160F">
        <w:fldChar w:fldCharType="end"/>
      </w:r>
      <w:r w:rsidRPr="0035160F">
        <w:t xml:space="preserve"> and main memory</w:t>
      </w:r>
      <w:r w:rsidR="0002571A" w:rsidRPr="0035160F">
        <w:fldChar w:fldCharType="begin"/>
      </w:r>
      <w:r w:rsidR="00BD3712" w:rsidRPr="0035160F">
        <w:instrText xml:space="preserve"> XE "</w:instrText>
      </w:r>
      <w:r w:rsidR="00BD3712" w:rsidRPr="00923094">
        <w:rPr>
          <w:lang w:val="en-GB"/>
        </w:rPr>
        <w:instrText>Main memory size</w:instrText>
      </w:r>
      <w:r w:rsidR="00BD3712" w:rsidRPr="0035160F">
        <w:instrText xml:space="preserve">" </w:instrText>
      </w:r>
      <w:r w:rsidR="0002571A" w:rsidRPr="0035160F">
        <w:fldChar w:fldCharType="end"/>
      </w:r>
      <w:r w:rsidRPr="0035160F">
        <w:t xml:space="preserve"> and </w:t>
      </w:r>
      <w:r w:rsidR="000E1CBF">
        <w:t>which</w:t>
      </w:r>
      <w:r w:rsidRPr="0035160F">
        <w:t xml:space="preserve"> Windows </w:t>
      </w:r>
      <w:r w:rsidR="00506CDE" w:rsidRPr="0035160F">
        <w:t>version</w:t>
      </w:r>
      <w:r w:rsidR="0002571A" w:rsidRPr="0035160F">
        <w:fldChar w:fldCharType="begin"/>
      </w:r>
      <w:r w:rsidR="00BD3712" w:rsidRPr="0035160F">
        <w:instrText xml:space="preserve"> XE "</w:instrText>
      </w:r>
      <w:r w:rsidR="00BD3712" w:rsidRPr="00923094">
        <w:rPr>
          <w:lang w:val="en-GB"/>
        </w:rPr>
        <w:instrText>Windows version</w:instrText>
      </w:r>
      <w:r w:rsidR="00BD3712" w:rsidRPr="0035160F">
        <w:instrText xml:space="preserve">" </w:instrText>
      </w:r>
      <w:r w:rsidR="0002571A" w:rsidRPr="0035160F">
        <w:fldChar w:fldCharType="end"/>
      </w:r>
      <w:r w:rsidRPr="0035160F">
        <w:t xml:space="preserve"> you have</w:t>
      </w:r>
      <w:r w:rsidR="00C211DA" w:rsidRPr="0035160F">
        <w:t>.</w:t>
      </w:r>
    </w:p>
    <w:p w14:paraId="7913E81F" w14:textId="77777777" w:rsidR="00C211DA" w:rsidRPr="0035160F" w:rsidRDefault="000E1CBF" w:rsidP="00312EA0">
      <w:pPr>
        <w:pStyle w:val="BodyText"/>
      </w:pPr>
      <w:r>
        <w:t>The s</w:t>
      </w:r>
      <w:r w:rsidR="005566D6" w:rsidRPr="0035160F">
        <w:t xml:space="preserve">ize of the hard disk or folder is easy to find out by using </w:t>
      </w:r>
      <w:r>
        <w:t xml:space="preserve">the </w:t>
      </w:r>
      <w:r w:rsidR="007B178E" w:rsidRPr="00312EA0">
        <w:rPr>
          <w:rStyle w:val="BodyTextBold0"/>
        </w:rPr>
        <w:t>Properties</w:t>
      </w:r>
      <w:r w:rsidR="007B178E" w:rsidRPr="0035160F">
        <w:t xml:space="preserve"> </w:t>
      </w:r>
      <w:r w:rsidR="005566D6" w:rsidRPr="0035160F">
        <w:t>co</w:t>
      </w:r>
      <w:r w:rsidR="005566D6" w:rsidRPr="0035160F">
        <w:t>m</w:t>
      </w:r>
      <w:r w:rsidR="005566D6" w:rsidRPr="0035160F">
        <w:t>mand in the appearing dialog box</w:t>
      </w:r>
      <w:r w:rsidR="007B178E" w:rsidRPr="0035160F">
        <w:t xml:space="preserve"> (</w:t>
      </w:r>
      <w:r w:rsidR="005566D6" w:rsidRPr="0035160F">
        <w:t xml:space="preserve">additional information </w:t>
      </w:r>
      <w:r w:rsidR="0035218D">
        <w:fldChar w:fldCharType="begin"/>
      </w:r>
      <w:r w:rsidR="0035218D">
        <w:instrText xml:space="preserve"> REF _Ref223694551 \h  \* MERGEFORMAT </w:instrText>
      </w:r>
      <w:r w:rsidR="0035218D">
        <w:fldChar w:fldCharType="separate"/>
      </w:r>
      <w:r w:rsidR="00CA2AD3" w:rsidRPr="0035160F">
        <w:t xml:space="preserve">Figure </w:t>
      </w:r>
      <w:r w:rsidR="00CA2AD3">
        <w:rPr>
          <w:noProof/>
        </w:rPr>
        <w:t>10</w:t>
      </w:r>
      <w:r w:rsidR="0035218D">
        <w:fldChar w:fldCharType="end"/>
      </w:r>
      <w:r w:rsidR="005566D6" w:rsidRPr="0035160F">
        <w:t xml:space="preserve"> and </w:t>
      </w:r>
      <w:r w:rsidR="0035218D">
        <w:fldChar w:fldCharType="begin"/>
      </w:r>
      <w:r w:rsidR="0035218D">
        <w:instrText xml:space="preserve"> REF _Ref223694683 \h  \* MERGEFORMAT </w:instrText>
      </w:r>
      <w:r w:rsidR="0035218D">
        <w:fldChar w:fldCharType="separate"/>
      </w:r>
      <w:r w:rsidR="00CA2AD3" w:rsidRPr="0035160F">
        <w:t xml:space="preserve">Figure </w:t>
      </w:r>
      <w:r w:rsidR="00CA2AD3">
        <w:rPr>
          <w:noProof/>
        </w:rPr>
        <w:t>14</w:t>
      </w:r>
      <w:r w:rsidR="0035218D">
        <w:fldChar w:fldCharType="end"/>
      </w:r>
      <w:r w:rsidR="005566D6" w:rsidRPr="0035160F">
        <w:t>)</w:t>
      </w:r>
      <w:r w:rsidR="00C211DA" w:rsidRPr="0035160F">
        <w:t>.</w:t>
      </w:r>
    </w:p>
    <w:p w14:paraId="0BBCE2C1" w14:textId="77777777" w:rsidR="007B178E" w:rsidRPr="0035160F" w:rsidRDefault="005566D6" w:rsidP="00312EA0">
      <w:pPr>
        <w:pStyle w:val="BodyText"/>
      </w:pPr>
      <w:r w:rsidRPr="0035160F">
        <w:t xml:space="preserve">To see the memory </w:t>
      </w:r>
      <w:proofErr w:type="gramStart"/>
      <w:r w:rsidRPr="0035160F">
        <w:t xml:space="preserve">size </w:t>
      </w:r>
      <w:r w:rsidR="00C95FB6" w:rsidRPr="0035160F">
        <w:t>press</w:t>
      </w:r>
      <w:proofErr w:type="gramEnd"/>
      <w:r w:rsidR="007B178E" w:rsidRPr="0035160F">
        <w:rPr>
          <w:bCs/>
        </w:rPr>
        <w:t xml:space="preserve"> </w:t>
      </w:r>
      <w:r w:rsidR="000E1CBF">
        <w:rPr>
          <w:bCs/>
        </w:rPr>
        <w:t xml:space="preserve">the </w:t>
      </w:r>
      <w:r w:rsidR="007B178E" w:rsidRPr="00312EA0">
        <w:rPr>
          <w:rStyle w:val="BodyTextBold0"/>
        </w:rPr>
        <w:t>Ctrl + Shift</w:t>
      </w:r>
      <w:r w:rsidRPr="0035160F">
        <w:rPr>
          <w:bCs/>
        </w:rPr>
        <w:t xml:space="preserve"> </w:t>
      </w:r>
      <w:r w:rsidR="007B178E" w:rsidRPr="00312EA0">
        <w:t>+</w:t>
      </w:r>
      <w:r w:rsidR="007B178E" w:rsidRPr="0035160F">
        <w:rPr>
          <w:bCs/>
        </w:rPr>
        <w:t xml:space="preserve"> </w:t>
      </w:r>
      <w:r w:rsidR="007B178E" w:rsidRPr="00312EA0">
        <w:t>Esc</w:t>
      </w:r>
      <w:r w:rsidRPr="00312EA0">
        <w:t xml:space="preserve"> </w:t>
      </w:r>
      <w:r w:rsidRPr="0035160F">
        <w:rPr>
          <w:bCs/>
        </w:rPr>
        <w:t>combination</w:t>
      </w:r>
      <w:r w:rsidR="007B178E" w:rsidRPr="0035160F">
        <w:rPr>
          <w:bCs/>
        </w:rPr>
        <w:t xml:space="preserve">. </w:t>
      </w:r>
      <w:r w:rsidR="000E1CBF" w:rsidRPr="00203479">
        <w:t>Y</w:t>
      </w:r>
      <w:r w:rsidRPr="00203479">
        <w:t>ou can see the size of the memory</w:t>
      </w:r>
      <w:r w:rsidR="000E1CBF" w:rsidRPr="00203479">
        <w:t xml:space="preserve"> </w:t>
      </w:r>
      <w:r w:rsidR="000E1CBF">
        <w:t>i</w:t>
      </w:r>
      <w:r w:rsidR="000E1CBF" w:rsidRPr="0035160F">
        <w:t xml:space="preserve">n the appearing dialog box in </w:t>
      </w:r>
      <w:r w:rsidR="000E1CBF" w:rsidRPr="00203479">
        <w:rPr>
          <w:rStyle w:val="BodyTextBold0"/>
        </w:rPr>
        <w:t xml:space="preserve">Performance </w:t>
      </w:r>
      <w:r w:rsidR="000E1CBF" w:rsidRPr="00203479">
        <w:t>section</w:t>
      </w:r>
      <w:r w:rsidR="007B178E" w:rsidRPr="0035160F">
        <w:rPr>
          <w:bCs/>
        </w:rPr>
        <w:t>.</w:t>
      </w:r>
    </w:p>
    <w:p w14:paraId="6853B265" w14:textId="77777777" w:rsidR="007B178E" w:rsidRPr="0035160F" w:rsidRDefault="00155A89" w:rsidP="00312EA0">
      <w:pPr>
        <w:pStyle w:val="CaptionNotBold"/>
      </w:pPr>
      <w:proofErr w:type="gramStart"/>
      <w:r w:rsidRPr="0035160F">
        <w:t>or</w:t>
      </w:r>
      <w:proofErr w:type="gramEnd"/>
      <w:r w:rsidRPr="0035160F">
        <w:t xml:space="preserve"> and the size of the main memory.</w:t>
      </w:r>
    </w:p>
    <w:p w14:paraId="6DEFB3F1" w14:textId="77777777" w:rsidR="00E077DD" w:rsidRPr="0035160F" w:rsidRDefault="0079123D" w:rsidP="00D338D4">
      <w:pPr>
        <w:pStyle w:val="Heading1"/>
      </w:pPr>
      <w:bookmarkStart w:id="104" w:name="_Toc258003427"/>
      <w:r w:rsidRPr="0035160F">
        <w:lastRenderedPageBreak/>
        <w:t>System Tools</w:t>
      </w:r>
      <w:bookmarkEnd w:id="104"/>
    </w:p>
    <w:p w14:paraId="1FD709EE" w14:textId="77777777" w:rsidR="00E077DD" w:rsidRPr="0035160F" w:rsidRDefault="000E1CBF" w:rsidP="00312EA0">
      <w:pPr>
        <w:pStyle w:val="BodyText"/>
      </w:pPr>
      <w:r>
        <w:t xml:space="preserve">The </w:t>
      </w:r>
      <w:r w:rsidRPr="00312EA0">
        <w:rPr>
          <w:rStyle w:val="BodyTextBold0"/>
        </w:rPr>
        <w:t>S</w:t>
      </w:r>
      <w:r w:rsidR="00EA4071" w:rsidRPr="00312EA0">
        <w:rPr>
          <w:rStyle w:val="BodyTextBold0"/>
        </w:rPr>
        <w:t>ystem tools</w:t>
      </w:r>
      <w:r w:rsidR="00EA4071" w:rsidRPr="0035160F">
        <w:t xml:space="preserve"> are often professional accessories for fixing</w:t>
      </w:r>
      <w:r w:rsidR="00C73D38" w:rsidRPr="0035160F">
        <w:t xml:space="preserve"> and</w:t>
      </w:r>
      <w:r w:rsidR="00EA4071" w:rsidRPr="0035160F">
        <w:t>/</w:t>
      </w:r>
      <w:r w:rsidR="00C73D38" w:rsidRPr="0035160F">
        <w:t xml:space="preserve">or </w:t>
      </w:r>
      <w:r w:rsidR="00EA4071" w:rsidRPr="0035160F">
        <w:t xml:space="preserve">making the system more effective. </w:t>
      </w:r>
      <w:r w:rsidR="004D2010" w:rsidRPr="0035160F">
        <w:t xml:space="preserve">You can find </w:t>
      </w:r>
      <w:r>
        <w:t xml:space="preserve">the </w:t>
      </w:r>
      <w:r w:rsidR="004D2010" w:rsidRPr="0035160F">
        <w:t xml:space="preserve">system tools </w:t>
      </w:r>
      <w:r>
        <w:t>on the</w:t>
      </w:r>
      <w:r w:rsidR="004D2010" w:rsidRPr="0035160F">
        <w:t xml:space="preserve"> </w:t>
      </w:r>
      <w:r w:rsidR="004D2010" w:rsidRPr="00203479">
        <w:rPr>
          <w:rStyle w:val="BodyTextBold0"/>
        </w:rPr>
        <w:t>Start</w:t>
      </w:r>
      <w:r w:rsidR="004D2010" w:rsidRPr="00203479">
        <w:t xml:space="preserve"> menu's </w:t>
      </w:r>
      <w:r w:rsidR="004D2010" w:rsidRPr="00203479">
        <w:rPr>
          <w:rStyle w:val="BodyTextBold0"/>
        </w:rPr>
        <w:t>Access</w:t>
      </w:r>
      <w:r w:rsidR="004D2010" w:rsidRPr="00203479">
        <w:rPr>
          <w:rStyle w:val="BodyTextBold0"/>
        </w:rPr>
        <w:t>o</w:t>
      </w:r>
      <w:r w:rsidR="004D2010" w:rsidRPr="00203479">
        <w:rPr>
          <w:rStyle w:val="BodyTextBold0"/>
        </w:rPr>
        <w:t xml:space="preserve">ries </w:t>
      </w:r>
      <w:r w:rsidR="004D2010" w:rsidRPr="00203479">
        <w:t>submenu in</w:t>
      </w:r>
      <w:r w:rsidR="004D2010" w:rsidRPr="000E1CBF">
        <w:t xml:space="preserve"> </w:t>
      </w:r>
      <w:r w:rsidRPr="000E1CBF">
        <w:t>the</w:t>
      </w:r>
      <w:r>
        <w:t xml:space="preserve"> </w:t>
      </w:r>
      <w:r w:rsidR="004D2010" w:rsidRPr="00203479">
        <w:rPr>
          <w:rStyle w:val="BodyTextBold0"/>
        </w:rPr>
        <w:t>System Tools</w:t>
      </w:r>
      <w:r w:rsidR="0002571A" w:rsidRPr="00203479">
        <w:rPr>
          <w:rStyle w:val="BodyTextBold0"/>
        </w:rPr>
        <w:fldChar w:fldCharType="begin"/>
      </w:r>
      <w:r w:rsidR="004D2010" w:rsidRPr="00203479">
        <w:rPr>
          <w:rStyle w:val="BodyTextBold0"/>
        </w:rPr>
        <w:instrText xml:space="preserve"> XE "System Tools" </w:instrText>
      </w:r>
      <w:r w:rsidR="0002571A" w:rsidRPr="00203479">
        <w:rPr>
          <w:rStyle w:val="BodyTextBold0"/>
        </w:rPr>
        <w:fldChar w:fldCharType="end"/>
      </w:r>
      <w:r w:rsidR="004D2010" w:rsidRPr="00203479">
        <w:t xml:space="preserve"> group</w:t>
      </w:r>
      <w:r w:rsidR="004D2010" w:rsidRPr="0035160F">
        <w:t>.</w:t>
      </w:r>
    </w:p>
    <w:p w14:paraId="17A4C029" w14:textId="77777777" w:rsidR="00E077DD" w:rsidRPr="0035160F" w:rsidRDefault="000E1CBF" w:rsidP="00312EA0">
      <w:pPr>
        <w:pStyle w:val="BodyText"/>
      </w:pPr>
      <w:r>
        <w:t xml:space="preserve">You should have </w:t>
      </w:r>
      <w:r w:rsidRPr="00312EA0">
        <w:rPr>
          <w:rStyle w:val="BodyTextBold0"/>
        </w:rPr>
        <w:t>Administrator</w:t>
      </w:r>
      <w:r>
        <w:t xml:space="preserve"> rights to be able to use the system tools of Windows Vista, such as defragmenting and organizing.</w:t>
      </w:r>
    </w:p>
    <w:p w14:paraId="266CB06D" w14:textId="22CEEE91" w:rsidR="00E077DD" w:rsidRPr="0035160F" w:rsidRDefault="00AC018B" w:rsidP="0089568F">
      <w:pPr>
        <w:pStyle w:val="Heading2"/>
      </w:pPr>
      <w:bookmarkStart w:id="105" w:name="_Toc258003428"/>
      <w:r w:rsidRPr="0035160F">
        <w:t>Disk Defragment</w:t>
      </w:r>
      <w:r w:rsidR="00B31457" w:rsidRPr="0035160F">
        <w:t>ation</w:t>
      </w:r>
      <w:bookmarkEnd w:id="105"/>
      <w:r w:rsidR="0002571A" w:rsidRPr="0035160F">
        <w:fldChar w:fldCharType="begin"/>
      </w:r>
      <w:r w:rsidR="00BD3712" w:rsidRPr="0035160F">
        <w:instrText xml:space="preserve"> XE "Disk Defragmentation" </w:instrText>
      </w:r>
      <w:r w:rsidR="0002571A" w:rsidRPr="0035160F">
        <w:fldChar w:fldCharType="end"/>
      </w:r>
    </w:p>
    <w:p w14:paraId="32B8FCAC" w14:textId="77777777" w:rsidR="00E077DD" w:rsidRPr="0035160F" w:rsidRDefault="002629C5" w:rsidP="00A70206">
      <w:pPr>
        <w:pStyle w:val="BodyText"/>
      </w:pPr>
      <w:r>
        <w:rPr>
          <w:noProof/>
          <w:lang w:val="fi-FI"/>
        </w:rPr>
        <w:drawing>
          <wp:anchor distT="0" distB="0" distL="114300" distR="114300" simplePos="0" relativeHeight="251629568" behindDoc="0" locked="0" layoutInCell="1" allowOverlap="1" wp14:editId="63A427D4">
            <wp:simplePos x="0" y="0"/>
            <wp:positionH relativeFrom="column">
              <wp:posOffset>834390</wp:posOffset>
            </wp:positionH>
            <wp:positionV relativeFrom="paragraph">
              <wp:posOffset>335915</wp:posOffset>
            </wp:positionV>
            <wp:extent cx="161925" cy="241300"/>
            <wp:effectExtent l="19050" t="0" r="9525" b="0"/>
            <wp:wrapNone/>
            <wp:docPr id="1992" name="Kuva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383"/>
                    <pic:cNvPicPr>
                      <a:picLocks noChangeAspect="1" noChangeArrowheads="1"/>
                    </pic:cNvPicPr>
                  </pic:nvPicPr>
                  <pic:blipFill>
                    <a:blip r:embed="rId15" cstate="screen"/>
                    <a:srcRect/>
                    <a:stretch>
                      <a:fillRect/>
                    </a:stretch>
                  </pic:blipFill>
                  <pic:spPr bwMode="auto">
                    <a:xfrm>
                      <a:off x="0" y="0"/>
                      <a:ext cx="161925" cy="241300"/>
                    </a:xfrm>
                    <a:prstGeom prst="rect">
                      <a:avLst/>
                    </a:prstGeom>
                    <a:noFill/>
                    <a:ln w="9525">
                      <a:noFill/>
                      <a:miter lim="800000"/>
                      <a:headEnd/>
                      <a:tailEnd/>
                    </a:ln>
                  </pic:spPr>
                </pic:pic>
              </a:graphicData>
            </a:graphic>
          </wp:anchor>
        </w:drawing>
      </w:r>
      <w:r w:rsidR="00B31457" w:rsidRPr="0035160F">
        <w:t xml:space="preserve">You can see the state of a disk by using </w:t>
      </w:r>
      <w:r w:rsidR="000E1CBF">
        <w:t xml:space="preserve">the </w:t>
      </w:r>
      <w:r w:rsidR="0079123D" w:rsidRPr="00203479">
        <w:rPr>
          <w:rStyle w:val="BodyTextBold0"/>
        </w:rPr>
        <w:t>Properties</w:t>
      </w:r>
      <w:r w:rsidR="00B31457" w:rsidRPr="00203479">
        <w:rPr>
          <w:rStyle w:val="BodyTextBold0"/>
        </w:rPr>
        <w:t xml:space="preserve"> </w:t>
      </w:r>
      <w:r w:rsidR="00B31457" w:rsidRPr="00203479">
        <w:t xml:space="preserve">command </w:t>
      </w:r>
      <w:r w:rsidR="000E1CBF" w:rsidRPr="00203479">
        <w:t>on</w:t>
      </w:r>
      <w:r w:rsidR="00B31457" w:rsidRPr="00203479">
        <w:t xml:space="preserve"> the </w:t>
      </w:r>
      <w:r w:rsidR="00C95FB6" w:rsidRPr="00203479">
        <w:t>context menu</w:t>
      </w:r>
      <w:r w:rsidR="00B31457" w:rsidRPr="00203479">
        <w:t xml:space="preserve"> of the disk.</w:t>
      </w:r>
      <w:r w:rsidR="00B31457" w:rsidRPr="00203479">
        <w:rPr>
          <w:rStyle w:val="BodyTextBold0"/>
        </w:rPr>
        <w:t xml:space="preserve"> </w:t>
      </w:r>
      <w:r w:rsidR="00B31457" w:rsidRPr="00203479">
        <w:t>In</w:t>
      </w:r>
      <w:r w:rsidR="000E1CBF" w:rsidRPr="00203479">
        <w:t xml:space="preserve"> the</w:t>
      </w:r>
      <w:r w:rsidR="00B31457" w:rsidRPr="00203479">
        <w:t xml:space="preserve"> </w:t>
      </w:r>
      <w:r w:rsidR="00E077DD" w:rsidRPr="00203479">
        <w:rPr>
          <w:rStyle w:val="BodyTextBold0"/>
        </w:rPr>
        <w:t>T</w:t>
      </w:r>
      <w:r w:rsidR="0079123D" w:rsidRPr="00203479">
        <w:rPr>
          <w:rStyle w:val="BodyTextBold0"/>
        </w:rPr>
        <w:t>ools</w:t>
      </w:r>
      <w:r w:rsidR="0079123D" w:rsidRPr="00203479">
        <w:t xml:space="preserve"> </w:t>
      </w:r>
      <w:r w:rsidR="00B31457" w:rsidRPr="00203479">
        <w:t xml:space="preserve">section of the dialog menu there is </w:t>
      </w:r>
      <w:r w:rsidR="000E1CBF" w:rsidRPr="00203479">
        <w:t xml:space="preserve">the </w:t>
      </w:r>
      <w:r w:rsidR="0079123D" w:rsidRPr="00203479">
        <w:rPr>
          <w:rStyle w:val="BodyTextBold0"/>
        </w:rPr>
        <w:t xml:space="preserve">Defragment </w:t>
      </w:r>
      <w:r w:rsidR="00BD3712" w:rsidRPr="00203479">
        <w:rPr>
          <w:rStyle w:val="BodyTextBold0"/>
        </w:rPr>
        <w:t>n</w:t>
      </w:r>
      <w:r w:rsidR="0079123D" w:rsidRPr="00203479">
        <w:rPr>
          <w:rStyle w:val="BodyTextBold0"/>
        </w:rPr>
        <w:t>ow</w:t>
      </w:r>
      <w:r w:rsidR="0002571A" w:rsidRPr="00203479">
        <w:rPr>
          <w:rStyle w:val="BodyTextBold0"/>
        </w:rPr>
        <w:fldChar w:fldCharType="begin"/>
      </w:r>
      <w:r w:rsidR="00BD3712" w:rsidRPr="00203479">
        <w:rPr>
          <w:rStyle w:val="BodyTextBold0"/>
        </w:rPr>
        <w:instrText xml:space="preserve"> XE "Defragment" </w:instrText>
      </w:r>
      <w:r w:rsidR="0002571A" w:rsidRPr="00203479">
        <w:rPr>
          <w:rStyle w:val="BodyTextBold0"/>
        </w:rPr>
        <w:fldChar w:fldCharType="end"/>
      </w:r>
      <w:r w:rsidR="0079123D" w:rsidRPr="00203479">
        <w:t xml:space="preserve"> </w:t>
      </w:r>
      <w:r w:rsidR="00B31457" w:rsidRPr="00203479">
        <w:t>button to enable the defragmentation. This should be done by using the default scheduling. By doing this you can speed up the use of the disk.</w:t>
      </w:r>
    </w:p>
    <w:p w14:paraId="7DC2195D" w14:textId="77777777" w:rsidR="00E077DD" w:rsidRPr="0035160F" w:rsidRDefault="00B31457" w:rsidP="00A70206">
      <w:pPr>
        <w:pStyle w:val="BodyText"/>
      </w:pPr>
      <w:bookmarkStart w:id="106" w:name="DiskFragmentation"/>
      <w:r w:rsidRPr="0035160F">
        <w:t>Defragmenting large disks can take a long time, so have</w:t>
      </w:r>
      <w:r w:rsidR="0087110F" w:rsidRPr="0035160F">
        <w:t xml:space="preserve"> a cup of</w:t>
      </w:r>
      <w:r w:rsidRPr="0035160F">
        <w:t xml:space="preserve"> coffee while the defragmentation is going on.</w:t>
      </w:r>
      <w:bookmarkEnd w:id="106"/>
    </w:p>
    <w:p w14:paraId="1A53FE8C" w14:textId="77777777" w:rsidR="00E077DD" w:rsidRPr="0035160F" w:rsidRDefault="00AC018B" w:rsidP="0089568F">
      <w:pPr>
        <w:pStyle w:val="Heading2"/>
      </w:pPr>
      <w:bookmarkStart w:id="107" w:name="_Toc258003429"/>
      <w:r w:rsidRPr="0035160F">
        <w:t>Disk Cleanup</w:t>
      </w:r>
      <w:bookmarkStart w:id="108" w:name="DiskCleanup"/>
      <w:bookmarkEnd w:id="107"/>
      <w:bookmarkEnd w:id="108"/>
      <w:r w:rsidR="0002571A" w:rsidRPr="0035160F">
        <w:fldChar w:fldCharType="begin"/>
      </w:r>
      <w:r w:rsidR="006617DC" w:rsidRPr="0035160F">
        <w:instrText xml:space="preserve"> XE "</w:instrText>
      </w:r>
      <w:r w:rsidR="006F09DC" w:rsidRPr="0035160F">
        <w:instrText>Disk Cleanup</w:instrText>
      </w:r>
      <w:r w:rsidR="006617DC" w:rsidRPr="0035160F">
        <w:instrText xml:space="preserve">" </w:instrText>
      </w:r>
      <w:r w:rsidR="0002571A" w:rsidRPr="0035160F">
        <w:fldChar w:fldCharType="end"/>
      </w:r>
    </w:p>
    <w:p w14:paraId="2358FAC8" w14:textId="186FBE6A" w:rsidR="009B410F" w:rsidRPr="0035160F" w:rsidRDefault="002629C5" w:rsidP="00312EA0">
      <w:pPr>
        <w:pStyle w:val="BodyText"/>
      </w:pPr>
      <w:r>
        <w:rPr>
          <w:noProof/>
          <w:lang w:val="fi-FI"/>
        </w:rPr>
        <w:drawing>
          <wp:anchor distT="0" distB="0" distL="114300" distR="114300" simplePos="0" relativeHeight="251633664" behindDoc="0" locked="0" layoutInCell="1" allowOverlap="1" wp14:editId="11E895FE">
            <wp:simplePos x="0" y="0"/>
            <wp:positionH relativeFrom="column">
              <wp:posOffset>937260</wp:posOffset>
            </wp:positionH>
            <wp:positionV relativeFrom="paragraph">
              <wp:posOffset>374650</wp:posOffset>
            </wp:positionV>
            <wp:extent cx="161290" cy="241300"/>
            <wp:effectExtent l="19050" t="0" r="0" b="0"/>
            <wp:wrapNone/>
            <wp:docPr id="1990" name="Kuva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385"/>
                    <pic:cNvPicPr>
                      <a:picLocks noChangeAspect="1" noChangeArrowheads="1"/>
                    </pic:cNvPicPr>
                  </pic:nvPicPr>
                  <pic:blipFill>
                    <a:blip r:embed="rId15" cstate="screen"/>
                    <a:srcRect/>
                    <a:stretch>
                      <a:fillRect/>
                    </a:stretch>
                  </pic:blipFill>
                  <pic:spPr bwMode="auto">
                    <a:xfrm>
                      <a:off x="0" y="0"/>
                      <a:ext cx="161290" cy="241300"/>
                    </a:xfrm>
                    <a:prstGeom prst="rect">
                      <a:avLst/>
                    </a:prstGeom>
                    <a:noFill/>
                    <a:ln w="9525">
                      <a:noFill/>
                      <a:miter lim="800000"/>
                      <a:headEnd/>
                      <a:tailEnd/>
                    </a:ln>
                  </pic:spPr>
                </pic:pic>
              </a:graphicData>
            </a:graphic>
          </wp:anchor>
        </w:drawing>
      </w:r>
      <w:r w:rsidR="00561832" w:rsidRPr="0035160F">
        <w:t xml:space="preserve">You can clean up the disk by clicking </w:t>
      </w:r>
      <w:r w:rsidR="0079123D" w:rsidRPr="00312EA0">
        <w:rPr>
          <w:rStyle w:val="BodyTextBold0"/>
        </w:rPr>
        <w:t>Properties</w:t>
      </w:r>
      <w:r w:rsidR="00561832" w:rsidRPr="00312EA0">
        <w:rPr>
          <w:rStyle w:val="BodyTextBold0"/>
        </w:rPr>
        <w:t xml:space="preserve"> </w:t>
      </w:r>
      <w:r w:rsidR="000E1CBF">
        <w:t>on</w:t>
      </w:r>
      <w:r w:rsidR="00561832" w:rsidRPr="0035160F">
        <w:t xml:space="preserve"> the </w:t>
      </w:r>
      <w:r w:rsidR="00C95FB6" w:rsidRPr="0035160F">
        <w:t>context menu</w:t>
      </w:r>
      <w:r w:rsidR="00561832" w:rsidRPr="0035160F">
        <w:t xml:space="preserve"> of the chosen disk. In the appearing dialog box, click</w:t>
      </w:r>
      <w:r w:rsidR="009B410F" w:rsidRPr="0035160F">
        <w:t xml:space="preserve"> </w:t>
      </w:r>
      <w:r w:rsidR="0079123D" w:rsidRPr="00312EA0">
        <w:t>Disk Cleanup</w:t>
      </w:r>
      <w:r w:rsidR="00561832" w:rsidRPr="00312EA0">
        <w:t xml:space="preserve"> </w:t>
      </w:r>
      <w:r w:rsidR="00561832" w:rsidRPr="0035160F">
        <w:t>button</w:t>
      </w:r>
      <w:r w:rsidR="0002571A" w:rsidRPr="0035160F">
        <w:rPr>
          <w:b/>
        </w:rPr>
        <w:fldChar w:fldCharType="begin"/>
      </w:r>
      <w:r w:rsidR="00A549CB" w:rsidRPr="0035160F">
        <w:instrText xml:space="preserve"> XE "Cleanup" </w:instrText>
      </w:r>
      <w:r w:rsidR="0002571A" w:rsidRPr="0035160F">
        <w:rPr>
          <w:b/>
        </w:rPr>
        <w:fldChar w:fldCharType="end"/>
      </w:r>
      <w:r w:rsidR="000E1CBF" w:rsidRPr="00312EA0">
        <w:t xml:space="preserve"> </w:t>
      </w:r>
      <w:r w:rsidR="000E1CBF" w:rsidRPr="000E1CBF">
        <w:t>on</w:t>
      </w:r>
      <w:r w:rsidR="000E1CBF">
        <w:t xml:space="preserve"> the </w:t>
      </w:r>
      <w:r w:rsidR="000E1CBF" w:rsidRPr="00312EA0">
        <w:t>General</w:t>
      </w:r>
      <w:r w:rsidR="000E1CBF" w:rsidRPr="000E1CBF">
        <w:t xml:space="preserve"> tab. </w:t>
      </w:r>
      <w:r w:rsidR="00561832" w:rsidRPr="0035160F">
        <w:t>Clean up of the disk will give you more space, especially when you allow unnecessary temporary files to be deleted. To decide which files are unnecessary is another thing, be very careful when deleting the files.</w:t>
      </w:r>
    </w:p>
    <w:p w14:paraId="27998DCB" w14:textId="71DF23DD" w:rsidR="002E22AF" w:rsidRPr="0035160F" w:rsidRDefault="00EF7102" w:rsidP="00D338D4">
      <w:pPr>
        <w:pStyle w:val="Heading1"/>
      </w:pPr>
      <w:bookmarkStart w:id="109" w:name="_Toc258003430"/>
      <w:r w:rsidRPr="0035160F">
        <w:lastRenderedPageBreak/>
        <w:t>Data s</w:t>
      </w:r>
      <w:r w:rsidR="009C4E84" w:rsidRPr="0035160F">
        <w:t>ecurity</w:t>
      </w:r>
      <w:bookmarkEnd w:id="109"/>
    </w:p>
    <w:p w14:paraId="48E174FE" w14:textId="77777777" w:rsidR="00C211DA" w:rsidRPr="00312EA0" w:rsidRDefault="002D1DB1" w:rsidP="00312EA0">
      <w:pPr>
        <w:pStyle w:val="BodyText"/>
      </w:pPr>
      <w:r w:rsidRPr="00312EA0">
        <w:t>All d</w:t>
      </w:r>
      <w:r w:rsidR="00B81589" w:rsidRPr="00312EA0">
        <w:t>efinitions</w:t>
      </w:r>
      <w:r w:rsidR="009C4E84" w:rsidRPr="00312EA0">
        <w:t xml:space="preserve"> of </w:t>
      </w:r>
      <w:r w:rsidR="00EF7102" w:rsidRPr="00312EA0">
        <w:t xml:space="preserve">data </w:t>
      </w:r>
      <w:r w:rsidR="009C4E84" w:rsidRPr="00312EA0">
        <w:t>security</w:t>
      </w:r>
      <w:r w:rsidR="004450C8" w:rsidRPr="00312EA0">
        <w:rPr>
          <w:rStyle w:val="FootnoteReference"/>
        </w:rPr>
        <w:footnoteReference w:id="1"/>
      </w:r>
      <w:r w:rsidRPr="00312EA0">
        <w:t xml:space="preserve"> </w:t>
      </w:r>
      <w:r w:rsidR="009C4E84" w:rsidRPr="00312EA0">
        <w:t xml:space="preserve">approach the subject with </w:t>
      </w:r>
      <w:r w:rsidR="00B81589" w:rsidRPr="00312EA0">
        <w:t>the</w:t>
      </w:r>
      <w:r w:rsidR="00EF7102" w:rsidRPr="00312EA0">
        <w:t xml:space="preserve"> </w:t>
      </w:r>
      <w:r w:rsidR="00B81589" w:rsidRPr="00312EA0">
        <w:t>same princi</w:t>
      </w:r>
      <w:r w:rsidR="009C4E84" w:rsidRPr="00312EA0">
        <w:t xml:space="preserve">ple: </w:t>
      </w:r>
      <w:r w:rsidR="004450C8" w:rsidRPr="00312EA0">
        <w:t>organ</w:t>
      </w:r>
      <w:r w:rsidR="004450C8" w:rsidRPr="00312EA0">
        <w:t>i</w:t>
      </w:r>
      <w:r w:rsidR="004450C8" w:rsidRPr="00312EA0">
        <w:t>zation’s</w:t>
      </w:r>
      <w:r w:rsidR="009C4E84" w:rsidRPr="00312EA0">
        <w:t xml:space="preserve"> information</w:t>
      </w:r>
      <w:r w:rsidR="00B81589" w:rsidRPr="00312EA0">
        <w:t xml:space="preserve"> is </w:t>
      </w:r>
      <w:r w:rsidR="009C4E84" w:rsidRPr="00312EA0">
        <w:t xml:space="preserve">its </w:t>
      </w:r>
      <w:r w:rsidR="00B81589" w:rsidRPr="00312EA0">
        <w:t xml:space="preserve">most important and valuable asset. This information must be </w:t>
      </w:r>
      <w:proofErr w:type="gramStart"/>
      <w:r w:rsidR="00E97F8B" w:rsidRPr="00312EA0">
        <w:t>secured,</w:t>
      </w:r>
      <w:proofErr w:type="gramEnd"/>
      <w:r w:rsidR="005B0360" w:rsidRPr="00312EA0">
        <w:t xml:space="preserve"> it must </w:t>
      </w:r>
      <w:r w:rsidR="00EF7102" w:rsidRPr="00312EA0">
        <w:t xml:space="preserve">stay reliable, </w:t>
      </w:r>
      <w:r w:rsidR="005B0360" w:rsidRPr="00312EA0">
        <w:t xml:space="preserve">in </w:t>
      </w:r>
      <w:r w:rsidR="000E1CBF" w:rsidRPr="00312EA0">
        <w:t>the</w:t>
      </w:r>
      <w:r w:rsidR="005B0360" w:rsidRPr="00312EA0">
        <w:t xml:space="preserve"> </w:t>
      </w:r>
      <w:r w:rsidR="00EF7102" w:rsidRPr="00312EA0">
        <w:t>correct f</w:t>
      </w:r>
      <w:r w:rsidR="005B0360" w:rsidRPr="00312EA0">
        <w:t xml:space="preserve">ormat and available only to the </w:t>
      </w:r>
      <w:r w:rsidR="00EF7102" w:rsidRPr="00312EA0">
        <w:t>desi</w:t>
      </w:r>
      <w:r w:rsidR="00EF7102" w:rsidRPr="00312EA0">
        <w:t>g</w:t>
      </w:r>
      <w:r w:rsidR="00EF7102" w:rsidRPr="00312EA0">
        <w:t xml:space="preserve">nated </w:t>
      </w:r>
      <w:r w:rsidR="005B0360" w:rsidRPr="00312EA0">
        <w:t>people</w:t>
      </w:r>
      <w:r w:rsidR="00C211DA" w:rsidRPr="00312EA0">
        <w:t>.</w:t>
      </w:r>
    </w:p>
    <w:p w14:paraId="0C5222B9" w14:textId="71D49012" w:rsidR="002E22AF" w:rsidRPr="00312EA0" w:rsidRDefault="00B81589" w:rsidP="00312EA0">
      <w:pPr>
        <w:pStyle w:val="BodyText"/>
      </w:pPr>
      <w:r w:rsidRPr="00312EA0">
        <w:t xml:space="preserve">According to </w:t>
      </w:r>
      <w:proofErr w:type="spellStart"/>
      <w:r w:rsidR="002E22AF" w:rsidRPr="00312EA0">
        <w:t>Hakala</w:t>
      </w:r>
      <w:proofErr w:type="spellEnd"/>
      <w:r w:rsidR="002E22AF" w:rsidRPr="00312EA0">
        <w:t xml:space="preserve">, </w:t>
      </w:r>
      <w:proofErr w:type="spellStart"/>
      <w:r w:rsidR="002E22AF" w:rsidRPr="00312EA0">
        <w:t>Vainio</w:t>
      </w:r>
      <w:proofErr w:type="spellEnd"/>
      <w:r w:rsidRPr="00312EA0">
        <w:t xml:space="preserve"> and</w:t>
      </w:r>
      <w:r w:rsidR="007B48E5" w:rsidRPr="00312EA0">
        <w:t xml:space="preserve"> </w:t>
      </w:r>
      <w:proofErr w:type="spellStart"/>
      <w:r w:rsidR="002E22AF" w:rsidRPr="00312EA0">
        <w:t>Vuori</w:t>
      </w:r>
      <w:r w:rsidRPr="00312EA0">
        <w:t>nen</w:t>
      </w:r>
      <w:proofErr w:type="spellEnd"/>
      <w:r w:rsidR="007B48E5" w:rsidRPr="00312EA0">
        <w:t>, the most common</w:t>
      </w:r>
      <w:r w:rsidRPr="00312EA0">
        <w:t xml:space="preserve"> definition of </w:t>
      </w:r>
      <w:r w:rsidR="007B48E5" w:rsidRPr="00312EA0">
        <w:t>a</w:t>
      </w:r>
      <w:r w:rsidR="007B48E5" w:rsidRPr="00312EA0">
        <w:t>d</w:t>
      </w:r>
      <w:r w:rsidR="007B48E5" w:rsidRPr="00312EA0">
        <w:t xml:space="preserve">vanced </w:t>
      </w:r>
      <w:r w:rsidR="00EF7102" w:rsidRPr="00312EA0">
        <w:t xml:space="preserve">data </w:t>
      </w:r>
      <w:r w:rsidR="007B48E5" w:rsidRPr="00312EA0">
        <w:t xml:space="preserve">security </w:t>
      </w:r>
      <w:r w:rsidRPr="00312EA0">
        <w:t>con</w:t>
      </w:r>
      <w:r w:rsidR="00EF7102" w:rsidRPr="00312EA0">
        <w:t>sists of</w:t>
      </w:r>
      <w:r w:rsidRPr="00312EA0">
        <w:t xml:space="preserve"> five factors:</w:t>
      </w:r>
    </w:p>
    <w:p w14:paraId="460ABCA4" w14:textId="77777777" w:rsidR="002E22AF" w:rsidRPr="00312EA0" w:rsidRDefault="00B81589" w:rsidP="00312EA0">
      <w:pPr>
        <w:pStyle w:val="List"/>
      </w:pPr>
      <w:r w:rsidRPr="00312EA0">
        <w:t>confidentiality</w:t>
      </w:r>
    </w:p>
    <w:p w14:paraId="24F3CA94" w14:textId="77777777" w:rsidR="00B81589" w:rsidRPr="0035160F" w:rsidRDefault="00B81589" w:rsidP="002E22AF">
      <w:pPr>
        <w:pStyle w:val="List"/>
      </w:pPr>
      <w:r w:rsidRPr="0035160F">
        <w:t>availability</w:t>
      </w:r>
    </w:p>
    <w:p w14:paraId="37AF51EE" w14:textId="77777777" w:rsidR="007B48E5" w:rsidRPr="0035160F" w:rsidRDefault="007B48E5" w:rsidP="002E22AF">
      <w:pPr>
        <w:pStyle w:val="List"/>
      </w:pPr>
      <w:r w:rsidRPr="0035160F">
        <w:t>integrity</w:t>
      </w:r>
    </w:p>
    <w:p w14:paraId="5BE6D9D9" w14:textId="77777777" w:rsidR="00991C09" w:rsidRPr="0035160F" w:rsidRDefault="00EF7102" w:rsidP="002E22AF">
      <w:pPr>
        <w:pStyle w:val="List"/>
      </w:pPr>
      <w:r w:rsidRPr="0035160F">
        <w:t>indisputability</w:t>
      </w:r>
      <w:r w:rsidR="007B48E5" w:rsidRPr="0035160F">
        <w:t xml:space="preserve"> </w:t>
      </w:r>
      <w:r w:rsidR="00B81589" w:rsidRPr="0035160F">
        <w:t>and</w:t>
      </w:r>
    </w:p>
    <w:p w14:paraId="42403120" w14:textId="77777777" w:rsidR="00991C09" w:rsidRPr="0035160F" w:rsidRDefault="007B48E5" w:rsidP="002E22AF">
      <w:pPr>
        <w:pStyle w:val="List"/>
      </w:pPr>
      <w:proofErr w:type="gramStart"/>
      <w:r w:rsidRPr="0035160F">
        <w:t>access</w:t>
      </w:r>
      <w:proofErr w:type="gramEnd"/>
      <w:r w:rsidRPr="0035160F">
        <w:t xml:space="preserve"> control</w:t>
      </w:r>
      <w:r w:rsidR="00991C09" w:rsidRPr="0035160F">
        <w:t>.</w:t>
      </w:r>
    </w:p>
    <w:p w14:paraId="33A9638E" w14:textId="049F32FF" w:rsidR="00C211DA" w:rsidRPr="00312EA0" w:rsidRDefault="00A26CC2" w:rsidP="00312EA0">
      <w:pPr>
        <w:pStyle w:val="BodyText"/>
      </w:pPr>
      <w:r w:rsidRPr="00312EA0">
        <w:t>Confidentiality is retained by securing the</w:t>
      </w:r>
      <w:r w:rsidR="00B1131F" w:rsidRPr="00312EA0">
        <w:t xml:space="preserve"> hardware</w:t>
      </w:r>
      <w:r w:rsidRPr="00312EA0">
        <w:t xml:space="preserve"> and </w:t>
      </w:r>
      <w:r w:rsidR="00B1131F" w:rsidRPr="00312EA0">
        <w:t>database</w:t>
      </w:r>
      <w:r w:rsidRPr="00312EA0">
        <w:t xml:space="preserve"> by using user names and passwords. To retain availability, the efficiency and </w:t>
      </w:r>
      <w:r w:rsidR="00B1131F" w:rsidRPr="00312EA0">
        <w:t>the condition</w:t>
      </w:r>
      <w:r w:rsidRPr="00312EA0">
        <w:t xml:space="preserve"> of the device m</w:t>
      </w:r>
      <w:r w:rsidR="000B3ED8">
        <w:t>ust be taken care of (e.g. page</w:t>
      </w:r>
      <w:r w:rsidRPr="00312EA0">
        <w:t xml:space="preserve"> </w:t>
      </w:r>
      <w:r w:rsidR="0002571A" w:rsidRPr="00312EA0">
        <w:fldChar w:fldCharType="begin"/>
      </w:r>
      <w:r w:rsidR="00C211DA" w:rsidRPr="00312EA0">
        <w:instrText xml:space="preserve"> PAGEREF DiskFragmentation \h </w:instrText>
      </w:r>
      <w:r w:rsidR="0002571A" w:rsidRPr="00312EA0">
        <w:fldChar w:fldCharType="separate"/>
      </w:r>
      <w:r w:rsidR="00CA2AD3">
        <w:rPr>
          <w:noProof/>
        </w:rPr>
        <w:t>42</w:t>
      </w:r>
      <w:r w:rsidR="0002571A" w:rsidRPr="00312EA0">
        <w:fldChar w:fldCharType="end"/>
      </w:r>
      <w:r w:rsidRPr="00312EA0">
        <w:t xml:space="preserve">). Integrity </w:t>
      </w:r>
      <w:r w:rsidR="004C5EE8" w:rsidRPr="00312EA0">
        <w:t xml:space="preserve">is managed by "controlling" the input data in the programs. Input data must always be </w:t>
      </w:r>
      <w:r w:rsidR="00EF7102" w:rsidRPr="00312EA0">
        <w:t>correct</w:t>
      </w:r>
      <w:r w:rsidR="004C5EE8" w:rsidRPr="00312EA0">
        <w:t xml:space="preserve"> and it must not be deliberat</w:t>
      </w:r>
      <w:r w:rsidR="004C5EE8" w:rsidRPr="00312EA0">
        <w:t>e</w:t>
      </w:r>
      <w:r w:rsidR="004C5EE8" w:rsidRPr="00312EA0">
        <w:t xml:space="preserve">ly or unintentionally changed. </w:t>
      </w:r>
      <w:r w:rsidR="00EF7102" w:rsidRPr="00312EA0">
        <w:t>Indisputability</w:t>
      </w:r>
      <w:r w:rsidR="004C5EE8" w:rsidRPr="00312EA0">
        <w:t xml:space="preserve"> means that the information system is able to identify and save information about the persons using the system.</w:t>
      </w:r>
      <w:r w:rsidR="00C211DA" w:rsidRPr="00312EA0">
        <w:t xml:space="preserve"> </w:t>
      </w:r>
      <w:r w:rsidR="004C5EE8" w:rsidRPr="00312EA0">
        <w:t>Access co</w:t>
      </w:r>
      <w:r w:rsidR="004C5EE8" w:rsidRPr="00312EA0">
        <w:t>n</w:t>
      </w:r>
      <w:r w:rsidR="004C5EE8" w:rsidRPr="00312EA0">
        <w:t>trol means the methods to restrict the use of the information system</w:t>
      </w:r>
      <w:r w:rsidR="00C211DA" w:rsidRPr="00312EA0">
        <w:t>.</w:t>
      </w:r>
    </w:p>
    <w:p w14:paraId="045D0AA4" w14:textId="77777777" w:rsidR="00C211DA" w:rsidRPr="0035160F" w:rsidRDefault="000E1CBF" w:rsidP="00A70206">
      <w:pPr>
        <w:pStyle w:val="BodyText"/>
      </w:pPr>
      <w:r>
        <w:t>Maintaining data security is a more demanding challenge than what anyone could i</w:t>
      </w:r>
      <w:r>
        <w:t>m</w:t>
      </w:r>
      <w:r>
        <w:t xml:space="preserve">agine. </w:t>
      </w:r>
      <w:r w:rsidR="004C5EE8" w:rsidRPr="0035160F">
        <w:t xml:space="preserve">It also contains </w:t>
      </w:r>
      <w:r w:rsidR="00B1131F" w:rsidRPr="0035160F">
        <w:t>physical risk management</w:t>
      </w:r>
      <w:r>
        <w:t>:</w:t>
      </w:r>
      <w:r w:rsidR="00B1131F" w:rsidRPr="0035160F">
        <w:t xml:space="preserve"> avoiding water and sewer system damages, ventilation maintenance and pest control. Hardware security management is e.g. securing continuous power supply and </w:t>
      </w:r>
      <w:r w:rsidR="00923094" w:rsidRPr="0035160F">
        <w:t>over voltage</w:t>
      </w:r>
      <w:r w:rsidR="00B1131F" w:rsidRPr="0035160F">
        <w:t xml:space="preserve"> protection. </w:t>
      </w:r>
      <w:r w:rsidR="00A05FDF" w:rsidRPr="0035160F">
        <w:t>Software security is taken care</w:t>
      </w:r>
      <w:r w:rsidR="00840F68" w:rsidRPr="0035160F">
        <w:t xml:space="preserve"> of</w:t>
      </w:r>
      <w:r w:rsidR="00A05FDF" w:rsidRPr="0035160F">
        <w:t xml:space="preserve"> by </w:t>
      </w:r>
      <w:r w:rsidR="00FF75D1" w:rsidRPr="0035160F">
        <w:t>using only proper and up-to-date programs</w:t>
      </w:r>
      <w:r w:rsidR="00C211DA" w:rsidRPr="0035160F">
        <w:t>.</w:t>
      </w:r>
    </w:p>
    <w:p w14:paraId="006DF712" w14:textId="77777777" w:rsidR="001B7ED9" w:rsidRPr="0035160F" w:rsidRDefault="00A05FDF" w:rsidP="0089568F">
      <w:pPr>
        <w:pStyle w:val="Heading2"/>
      </w:pPr>
      <w:bookmarkStart w:id="110" w:name="_Toc258003431"/>
      <w:r w:rsidRPr="0035160F">
        <w:t>Securin</w:t>
      </w:r>
      <w:r w:rsidR="00090BF3" w:rsidRPr="0035160F">
        <w:t>g</w:t>
      </w:r>
      <w:r w:rsidRPr="0035160F">
        <w:t xml:space="preserve"> power supply</w:t>
      </w:r>
      <w:bookmarkEnd w:id="110"/>
      <w:r w:rsidRPr="0035160F">
        <w:t xml:space="preserve"> </w:t>
      </w:r>
      <w:r w:rsidR="0002571A" w:rsidRPr="0035160F">
        <w:fldChar w:fldCharType="begin"/>
      </w:r>
      <w:r w:rsidR="006617DC" w:rsidRPr="0035160F">
        <w:instrText xml:space="preserve"> XE "</w:instrText>
      </w:r>
      <w:r w:rsidR="004450C8" w:rsidRPr="0035160F">
        <w:instrText>Power supply</w:instrText>
      </w:r>
      <w:r w:rsidR="006617DC" w:rsidRPr="0035160F">
        <w:instrText xml:space="preserve">" </w:instrText>
      </w:r>
      <w:r w:rsidR="0002571A" w:rsidRPr="0035160F">
        <w:fldChar w:fldCharType="end"/>
      </w:r>
    </w:p>
    <w:p w14:paraId="15AC1794" w14:textId="7D8BA8FE" w:rsidR="001B7ED9" w:rsidRPr="00312EA0" w:rsidRDefault="00A05FDF" w:rsidP="00312EA0">
      <w:pPr>
        <w:pStyle w:val="BodyText"/>
      </w:pPr>
      <w:r w:rsidRPr="00312EA0">
        <w:t xml:space="preserve">The computer must be shut down carefully, and that is why it is important to use the </w:t>
      </w:r>
      <w:proofErr w:type="spellStart"/>
      <w:r w:rsidRPr="00312EA0">
        <w:t>shut down</w:t>
      </w:r>
      <w:proofErr w:type="spellEnd"/>
      <w:r w:rsidRPr="00312EA0">
        <w:t xml:space="preserve"> command. During the shutdown, the changes in the operating system se</w:t>
      </w:r>
      <w:r w:rsidRPr="00312EA0">
        <w:t>t</w:t>
      </w:r>
      <w:r w:rsidRPr="00312EA0">
        <w:t xml:space="preserve">tings will be saved on the hard disk. Due to the controlled shut down, the computer will next time start up </w:t>
      </w:r>
      <w:proofErr w:type="gramStart"/>
      <w:r w:rsidR="00506CDE" w:rsidRPr="00312EA0">
        <w:t>correctly.</w:t>
      </w:r>
      <w:proofErr w:type="gramEnd"/>
    </w:p>
    <w:p w14:paraId="0611386D" w14:textId="1261DC02" w:rsidR="00C211DA" w:rsidRPr="00312EA0" w:rsidRDefault="000E1075" w:rsidP="00312EA0">
      <w:pPr>
        <w:pStyle w:val="BodyText"/>
      </w:pPr>
      <w:r w:rsidRPr="00312EA0">
        <w:t>Even though thunderstorms and crashing of the power supply don’t happen very o</w:t>
      </w:r>
      <w:r w:rsidRPr="00312EA0">
        <w:t>f</w:t>
      </w:r>
      <w:r w:rsidRPr="00312EA0">
        <w:t>ten in many countries, it is still good to take precautions against them.</w:t>
      </w:r>
      <w:r w:rsidR="006521DA">
        <w:t xml:space="preserve"> </w:t>
      </w:r>
      <w:r w:rsidR="00090BF3" w:rsidRPr="00312EA0">
        <w:t>Thunder will cause power failures and power surges. Problems in the distribution of electricity will shut the computer down without control, and this should not happen. Specific UPS device</w:t>
      </w:r>
      <w:r w:rsidR="000E1CBF" w:rsidRPr="00312EA0">
        <w:t>s</w:t>
      </w:r>
      <w:r w:rsidR="00090BF3" w:rsidRPr="00312EA0">
        <w:t xml:space="preserve"> have been developed to prevent these problems. There are batteries, which help the computers to gain reserve power. This device will take care of continuous power supply and </w:t>
      </w:r>
      <w:r w:rsidR="00923094" w:rsidRPr="00312EA0">
        <w:t>over voltage</w:t>
      </w:r>
      <w:r w:rsidR="00090BF3" w:rsidRPr="00312EA0">
        <w:t xml:space="preserve"> protection as long as the computer can be shut down safely before the power supply finally ends</w:t>
      </w:r>
      <w:r w:rsidR="00C211DA" w:rsidRPr="00312EA0">
        <w:t>.</w:t>
      </w:r>
    </w:p>
    <w:p w14:paraId="5DAE5A4A" w14:textId="2E9DF5FB" w:rsidR="00991C09" w:rsidRPr="0035160F" w:rsidRDefault="00B81589" w:rsidP="0089568F">
      <w:pPr>
        <w:pStyle w:val="Heading2"/>
        <w:pageBreakBefore/>
      </w:pPr>
      <w:bookmarkStart w:id="111" w:name="_Toc258003432"/>
      <w:r w:rsidRPr="0035160F">
        <w:lastRenderedPageBreak/>
        <w:t>User identification</w:t>
      </w:r>
      <w:bookmarkEnd w:id="111"/>
      <w:r w:rsidR="0002571A" w:rsidRPr="0035160F">
        <w:fldChar w:fldCharType="begin"/>
      </w:r>
      <w:r w:rsidR="00BD3712" w:rsidRPr="0035160F">
        <w:instrText xml:space="preserve"> XE "</w:instrText>
      </w:r>
      <w:r w:rsidR="00BD3712" w:rsidRPr="00923094">
        <w:rPr>
          <w:lang w:val="en-GB"/>
        </w:rPr>
        <w:instrText>User identification</w:instrText>
      </w:r>
      <w:r w:rsidR="00BD3712" w:rsidRPr="0035160F">
        <w:instrText xml:space="preserve">" </w:instrText>
      </w:r>
      <w:r w:rsidR="0002571A" w:rsidRPr="0035160F">
        <w:fldChar w:fldCharType="end"/>
      </w:r>
    </w:p>
    <w:p w14:paraId="04CAC348" w14:textId="77777777" w:rsidR="00C211DA" w:rsidRPr="0035160F" w:rsidRDefault="00C52F4D" w:rsidP="00A70206">
      <w:pPr>
        <w:pStyle w:val="BodyText"/>
      </w:pPr>
      <w:r w:rsidRPr="0035160F">
        <w:t xml:space="preserve">In many </w:t>
      </w:r>
      <w:r w:rsidR="004450C8" w:rsidRPr="0035160F">
        <w:t>organization</w:t>
      </w:r>
      <w:r w:rsidR="00B81589" w:rsidRPr="0035160F">
        <w:t>, user</w:t>
      </w:r>
      <w:r w:rsidR="00840F68" w:rsidRPr="0035160F">
        <w:t xml:space="preserve">s of the </w:t>
      </w:r>
      <w:r w:rsidR="00B81589" w:rsidRPr="0035160F">
        <w:t>computer</w:t>
      </w:r>
      <w:r w:rsidR="00840F68" w:rsidRPr="0035160F">
        <w:t xml:space="preserve">s </w:t>
      </w:r>
      <w:r w:rsidR="00B81589" w:rsidRPr="0035160F">
        <w:t>log in with</w:t>
      </w:r>
      <w:r w:rsidR="000E1CBF">
        <w:t xml:space="preserve"> a</w:t>
      </w:r>
      <w:r w:rsidR="00B81589" w:rsidRPr="0035160F">
        <w:t xml:space="preserve"> user name and</w:t>
      </w:r>
      <w:r w:rsidR="000E1CBF">
        <w:t xml:space="preserve"> a</w:t>
      </w:r>
      <w:r w:rsidR="00B81589" w:rsidRPr="0035160F">
        <w:t xml:space="preserve"> pas</w:t>
      </w:r>
      <w:r w:rsidR="00B81589" w:rsidRPr="0035160F">
        <w:t>s</w:t>
      </w:r>
      <w:r w:rsidR="00B81589" w:rsidRPr="0035160F">
        <w:t>word. The control system will check the rights of the user</w:t>
      </w:r>
      <w:r w:rsidR="00263872" w:rsidRPr="0035160F">
        <w:t xml:space="preserve">. </w:t>
      </w:r>
      <w:r w:rsidRPr="0035160F">
        <w:t xml:space="preserve">There are many </w:t>
      </w:r>
      <w:r w:rsidR="007A2BD0" w:rsidRPr="0035160F">
        <w:t>levels</w:t>
      </w:r>
      <w:r w:rsidRPr="0035160F">
        <w:t xml:space="preserve"> of r</w:t>
      </w:r>
      <w:r w:rsidR="00263872" w:rsidRPr="0035160F">
        <w:t>ights</w:t>
      </w:r>
      <w:r w:rsidRPr="0035160F">
        <w:t>; the position</w:t>
      </w:r>
      <w:r w:rsidR="00263872" w:rsidRPr="0035160F">
        <w:t xml:space="preserve"> of the user and the fact how demanding his or her tasks </w:t>
      </w:r>
      <w:r w:rsidR="00EF7102" w:rsidRPr="0035160F">
        <w:t>is</w:t>
      </w:r>
      <w:r w:rsidR="000E1CBF">
        <w:t xml:space="preserve"> </w:t>
      </w:r>
      <w:r w:rsidR="00263872" w:rsidRPr="0035160F">
        <w:t xml:space="preserve">define the rights. The management of the </w:t>
      </w:r>
      <w:r w:rsidR="004450C8" w:rsidRPr="0035160F">
        <w:t>organization</w:t>
      </w:r>
      <w:r w:rsidR="00263872" w:rsidRPr="0035160F">
        <w:t xml:space="preserve"> decide</w:t>
      </w:r>
      <w:r w:rsidRPr="0035160F">
        <w:t>s</w:t>
      </w:r>
      <w:r w:rsidR="00263872" w:rsidRPr="0035160F">
        <w:t xml:space="preserve"> the l</w:t>
      </w:r>
      <w:r w:rsidR="00E27E28" w:rsidRPr="0035160F">
        <w:t>evel of the user right</w:t>
      </w:r>
      <w:r w:rsidR="00EF7102" w:rsidRPr="0035160F">
        <w:t>s</w:t>
      </w:r>
      <w:r w:rsidR="00E27E28" w:rsidRPr="0035160F">
        <w:t xml:space="preserve"> and the </w:t>
      </w:r>
      <w:r w:rsidR="00263872" w:rsidRPr="0035160F">
        <w:t>rights are defined by the system administrator</w:t>
      </w:r>
      <w:r w:rsidR="00C211DA" w:rsidRPr="0035160F">
        <w:t>.</w:t>
      </w:r>
    </w:p>
    <w:p w14:paraId="71B25CB9" w14:textId="77777777" w:rsidR="002D7446" w:rsidRPr="0035160F" w:rsidRDefault="002D7446" w:rsidP="00A70206">
      <w:pPr>
        <w:pStyle w:val="BodyText"/>
      </w:pPr>
      <w:r w:rsidRPr="0035160F">
        <w:t>The</w:t>
      </w:r>
      <w:r w:rsidR="000E1CBF">
        <w:t xml:space="preserve"> most comprehensive</w:t>
      </w:r>
      <w:r w:rsidRPr="0035160F">
        <w:t xml:space="preserve"> user rights of the system belong to </w:t>
      </w:r>
      <w:r w:rsidR="00C52F4D" w:rsidRPr="0035160F">
        <w:t xml:space="preserve">the </w:t>
      </w:r>
      <w:r w:rsidRPr="0035160F">
        <w:t>system administr</w:t>
      </w:r>
      <w:r w:rsidRPr="0035160F">
        <w:t>a</w:t>
      </w:r>
      <w:r w:rsidRPr="0035160F">
        <w:t>tor, who can do almost anything in the system.</w:t>
      </w:r>
      <w:r w:rsidR="00991C09" w:rsidRPr="0035160F">
        <w:t xml:space="preserve"> </w:t>
      </w:r>
      <w:r w:rsidR="000E1CBF">
        <w:t>The s</w:t>
      </w:r>
      <w:r w:rsidRPr="0035160F">
        <w:t xml:space="preserve">ystem administrator controls the network, </w:t>
      </w:r>
      <w:r w:rsidR="00EF7102" w:rsidRPr="0035160F">
        <w:t>grants</w:t>
      </w:r>
      <w:r w:rsidRPr="0035160F">
        <w:t xml:space="preserve"> others rights and </w:t>
      </w:r>
      <w:r w:rsidR="000E1CBF">
        <w:t>makes</w:t>
      </w:r>
      <w:r w:rsidRPr="0035160F">
        <w:t xml:space="preserve"> </w:t>
      </w:r>
      <w:r w:rsidR="000E1CBF">
        <w:t xml:space="preserve">sure </w:t>
      </w:r>
      <w:r w:rsidRPr="0035160F">
        <w:t>that the network functions properly. The end user of the system has</w:t>
      </w:r>
      <w:r w:rsidR="000E1CBF">
        <w:t xml:space="preserve"> the</w:t>
      </w:r>
      <w:r w:rsidRPr="0035160F">
        <w:t xml:space="preserve"> rights to use the basic programs, use the network services and Internet pages.</w:t>
      </w:r>
    </w:p>
    <w:p w14:paraId="629C0E8E" w14:textId="77777777" w:rsidR="00991C09" w:rsidRPr="0035160F" w:rsidRDefault="00C52F4D" w:rsidP="00A70206">
      <w:pPr>
        <w:pStyle w:val="BodyText"/>
      </w:pPr>
      <w:r w:rsidRPr="0035160F">
        <w:t xml:space="preserve">The portable disks and computers often identify the user </w:t>
      </w:r>
      <w:r w:rsidR="000E1CBF">
        <w:t>with</w:t>
      </w:r>
      <w:r w:rsidRPr="0035160F">
        <w:t xml:space="preserve"> a smart card or finger prints.</w:t>
      </w:r>
      <w:r w:rsidR="005B1938" w:rsidRPr="0035160F">
        <w:t xml:space="preserve"> </w:t>
      </w:r>
      <w:r w:rsidRPr="0035160F">
        <w:t>This is a good way to protec</w:t>
      </w:r>
      <w:r w:rsidR="005B1938" w:rsidRPr="0035160F">
        <w:t>t</w:t>
      </w:r>
      <w:r w:rsidRPr="0035160F">
        <w:t xml:space="preserve"> the portable device, since they are easily lost or </w:t>
      </w:r>
      <w:r w:rsidR="005B1938" w:rsidRPr="0035160F">
        <w:br/>
      </w:r>
      <w:r w:rsidRPr="0035160F">
        <w:t>stolen and valuable information may fall into the wrong hands.</w:t>
      </w:r>
    </w:p>
    <w:p w14:paraId="17E74643" w14:textId="7CF27BFE" w:rsidR="00991C09" w:rsidRPr="0035160F" w:rsidRDefault="005B1938" w:rsidP="0089568F">
      <w:pPr>
        <w:pStyle w:val="Heading2"/>
      </w:pPr>
      <w:bookmarkStart w:id="112" w:name="_Toc258003433"/>
      <w:r w:rsidRPr="0035160F">
        <w:t>Network safety</w:t>
      </w:r>
      <w:bookmarkEnd w:id="112"/>
      <w:r w:rsidR="0002571A" w:rsidRPr="0035160F">
        <w:fldChar w:fldCharType="begin"/>
      </w:r>
      <w:r w:rsidR="00BD3712" w:rsidRPr="0035160F">
        <w:instrText xml:space="preserve"> XE "</w:instrText>
      </w:r>
      <w:r w:rsidR="00BD3712" w:rsidRPr="00923094">
        <w:rPr>
          <w:lang w:val="en-GB"/>
        </w:rPr>
        <w:instrText>Network safety</w:instrText>
      </w:r>
      <w:r w:rsidR="00BD3712" w:rsidRPr="0035160F">
        <w:instrText xml:space="preserve">" </w:instrText>
      </w:r>
      <w:r w:rsidR="0002571A" w:rsidRPr="0035160F">
        <w:fldChar w:fldCharType="end"/>
      </w:r>
    </w:p>
    <w:p w14:paraId="1E7F48AA" w14:textId="77777777" w:rsidR="00220D86" w:rsidRPr="0035160F" w:rsidRDefault="002629C5" w:rsidP="00A70206">
      <w:pPr>
        <w:pStyle w:val="BodyText"/>
      </w:pPr>
      <w:r w:rsidRPr="006B1C60">
        <w:rPr>
          <w:noProof/>
          <w:lang w:val="fi-FI"/>
        </w:rPr>
        <w:drawing>
          <wp:anchor distT="0" distB="0" distL="114300" distR="114300" simplePos="0" relativeHeight="251638784" behindDoc="0" locked="0" layoutInCell="1" allowOverlap="1" wp14:editId="65E1731C">
            <wp:simplePos x="0" y="0"/>
            <wp:positionH relativeFrom="column">
              <wp:posOffset>937260</wp:posOffset>
            </wp:positionH>
            <wp:positionV relativeFrom="paragraph">
              <wp:posOffset>438785</wp:posOffset>
            </wp:positionV>
            <wp:extent cx="161925" cy="241300"/>
            <wp:effectExtent l="19050" t="0" r="9525" b="0"/>
            <wp:wrapNone/>
            <wp:docPr id="1981" name="Kuva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396"/>
                    <pic:cNvPicPr>
                      <a:picLocks noChangeAspect="1" noChangeArrowheads="1"/>
                    </pic:cNvPicPr>
                  </pic:nvPicPr>
                  <pic:blipFill>
                    <a:blip r:embed="rId15" cstate="screen"/>
                    <a:srcRect/>
                    <a:stretch>
                      <a:fillRect/>
                    </a:stretch>
                  </pic:blipFill>
                  <pic:spPr bwMode="auto">
                    <a:xfrm>
                      <a:off x="0" y="0"/>
                      <a:ext cx="161925" cy="241300"/>
                    </a:xfrm>
                    <a:prstGeom prst="rect">
                      <a:avLst/>
                    </a:prstGeom>
                    <a:noFill/>
                    <a:ln w="9525">
                      <a:noFill/>
                      <a:miter lim="800000"/>
                      <a:headEnd/>
                      <a:tailEnd/>
                    </a:ln>
                  </pic:spPr>
                </pic:pic>
              </a:graphicData>
            </a:graphic>
          </wp:anchor>
        </w:drawing>
      </w:r>
      <w:r w:rsidR="006B1C60" w:rsidRPr="006B1C60">
        <w:t>Most violations against data security are done in the internal network.</w:t>
      </w:r>
      <w:r w:rsidR="005B1938" w:rsidRPr="0035160F">
        <w:t xml:space="preserve"> Employees of the </w:t>
      </w:r>
      <w:r w:rsidR="004450C8" w:rsidRPr="0035160F">
        <w:t>organizations</w:t>
      </w:r>
      <w:r w:rsidR="005B1938" w:rsidRPr="0035160F">
        <w:t xml:space="preserve"> commit these violations intentionally or unintentionally</w:t>
      </w:r>
      <w:r w:rsidR="00C95FB6" w:rsidRPr="0035160F">
        <w:t xml:space="preserve"> </w:t>
      </w:r>
      <w:r w:rsidR="000E1CBF">
        <w:t>–</w:t>
      </w:r>
      <w:r w:rsidR="00C95FB6" w:rsidRPr="0035160F">
        <w:t xml:space="preserve"> </w:t>
      </w:r>
      <w:r w:rsidR="000E1CBF">
        <w:t xml:space="preserve">by </w:t>
      </w:r>
      <w:r w:rsidR="005B1938" w:rsidRPr="0035160F">
        <w:t>ju</w:t>
      </w:r>
      <w:r w:rsidR="00EF7102" w:rsidRPr="0035160F">
        <w:t>s</w:t>
      </w:r>
      <w:r w:rsidR="005B1938" w:rsidRPr="0035160F">
        <w:t xml:space="preserve">t being careless. You should remember not to be </w:t>
      </w:r>
      <w:r w:rsidR="007A2BD0" w:rsidRPr="0035160F">
        <w:t>negligent;</w:t>
      </w:r>
      <w:r w:rsidR="005B1938" w:rsidRPr="0035160F">
        <w:t xml:space="preserve"> it can cost you your job.</w:t>
      </w:r>
      <w:r w:rsidR="00220D86" w:rsidRPr="0035160F">
        <w:t xml:space="preserve"> </w:t>
      </w:r>
      <w:r w:rsidR="0035160F">
        <w:t>Don’t</w:t>
      </w:r>
      <w:r w:rsidR="005B1938" w:rsidRPr="0035160F">
        <w:t xml:space="preserve"> copy unnecessary programs from the </w:t>
      </w:r>
      <w:r w:rsidR="00173BA5" w:rsidRPr="0035160F">
        <w:t>Internet</w:t>
      </w:r>
      <w:r w:rsidR="005B1938" w:rsidRPr="0035160F">
        <w:t xml:space="preserve"> and </w:t>
      </w:r>
      <w:r w:rsidR="0035160F">
        <w:t>don’t</w:t>
      </w:r>
      <w:r w:rsidR="005B1938" w:rsidRPr="0035160F">
        <w:t xml:space="preserve"> use </w:t>
      </w:r>
      <w:r w:rsidR="00173BA5" w:rsidRPr="0035160F">
        <w:t>Internet</w:t>
      </w:r>
      <w:r w:rsidR="005B1938" w:rsidRPr="0035160F">
        <w:t xml:space="preserve"> pages that are questionable or not permitted.</w:t>
      </w:r>
    </w:p>
    <w:p w14:paraId="141370CF" w14:textId="77777777" w:rsidR="00C211DA" w:rsidRPr="0035160F" w:rsidRDefault="002629C5" w:rsidP="00A70206">
      <w:pPr>
        <w:pStyle w:val="BodyText"/>
      </w:pPr>
      <w:r w:rsidRPr="006B1C60">
        <w:rPr>
          <w:noProof/>
          <w:lang w:val="fi-FI"/>
        </w:rPr>
        <w:drawing>
          <wp:anchor distT="0" distB="0" distL="114300" distR="114300" simplePos="0" relativeHeight="251639808" behindDoc="0" locked="0" layoutInCell="1" allowOverlap="1" wp14:editId="1509E825">
            <wp:simplePos x="0" y="0"/>
            <wp:positionH relativeFrom="column">
              <wp:posOffset>937260</wp:posOffset>
            </wp:positionH>
            <wp:positionV relativeFrom="paragraph">
              <wp:posOffset>892810</wp:posOffset>
            </wp:positionV>
            <wp:extent cx="161925" cy="241300"/>
            <wp:effectExtent l="19050" t="0" r="9525" b="0"/>
            <wp:wrapNone/>
            <wp:docPr id="1980" name="Kuva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405"/>
                    <pic:cNvPicPr>
                      <a:picLocks noChangeAspect="1" noChangeArrowheads="1"/>
                    </pic:cNvPicPr>
                  </pic:nvPicPr>
                  <pic:blipFill>
                    <a:blip r:embed="rId15" cstate="screen"/>
                    <a:srcRect/>
                    <a:stretch>
                      <a:fillRect/>
                    </a:stretch>
                  </pic:blipFill>
                  <pic:spPr bwMode="auto">
                    <a:xfrm>
                      <a:off x="0" y="0"/>
                      <a:ext cx="161925" cy="241300"/>
                    </a:xfrm>
                    <a:prstGeom prst="rect">
                      <a:avLst/>
                    </a:prstGeom>
                    <a:noFill/>
                    <a:ln w="9525">
                      <a:noFill/>
                      <a:miter lim="800000"/>
                      <a:headEnd/>
                      <a:tailEnd/>
                    </a:ln>
                  </pic:spPr>
                </pic:pic>
              </a:graphicData>
            </a:graphic>
          </wp:anchor>
        </w:drawing>
      </w:r>
      <w:proofErr w:type="gramStart"/>
      <w:r w:rsidR="006B1C60" w:rsidRPr="006B1C60">
        <w:rPr>
          <w:bCs/>
          <w:noProof/>
          <w:lang w:eastAsia="en-US"/>
        </w:rPr>
        <w:t>Always log out of the system when you leave your job at the end of the day</w:t>
      </w:r>
      <w:r w:rsidR="002F5D34" w:rsidRPr="0035160F">
        <w:t>.</w:t>
      </w:r>
      <w:proofErr w:type="gramEnd"/>
      <w:r w:rsidR="002F5D34" w:rsidRPr="0035160F">
        <w:t xml:space="preserve"> Logging out can be done by </w:t>
      </w:r>
      <w:r w:rsidR="000E1CBF">
        <w:t>selecting</w:t>
      </w:r>
      <w:r w:rsidR="002F5D34" w:rsidRPr="0035160F">
        <w:t xml:space="preserve"> </w:t>
      </w:r>
      <w:r w:rsidR="000E1CBF">
        <w:t xml:space="preserve">the </w:t>
      </w:r>
      <w:r w:rsidR="000E1CBF" w:rsidRPr="00203479">
        <w:rPr>
          <w:rStyle w:val="BodyTextBold0"/>
        </w:rPr>
        <w:t xml:space="preserve">Log Off </w:t>
      </w:r>
      <w:r w:rsidR="000E1CBF" w:rsidRPr="00203479">
        <w:t xml:space="preserve">command from the </w:t>
      </w:r>
      <w:r w:rsidR="000E1CBF" w:rsidRPr="00203479">
        <w:rPr>
          <w:rStyle w:val="BodyTextBold0"/>
        </w:rPr>
        <w:t>Shut Down</w:t>
      </w:r>
      <w:r w:rsidR="000E1CBF" w:rsidRPr="00203479">
        <w:t xml:space="preserve"> submenu on the </w:t>
      </w:r>
      <w:r w:rsidR="001040BB" w:rsidRPr="00203479">
        <w:rPr>
          <w:rStyle w:val="BodyTextBold0"/>
        </w:rPr>
        <w:t>Start</w:t>
      </w:r>
      <w:r w:rsidR="002F5D34" w:rsidRPr="00203479">
        <w:rPr>
          <w:rStyle w:val="BodyTextBold0"/>
        </w:rPr>
        <w:t xml:space="preserve"> </w:t>
      </w:r>
      <w:r w:rsidR="002F5D34" w:rsidRPr="00203479">
        <w:t>menu</w:t>
      </w:r>
      <w:r w:rsidR="00C211DA" w:rsidRPr="00203479">
        <w:t>.</w:t>
      </w:r>
      <w:r w:rsidR="007A2BD0" w:rsidRPr="00203479">
        <w:rPr>
          <w:rStyle w:val="BodyTextBold0"/>
        </w:rPr>
        <w:t xml:space="preserve"> </w:t>
      </w:r>
      <w:r w:rsidR="002F5D34" w:rsidRPr="00203479">
        <w:t xml:space="preserve">You can also </w:t>
      </w:r>
      <w:r w:rsidR="004D2010" w:rsidRPr="00203479">
        <w:t>log</w:t>
      </w:r>
      <w:r w:rsidR="002F5D34" w:rsidRPr="00203479">
        <w:t xml:space="preserve"> out by </w:t>
      </w:r>
      <w:r w:rsidR="00C95FB6" w:rsidRPr="00203479">
        <w:t>press</w:t>
      </w:r>
      <w:r w:rsidR="002F5D34" w:rsidRPr="00203479">
        <w:t xml:space="preserve">ing </w:t>
      </w:r>
      <w:r w:rsidR="000E1CBF" w:rsidRPr="00203479">
        <w:t xml:space="preserve">the </w:t>
      </w:r>
      <w:r w:rsidR="00220D86" w:rsidRPr="00203479">
        <w:rPr>
          <w:rStyle w:val="BodyTextBold0"/>
        </w:rPr>
        <w:t>Ctrl + Alt + Del</w:t>
      </w:r>
      <w:r w:rsidR="00220D86" w:rsidRPr="0035160F">
        <w:t xml:space="preserve"> </w:t>
      </w:r>
      <w:r w:rsidR="002F5D34" w:rsidRPr="0035160F">
        <w:t>combin</w:t>
      </w:r>
      <w:r w:rsidR="002F5D34" w:rsidRPr="0035160F">
        <w:t>a</w:t>
      </w:r>
      <w:r w:rsidR="002F5D34" w:rsidRPr="0035160F">
        <w:t xml:space="preserve">tion and clicking </w:t>
      </w:r>
      <w:r w:rsidR="000E1CBF">
        <w:t xml:space="preserve">the </w:t>
      </w:r>
      <w:r w:rsidR="001040BB" w:rsidRPr="00203479">
        <w:rPr>
          <w:rStyle w:val="BodyTextBold0"/>
        </w:rPr>
        <w:t>Log Off</w:t>
      </w:r>
      <w:r w:rsidR="001040BB" w:rsidRPr="00203479">
        <w:t xml:space="preserve"> </w:t>
      </w:r>
      <w:r w:rsidR="002F5D34" w:rsidRPr="00203479">
        <w:t xml:space="preserve">button in the </w:t>
      </w:r>
      <w:r w:rsidR="004D2010" w:rsidRPr="00203479">
        <w:t>appearing</w:t>
      </w:r>
      <w:r w:rsidR="002F5D34" w:rsidRPr="00203479">
        <w:t xml:space="preserve"> window. After this</w:t>
      </w:r>
      <w:r w:rsidR="00840F68" w:rsidRPr="00203479">
        <w:t>,</w:t>
      </w:r>
      <w:r w:rsidR="00506CDE" w:rsidRPr="00203479">
        <w:t xml:space="preserve"> the wor</w:t>
      </w:r>
      <w:r w:rsidR="00506CDE" w:rsidRPr="00203479">
        <w:t>k</w:t>
      </w:r>
      <w:r w:rsidR="002F5D34" w:rsidRPr="00203479">
        <w:t>station can only be used by a person entitled to do so</w:t>
      </w:r>
      <w:r w:rsidR="00840F68" w:rsidRPr="00203479">
        <w:t>,</w:t>
      </w:r>
      <w:r w:rsidR="002F5D34" w:rsidRPr="00203479">
        <w:t xml:space="preserve"> by using his or her own ident</w:t>
      </w:r>
      <w:r w:rsidR="002F5D34" w:rsidRPr="00203479">
        <w:t>i</w:t>
      </w:r>
      <w:r w:rsidR="002F5D34" w:rsidRPr="00203479">
        <w:t>fiers</w:t>
      </w:r>
      <w:r w:rsidR="000E1CBF">
        <w:t xml:space="preserve">, </w:t>
      </w:r>
      <w:r w:rsidR="002F5D34" w:rsidRPr="0035160F">
        <w:t>for example y</w:t>
      </w:r>
      <w:r w:rsidR="00506CDE" w:rsidRPr="0035160F">
        <w:t>ou, when you return to the work</w:t>
      </w:r>
      <w:r w:rsidR="002F5D34" w:rsidRPr="0035160F">
        <w:t>station</w:t>
      </w:r>
      <w:r w:rsidR="00C211DA" w:rsidRPr="0035160F">
        <w:t>.</w:t>
      </w:r>
    </w:p>
    <w:p w14:paraId="48DB80E0" w14:textId="77777777" w:rsidR="008C518C" w:rsidRPr="0035160F" w:rsidRDefault="00840F68" w:rsidP="00312EA0">
      <w:pPr>
        <w:pStyle w:val="BodyText"/>
      </w:pPr>
      <w:r w:rsidRPr="0035160F">
        <w:t xml:space="preserve">Access control is </w:t>
      </w:r>
      <w:r w:rsidR="002F5D34" w:rsidRPr="0035160F">
        <w:t xml:space="preserve">every employee's right and obligation. I doubt you </w:t>
      </w:r>
      <w:r w:rsidR="000E1CBF">
        <w:t xml:space="preserve">would </w:t>
      </w:r>
      <w:r w:rsidR="002F5D34" w:rsidRPr="0035160F">
        <w:t xml:space="preserve">leave a hundred dollar bill on your desk and the door unlocked when you leave your </w:t>
      </w:r>
      <w:r w:rsidR="00EF7102" w:rsidRPr="0035160F">
        <w:t>office</w:t>
      </w:r>
      <w:r w:rsidR="002F5D34" w:rsidRPr="0035160F">
        <w:t xml:space="preserve">. Why should you then leave much more valuable and confidential papers lying around the </w:t>
      </w:r>
      <w:r w:rsidR="00EF7102" w:rsidRPr="0035160F">
        <w:t>office</w:t>
      </w:r>
      <w:r w:rsidR="002F5D34" w:rsidRPr="0035160F">
        <w:t xml:space="preserve">? </w:t>
      </w:r>
      <w:r w:rsidR="004D2010" w:rsidRPr="0035160F">
        <w:t>Always</w:t>
      </w:r>
      <w:r w:rsidR="002F5D34" w:rsidRPr="0035160F">
        <w:t xml:space="preserve"> </w:t>
      </w:r>
      <w:r w:rsidR="002F5D34" w:rsidRPr="00312EA0">
        <w:rPr>
          <w:rStyle w:val="BodyTextBold0"/>
        </w:rPr>
        <w:t xml:space="preserve">lock </w:t>
      </w:r>
      <w:r w:rsidR="000E1CBF">
        <w:t>the door both at work and at home when you leave the buil</w:t>
      </w:r>
      <w:r w:rsidR="000E1CBF">
        <w:t>d</w:t>
      </w:r>
      <w:r w:rsidR="000E1CBF">
        <w:t>ing.</w:t>
      </w:r>
    </w:p>
    <w:p w14:paraId="27EBFCC0" w14:textId="77777777" w:rsidR="008C518C" w:rsidRPr="0035160F" w:rsidRDefault="00EF7102" w:rsidP="001B7ED9">
      <w:pPr>
        <w:pStyle w:val="Heading3"/>
        <w:pageBreakBefore/>
        <w:rPr>
          <w:lang w:val="en-US"/>
        </w:rPr>
      </w:pPr>
      <w:bookmarkStart w:id="113" w:name="_Toc258003434"/>
      <w:r w:rsidRPr="0035160F">
        <w:rPr>
          <w:lang w:val="en-US"/>
        </w:rPr>
        <w:lastRenderedPageBreak/>
        <w:t>Firewall</w:t>
      </w:r>
      <w:bookmarkEnd w:id="113"/>
      <w:r w:rsidR="0002571A" w:rsidRPr="0035160F">
        <w:rPr>
          <w:lang w:val="en-US"/>
        </w:rPr>
        <w:fldChar w:fldCharType="begin"/>
      </w:r>
      <w:r w:rsidR="00A549CB" w:rsidRPr="0035160F">
        <w:rPr>
          <w:lang w:val="en-US"/>
        </w:rPr>
        <w:instrText xml:space="preserve"> XE "</w:instrText>
      </w:r>
      <w:r w:rsidR="000E1CBF">
        <w:rPr>
          <w:lang w:val="en-US"/>
        </w:rPr>
        <w:instrText>F</w:instrText>
      </w:r>
      <w:r w:rsidR="00A549CB" w:rsidRPr="0035160F">
        <w:rPr>
          <w:lang w:val="en-US"/>
        </w:rPr>
        <w:instrText>i</w:instrText>
      </w:r>
      <w:r w:rsidR="000E1CBF">
        <w:rPr>
          <w:lang w:val="en-US"/>
        </w:rPr>
        <w:instrText>rew</w:instrText>
      </w:r>
      <w:r w:rsidR="00A549CB" w:rsidRPr="0035160F">
        <w:rPr>
          <w:lang w:val="en-US"/>
        </w:rPr>
        <w:instrText xml:space="preserve">all" </w:instrText>
      </w:r>
      <w:r w:rsidR="0002571A" w:rsidRPr="0035160F">
        <w:rPr>
          <w:lang w:val="en-US"/>
        </w:rPr>
        <w:fldChar w:fldCharType="end"/>
      </w:r>
    </w:p>
    <w:p w14:paraId="234C1064" w14:textId="275979AF" w:rsidR="00C211DA" w:rsidRPr="0035160F" w:rsidRDefault="002F5D34" w:rsidP="00A70206">
      <w:pPr>
        <w:pStyle w:val="BodyText"/>
      </w:pPr>
      <w:r w:rsidRPr="0035160F">
        <w:t xml:space="preserve">The </w:t>
      </w:r>
      <w:r w:rsidR="00EF7102" w:rsidRPr="0035160F">
        <w:t>Firewall</w:t>
      </w:r>
      <w:r w:rsidR="00B56245" w:rsidRPr="0035160F">
        <w:t xml:space="preserve"> is </w:t>
      </w:r>
      <w:r w:rsidR="004D2010" w:rsidRPr="0035160F">
        <w:t>taking</w:t>
      </w:r>
      <w:r w:rsidR="00B56245" w:rsidRPr="0035160F">
        <w:t xml:space="preserve"> care</w:t>
      </w:r>
      <w:r w:rsidRPr="0035160F">
        <w:t xml:space="preserve"> of the external network safety. </w:t>
      </w:r>
      <w:r w:rsidR="000E1CBF">
        <w:t xml:space="preserve">The </w:t>
      </w:r>
      <w:r w:rsidR="00EF7102" w:rsidRPr="0035160F">
        <w:t>Firewall</w:t>
      </w:r>
      <w:r w:rsidRPr="0035160F">
        <w:t xml:space="preserve"> is a device or a program, which prevents </w:t>
      </w:r>
      <w:r w:rsidR="004D2010" w:rsidRPr="0035160F">
        <w:t>unauthorized</w:t>
      </w:r>
      <w:r w:rsidR="00B56245" w:rsidRPr="0035160F">
        <w:t xml:space="preserve"> external </w:t>
      </w:r>
      <w:r w:rsidRPr="0035160F">
        <w:t>use of the</w:t>
      </w:r>
      <w:r w:rsidR="00B56245" w:rsidRPr="0035160F">
        <w:t xml:space="preserve"> workstation</w:t>
      </w:r>
      <w:r w:rsidR="00991C09" w:rsidRPr="0035160F">
        <w:t>.</w:t>
      </w:r>
      <w:r w:rsidR="00B56245" w:rsidRPr="0035160F">
        <w:t xml:space="preserve"> </w:t>
      </w:r>
      <w:smartTag w:uri="urn:schemas-microsoft-com:office:smarttags" w:element="place">
        <w:r w:rsidR="00B56245" w:rsidRPr="0035160F">
          <w:t>Vista</w:t>
        </w:r>
      </w:smartTag>
      <w:r w:rsidR="00B56245" w:rsidRPr="0035160F">
        <w:t xml:space="preserve"> has a light </w:t>
      </w:r>
      <w:r w:rsidR="00EF7102" w:rsidRPr="0035160F">
        <w:t>Firewall</w:t>
      </w:r>
      <w:r w:rsidR="00B56245" w:rsidRPr="0035160F">
        <w:t xml:space="preserve"> program, which is sufficient for domestic use. For example</w:t>
      </w:r>
      <w:r w:rsidR="001040BB" w:rsidRPr="0035160F">
        <w:t xml:space="preserve"> </w:t>
      </w:r>
      <w:r w:rsidR="000E1CBF">
        <w:t xml:space="preserve">the </w:t>
      </w:r>
      <w:r w:rsidR="001040BB" w:rsidRPr="00203479">
        <w:rPr>
          <w:rStyle w:val="BodyTextBold0"/>
        </w:rPr>
        <w:t>F-Secure</w:t>
      </w:r>
      <w:r w:rsidR="00B56245" w:rsidRPr="0035160F">
        <w:t xml:space="preserve"> antivirus program has a </w:t>
      </w:r>
      <w:r w:rsidR="00EF7102" w:rsidRPr="0035160F">
        <w:t>Firewall</w:t>
      </w:r>
      <w:r w:rsidR="000E1CBF">
        <w:t>s</w:t>
      </w:r>
      <w:r w:rsidR="00B56245" w:rsidRPr="0035160F">
        <w:t xml:space="preserve"> program. Se</w:t>
      </w:r>
      <w:r w:rsidR="00027724" w:rsidRPr="0035160F">
        <w:t xml:space="preserve">e that both </w:t>
      </w:r>
      <w:r w:rsidR="000E1CBF">
        <w:t>f</w:t>
      </w:r>
      <w:r w:rsidR="00EF7102" w:rsidRPr="0035160F">
        <w:t>irewall</w:t>
      </w:r>
      <w:r w:rsidR="00027724" w:rsidRPr="0035160F">
        <w:t>s are not running</w:t>
      </w:r>
      <w:r w:rsidR="00B56245" w:rsidRPr="0035160F">
        <w:t xml:space="preserve"> at the same time. </w:t>
      </w:r>
      <w:r w:rsidR="00EF7102" w:rsidRPr="0035160F">
        <w:t>Firewall</w:t>
      </w:r>
      <w:r w:rsidR="00B56245" w:rsidRPr="0035160F">
        <w:t xml:space="preserve">s used in </w:t>
      </w:r>
      <w:r w:rsidR="004450C8" w:rsidRPr="0035160F">
        <w:t>organizations</w:t>
      </w:r>
      <w:r w:rsidR="00B56245" w:rsidRPr="0035160F">
        <w:t xml:space="preserve"> can be heavy device</w:t>
      </w:r>
      <w:r w:rsidR="000E1CBF">
        <w:t>s</w:t>
      </w:r>
      <w:r w:rsidR="00B56245" w:rsidRPr="0035160F">
        <w:t xml:space="preserve"> strictly controlling data commu</w:t>
      </w:r>
      <w:r w:rsidR="00840F68" w:rsidRPr="0035160F">
        <w:t>nication</w:t>
      </w:r>
      <w:r w:rsidR="00C211DA" w:rsidRPr="0035160F">
        <w:t>.</w:t>
      </w:r>
    </w:p>
    <w:p w14:paraId="381DA079" w14:textId="7B8E90E4" w:rsidR="006617DC" w:rsidRPr="0035160F" w:rsidRDefault="00AC018B" w:rsidP="006617DC">
      <w:pPr>
        <w:pStyle w:val="Heading3"/>
        <w:rPr>
          <w:lang w:val="en-US"/>
        </w:rPr>
      </w:pPr>
      <w:bookmarkStart w:id="114" w:name="_Toc258003435"/>
      <w:r w:rsidRPr="0035160F">
        <w:rPr>
          <w:lang w:val="en-US"/>
        </w:rPr>
        <w:t>Other Security Settings</w:t>
      </w:r>
      <w:bookmarkEnd w:id="114"/>
      <w:r w:rsidR="0002571A" w:rsidRPr="0035160F">
        <w:rPr>
          <w:lang w:val="en-US"/>
        </w:rPr>
        <w:fldChar w:fldCharType="begin"/>
      </w:r>
      <w:r w:rsidR="00BD3712" w:rsidRPr="00923094">
        <w:rPr>
          <w:lang w:val="en-GB"/>
        </w:rPr>
        <w:instrText xml:space="preserve"> XE "</w:instrText>
      </w:r>
      <w:r w:rsidR="00BD3712" w:rsidRPr="0035160F">
        <w:rPr>
          <w:lang w:val="en-US"/>
        </w:rPr>
        <w:instrText>Security Settings</w:instrText>
      </w:r>
      <w:r w:rsidR="00BD3712" w:rsidRPr="00923094">
        <w:rPr>
          <w:lang w:val="en-GB"/>
        </w:rPr>
        <w:instrText xml:space="preserve">" </w:instrText>
      </w:r>
      <w:r w:rsidR="0002571A" w:rsidRPr="0035160F">
        <w:rPr>
          <w:lang w:val="en-US"/>
        </w:rPr>
        <w:fldChar w:fldCharType="end"/>
      </w:r>
    </w:p>
    <w:p w14:paraId="63A21B1F" w14:textId="77777777" w:rsidR="00C211DA" w:rsidRPr="0035160F" w:rsidRDefault="000E4BDF" w:rsidP="00312EA0">
      <w:pPr>
        <w:pStyle w:val="BodyText"/>
      </w:pPr>
      <w:r w:rsidRPr="0035160F">
        <w:t xml:space="preserve">In </w:t>
      </w:r>
      <w:r w:rsidR="000E1CBF">
        <w:t xml:space="preserve">the </w:t>
      </w:r>
      <w:r w:rsidR="001040BB" w:rsidRPr="00312EA0">
        <w:rPr>
          <w:rStyle w:val="BodyTextBold0"/>
        </w:rPr>
        <w:t>Windows Security Center</w:t>
      </w:r>
      <w:r w:rsidRPr="0035160F">
        <w:t xml:space="preserve"> you can also find information about </w:t>
      </w:r>
      <w:r w:rsidR="006617DC" w:rsidRPr="00312EA0">
        <w:t>Internet</w:t>
      </w:r>
      <w:r w:rsidR="006617DC" w:rsidRPr="0035160F">
        <w:t>-</w:t>
      </w:r>
      <w:r w:rsidRPr="0035160F">
        <w:t>security setting</w:t>
      </w:r>
      <w:r w:rsidR="000E1CBF">
        <w:t>s</w:t>
      </w:r>
      <w:r w:rsidRPr="0035160F">
        <w:t xml:space="preserve"> and user account control</w:t>
      </w:r>
      <w:r w:rsidR="00C211DA" w:rsidRPr="0035160F">
        <w:t>.</w:t>
      </w:r>
    </w:p>
    <w:p w14:paraId="5CF753F2" w14:textId="0340BA43" w:rsidR="006617DC" w:rsidRPr="0035160F" w:rsidRDefault="0089568F" w:rsidP="00A70206">
      <w:pPr>
        <w:pStyle w:val="Kuvapaikka"/>
      </w:pPr>
      <w:r>
        <w:rPr>
          <w:noProof/>
          <w:lang w:val="fi-FI"/>
        </w:rPr>
        <mc:AlternateContent>
          <mc:Choice Requires="wps">
            <w:drawing>
              <wp:anchor distT="0" distB="0" distL="114300" distR="114300" simplePos="0" relativeHeight="251667456" behindDoc="0" locked="0" layoutInCell="1" allowOverlap="1" wp14:editId="7707D9F0">
                <wp:simplePos x="0" y="0"/>
                <wp:positionH relativeFrom="column">
                  <wp:posOffset>1297940</wp:posOffset>
                </wp:positionH>
                <wp:positionV relativeFrom="paragraph">
                  <wp:posOffset>842645</wp:posOffset>
                </wp:positionV>
                <wp:extent cx="1440815" cy="172720"/>
                <wp:effectExtent l="17780" t="17780" r="17780" b="9525"/>
                <wp:wrapNone/>
                <wp:docPr id="1928" name="AutoShape 1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0815" cy="172720"/>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20" o:spid="_x0000_s1026" style="position:absolute;margin-left:102.2pt;margin-top:66.35pt;width:113.45pt;height:13.6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" filled="f" strokecolor="red" strokeweight="1.5pt"/>
            </w:pict>
          </mc:Fallback>
        </mc:AlternateContent>
      </w:r>
      <w:r>
        <w:rPr>
          <w:noProof/>
          <w:lang w:val="fi-FI"/>
        </w:rPr>
        <mc:AlternateContent>
          <mc:Choice Requires="wps">
            <w:drawing>
              <wp:anchor distT="0" distB="0" distL="114300" distR="114300" simplePos="0" relativeHeight="251665408" behindDoc="0" locked="0" layoutInCell="1" allowOverlap="1" wp14:editId="74FD86F9">
                <wp:simplePos x="0" y="0"/>
                <wp:positionH relativeFrom="column">
                  <wp:posOffset>2792730</wp:posOffset>
                </wp:positionH>
                <wp:positionV relativeFrom="paragraph">
                  <wp:posOffset>1730375</wp:posOffset>
                </wp:positionV>
                <wp:extent cx="3383915" cy="1061720"/>
                <wp:effectExtent l="17145" t="10160" r="18415" b="13970"/>
                <wp:wrapNone/>
                <wp:docPr id="1927" name="AutoShape 1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83915" cy="1061720"/>
                        </a:xfrm>
                        <a:prstGeom prst="roundRect">
                          <a:avLst>
                            <a:gd name="adj" fmla="val 7444"/>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07" o:spid="_x0000_s1026" style="position:absolute;margin-left:219.9pt;margin-top:136.25pt;width:266.45pt;height:83.6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87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" filled="f" strokecolor="red" strokeweight="1.5pt"/>
            </w:pict>
          </mc:Fallback>
        </mc:AlternateContent>
      </w:r>
      <w:r w:rsidR="002629C5">
        <w:rPr>
          <w:noProof/>
          <w:lang w:val="fi-FI"/>
        </w:rPr>
        <w:drawing>
          <wp:inline distT="0" distB="0" distL="0" distR="0" wp14:editId="1DC20BD7">
            <wp:extent cx="5034915" cy="2913380"/>
            <wp:effectExtent l="19050" t="0" r="0" b="0"/>
            <wp:docPr id="8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screen"/>
                    <a:srcRect/>
                    <a:stretch>
                      <a:fillRect/>
                    </a:stretch>
                  </pic:blipFill>
                  <pic:spPr bwMode="auto">
                    <a:xfrm>
                      <a:off x="0" y="0"/>
                      <a:ext cx="5034915" cy="2913380"/>
                    </a:xfrm>
                    <a:prstGeom prst="rect">
                      <a:avLst/>
                    </a:prstGeom>
                    <a:noFill/>
                    <a:ln w="9525">
                      <a:noFill/>
                      <a:miter lim="800000"/>
                      <a:headEnd/>
                      <a:tailEnd/>
                    </a:ln>
                  </pic:spPr>
                </pic:pic>
              </a:graphicData>
            </a:graphic>
          </wp:inline>
        </w:drawing>
      </w:r>
    </w:p>
    <w:p w14:paraId="175C4308" w14:textId="77777777" w:rsidR="006617DC" w:rsidRPr="0035160F" w:rsidRDefault="004450C8" w:rsidP="00312EA0">
      <w:pPr>
        <w:pStyle w:val="CaptionNotBold"/>
      </w:pPr>
      <w:r w:rsidRPr="0035160F">
        <w:t xml:space="preserve">Figure </w:t>
      </w:r>
      <w:r w:rsidR="0035218D">
        <w:fldChar w:fldCharType="begin"/>
      </w:r>
      <w:r w:rsidR="0035218D">
        <w:instrText xml:space="preserve"> SEQ Figure \* ARABIC </w:instrText>
      </w:r>
      <w:r w:rsidR="0035218D">
        <w:fldChar w:fldCharType="separate"/>
      </w:r>
      <w:r w:rsidR="00BB4A35">
        <w:rPr>
          <w:noProof/>
        </w:rPr>
        <w:t>27</w:t>
      </w:r>
      <w:r w:rsidR="0035218D">
        <w:rPr>
          <w:noProof/>
        </w:rPr>
        <w:fldChar w:fldCharType="end"/>
      </w:r>
      <w:r w:rsidRPr="0035160F">
        <w:tab/>
      </w:r>
      <w:r w:rsidR="000E4BDF" w:rsidRPr="0035160F">
        <w:t xml:space="preserve">In </w:t>
      </w:r>
      <w:r w:rsidR="000E1CBF">
        <w:t xml:space="preserve">the </w:t>
      </w:r>
      <w:r w:rsidR="001040BB" w:rsidRPr="0035160F">
        <w:t>Windows Security Center</w:t>
      </w:r>
      <w:r w:rsidR="001040BB" w:rsidRPr="00312EA0">
        <w:t xml:space="preserve"> </w:t>
      </w:r>
      <w:r w:rsidR="000E4BDF" w:rsidRPr="00312EA0">
        <w:t>window you can see that in my compu</w:t>
      </w:r>
      <w:r w:rsidR="000E4BDF" w:rsidRPr="00312EA0">
        <w:t>t</w:t>
      </w:r>
      <w:r w:rsidR="000E4BDF" w:rsidRPr="00312EA0">
        <w:t>er the recommen</w:t>
      </w:r>
      <w:r w:rsidR="000E1CBF" w:rsidRPr="00312EA0">
        <w:t>ded</w:t>
      </w:r>
      <w:r w:rsidR="000E4BDF" w:rsidRPr="00312EA0">
        <w:t xml:space="preserve"> </w:t>
      </w:r>
      <w:r w:rsidR="006617DC" w:rsidRPr="0035160F">
        <w:t>Inter</w:t>
      </w:r>
      <w:r w:rsidR="000E4BDF" w:rsidRPr="0035160F">
        <w:t>net security settings</w:t>
      </w:r>
      <w:r w:rsidR="000E4BDF" w:rsidRPr="00312EA0">
        <w:t xml:space="preserve"> are in use</w:t>
      </w:r>
      <w:r w:rsidR="006617DC" w:rsidRPr="00312EA0">
        <w:t xml:space="preserve"> </w:t>
      </w:r>
      <w:r w:rsidR="000E4BDF" w:rsidRPr="00312EA0">
        <w:t xml:space="preserve">and that </w:t>
      </w:r>
      <w:r w:rsidR="001040BB" w:rsidRPr="0035160F">
        <w:t>User Account</w:t>
      </w:r>
      <w:r w:rsidRPr="0035160F">
        <w:t xml:space="preserve"> Control</w:t>
      </w:r>
      <w:r w:rsidR="001040BB" w:rsidRPr="00312EA0">
        <w:t xml:space="preserve"> </w:t>
      </w:r>
      <w:r w:rsidR="000E4BDF" w:rsidRPr="00312EA0">
        <w:t>is turned on.</w:t>
      </w:r>
    </w:p>
    <w:p w14:paraId="498454C2" w14:textId="6F0AE399" w:rsidR="008C518C" w:rsidRPr="0035160F" w:rsidRDefault="00AC018B" w:rsidP="0089568F">
      <w:pPr>
        <w:pStyle w:val="Heading3"/>
        <w:pageBreakBefore/>
        <w:rPr>
          <w:lang w:val="en-US"/>
        </w:rPr>
      </w:pPr>
      <w:bookmarkStart w:id="115" w:name="_Toc258003436"/>
      <w:r w:rsidRPr="0035160F">
        <w:rPr>
          <w:lang w:val="en-US"/>
        </w:rPr>
        <w:lastRenderedPageBreak/>
        <w:t>Malware Protection</w:t>
      </w:r>
      <w:bookmarkEnd w:id="115"/>
      <w:r w:rsidR="0002571A" w:rsidRPr="0035160F">
        <w:rPr>
          <w:lang w:val="en-US"/>
        </w:rPr>
        <w:fldChar w:fldCharType="begin"/>
      </w:r>
      <w:r w:rsidR="00BD3712" w:rsidRPr="0035160F">
        <w:rPr>
          <w:lang w:val="en-US"/>
        </w:rPr>
        <w:instrText xml:space="preserve"> XE "Malware protection" </w:instrText>
      </w:r>
      <w:r w:rsidR="0002571A" w:rsidRPr="0035160F">
        <w:rPr>
          <w:lang w:val="en-US"/>
        </w:rPr>
        <w:fldChar w:fldCharType="end"/>
      </w:r>
    </w:p>
    <w:p w14:paraId="74B481EC" w14:textId="77777777" w:rsidR="00C211DA" w:rsidRPr="00287363" w:rsidRDefault="0084240C" w:rsidP="00287363">
      <w:pPr>
        <w:pStyle w:val="BodyText"/>
      </w:pPr>
      <w:r w:rsidRPr="00287363">
        <w:t xml:space="preserve">Malware programs always cause problems and extra costs. These programs and the problems </w:t>
      </w:r>
      <w:r w:rsidR="000E1CBF" w:rsidRPr="00287363">
        <w:t xml:space="preserve">they </w:t>
      </w:r>
      <w:r w:rsidRPr="00287363">
        <w:t>c</w:t>
      </w:r>
      <w:r w:rsidR="000E1CBF" w:rsidRPr="00287363">
        <w:t>ause</w:t>
      </w:r>
      <w:r w:rsidRPr="00287363">
        <w:t xml:space="preserve"> should be taken seriously. </w:t>
      </w:r>
      <w:r w:rsidR="00027724" w:rsidRPr="00287363">
        <w:t>All actions concerning</w:t>
      </w:r>
      <w:r w:rsidRPr="00287363">
        <w:t xml:space="preserve"> malware pr</w:t>
      </w:r>
      <w:r w:rsidRPr="00287363">
        <w:t>o</w:t>
      </w:r>
      <w:r w:rsidRPr="00287363">
        <w:t>grams should be taken with extreme care</w:t>
      </w:r>
      <w:r w:rsidR="00C211DA" w:rsidRPr="00287363">
        <w:t>.</w:t>
      </w:r>
      <w:r w:rsidR="00DA4748" w:rsidRPr="00287363">
        <w:t xml:space="preserve"> </w:t>
      </w:r>
    </w:p>
    <w:p w14:paraId="4BE926B5" w14:textId="77777777" w:rsidR="008F3814" w:rsidRPr="0035160F" w:rsidRDefault="0084240C" w:rsidP="0089568F">
      <w:pPr>
        <w:pStyle w:val="Heading4"/>
      </w:pPr>
      <w:r w:rsidRPr="0035160F">
        <w:t xml:space="preserve">How do malware programs </w:t>
      </w:r>
      <w:r w:rsidR="00BB7897" w:rsidRPr="0035160F">
        <w:t>a</w:t>
      </w:r>
      <w:r w:rsidRPr="0035160F">
        <w:t>ffect my computer?</w:t>
      </w:r>
    </w:p>
    <w:p w14:paraId="4A7EBDDA" w14:textId="77777777" w:rsidR="00C211DA" w:rsidRPr="0035160F" w:rsidRDefault="0084240C" w:rsidP="00A70206">
      <w:pPr>
        <w:pStyle w:val="BodyText"/>
      </w:pPr>
      <w:r w:rsidRPr="0035160F">
        <w:t xml:space="preserve">A malware program is a </w:t>
      </w:r>
      <w:r w:rsidR="006B1C60">
        <w:t>sick</w:t>
      </w:r>
      <w:r w:rsidR="000E1CBF" w:rsidRPr="0035160F">
        <w:t xml:space="preserve"> </w:t>
      </w:r>
      <w:r w:rsidRPr="0035160F">
        <w:t xml:space="preserve">program programmed by a </w:t>
      </w:r>
      <w:r w:rsidR="006B1C60">
        <w:t>sick</w:t>
      </w:r>
      <w:r w:rsidR="000E1CBF" w:rsidRPr="0035160F">
        <w:t xml:space="preserve"> </w:t>
      </w:r>
      <w:r w:rsidRPr="0035160F">
        <w:t xml:space="preserve">person. </w:t>
      </w:r>
      <w:r w:rsidR="00CD5BAD" w:rsidRPr="0035160F">
        <w:t xml:space="preserve">Malware is very infectious and </w:t>
      </w:r>
      <w:r w:rsidR="00E6461F" w:rsidRPr="0035160F">
        <w:t>spreads easily</w:t>
      </w:r>
      <w:r w:rsidR="00CD5BAD" w:rsidRPr="0035160F">
        <w:t xml:space="preserve">. Malware's intention is to damage the computer that is infected by it. </w:t>
      </w:r>
      <w:r w:rsidR="000E1CBF">
        <w:t xml:space="preserve">The </w:t>
      </w:r>
      <w:r w:rsidR="00CD5BAD" w:rsidRPr="0035160F">
        <w:t xml:space="preserve">Windows instructions define malware as a harmful program, which copies itself and </w:t>
      </w:r>
      <w:r w:rsidR="00E6461F" w:rsidRPr="0035160F">
        <w:t>spreads</w:t>
      </w:r>
      <w:r w:rsidR="00CD5BAD" w:rsidRPr="0035160F">
        <w:t xml:space="preserve"> from one computer t</w:t>
      </w:r>
      <w:r w:rsidR="00027724" w:rsidRPr="0035160F">
        <w:t>o another</w:t>
      </w:r>
      <w:r w:rsidR="008F3814" w:rsidRPr="0035160F">
        <w:t xml:space="preserve">. </w:t>
      </w:r>
      <w:r w:rsidR="00E6461F" w:rsidRPr="0035160F">
        <w:t>Malware can harm the sy</w:t>
      </w:r>
      <w:r w:rsidR="00E6461F" w:rsidRPr="0035160F">
        <w:t>s</w:t>
      </w:r>
      <w:r w:rsidR="00E6461F" w:rsidRPr="0035160F">
        <w:t>tem, programs and files</w:t>
      </w:r>
      <w:r w:rsidR="00C211DA" w:rsidRPr="0035160F">
        <w:t>.</w:t>
      </w:r>
    </w:p>
    <w:p w14:paraId="7B4634B3" w14:textId="77777777" w:rsidR="00C211DA" w:rsidRPr="0035160F" w:rsidRDefault="002629C5" w:rsidP="00A70206">
      <w:pPr>
        <w:pStyle w:val="BodyText"/>
      </w:pPr>
      <w:r>
        <w:rPr>
          <w:noProof/>
          <w:lang w:val="fi-FI"/>
        </w:rPr>
        <w:drawing>
          <wp:anchor distT="0" distB="0" distL="114300" distR="114300" simplePos="0" relativeHeight="251668480" behindDoc="0" locked="0" layoutInCell="1" allowOverlap="1" wp14:editId="7E1A3665">
            <wp:simplePos x="0" y="0"/>
            <wp:positionH relativeFrom="column">
              <wp:posOffset>952500</wp:posOffset>
            </wp:positionH>
            <wp:positionV relativeFrom="paragraph">
              <wp:posOffset>339725</wp:posOffset>
            </wp:positionV>
            <wp:extent cx="163830" cy="241300"/>
            <wp:effectExtent l="19050" t="0" r="7620" b="0"/>
            <wp:wrapNone/>
            <wp:docPr id="1973" name="Kuva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396"/>
                    <pic:cNvPicPr>
                      <a:picLocks noChangeAspect="1" noChangeArrowheads="1"/>
                    </pic:cNvPicPr>
                  </pic:nvPicPr>
                  <pic:blipFill>
                    <a:blip r:embed="rId15" cstate="screen"/>
                    <a:srcRect/>
                    <a:stretch>
                      <a:fillRect/>
                    </a:stretch>
                  </pic:blipFill>
                  <pic:spPr bwMode="auto">
                    <a:xfrm>
                      <a:off x="0" y="0"/>
                      <a:ext cx="163830" cy="241300"/>
                    </a:xfrm>
                    <a:prstGeom prst="rect">
                      <a:avLst/>
                    </a:prstGeom>
                    <a:noFill/>
                    <a:ln w="9525">
                      <a:noFill/>
                      <a:miter lim="800000"/>
                      <a:headEnd/>
                      <a:tailEnd/>
                    </a:ln>
                  </pic:spPr>
                </pic:pic>
              </a:graphicData>
            </a:graphic>
          </wp:anchor>
        </w:drawing>
      </w:r>
      <w:r w:rsidR="00E6461F" w:rsidRPr="0035160F">
        <w:t xml:space="preserve">In addition to malware, also spy programs spread </w:t>
      </w:r>
      <w:r w:rsidR="000E1CBF">
        <w:t>on</w:t>
      </w:r>
      <w:r w:rsidR="00E6461F" w:rsidRPr="0035160F">
        <w:t xml:space="preserve"> the Internet. </w:t>
      </w:r>
      <w:r w:rsidR="000E1CBF">
        <w:t>A s</w:t>
      </w:r>
      <w:r w:rsidR="00E6461F" w:rsidRPr="0035160F">
        <w:t>py program can take your usernames and passwords and send them to criminal hands</w:t>
      </w:r>
      <w:r w:rsidR="00C211DA" w:rsidRPr="0035160F">
        <w:t>.</w:t>
      </w:r>
    </w:p>
    <w:p w14:paraId="4F60B56E" w14:textId="77777777" w:rsidR="00C211DA" w:rsidRPr="0035160F" w:rsidRDefault="002629C5" w:rsidP="00A70206">
      <w:pPr>
        <w:pStyle w:val="BodyText"/>
      </w:pPr>
      <w:r>
        <w:rPr>
          <w:noProof/>
          <w:lang w:val="fi-FI"/>
        </w:rPr>
        <w:drawing>
          <wp:anchor distT="0" distB="0" distL="114300" distR="114300" simplePos="0" relativeHeight="251669504" behindDoc="0" locked="0" layoutInCell="1" allowOverlap="1" wp14:editId="4EA5BF18">
            <wp:simplePos x="0" y="0"/>
            <wp:positionH relativeFrom="column">
              <wp:posOffset>952500</wp:posOffset>
            </wp:positionH>
            <wp:positionV relativeFrom="paragraph">
              <wp:posOffset>513080</wp:posOffset>
            </wp:positionV>
            <wp:extent cx="163830" cy="241300"/>
            <wp:effectExtent l="19050" t="0" r="7620" b="0"/>
            <wp:wrapNone/>
            <wp:docPr id="1972" name="Kuva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405"/>
                    <pic:cNvPicPr>
                      <a:picLocks noChangeAspect="1" noChangeArrowheads="1"/>
                    </pic:cNvPicPr>
                  </pic:nvPicPr>
                  <pic:blipFill>
                    <a:blip r:embed="rId15" cstate="screen"/>
                    <a:srcRect/>
                    <a:stretch>
                      <a:fillRect/>
                    </a:stretch>
                  </pic:blipFill>
                  <pic:spPr bwMode="auto">
                    <a:xfrm>
                      <a:off x="0" y="0"/>
                      <a:ext cx="163830" cy="241300"/>
                    </a:xfrm>
                    <a:prstGeom prst="rect">
                      <a:avLst/>
                    </a:prstGeom>
                    <a:noFill/>
                    <a:ln w="9525">
                      <a:noFill/>
                      <a:miter lim="800000"/>
                      <a:headEnd/>
                      <a:tailEnd/>
                    </a:ln>
                  </pic:spPr>
                </pic:pic>
              </a:graphicData>
            </a:graphic>
          </wp:anchor>
        </w:drawing>
      </w:r>
      <w:r w:rsidR="00593793" w:rsidRPr="0035160F">
        <w:t xml:space="preserve">Most of the malware nowadays spread via </w:t>
      </w:r>
      <w:r w:rsidR="000E1CBF">
        <w:t xml:space="preserve">the </w:t>
      </w:r>
      <w:r w:rsidR="00173BA5" w:rsidRPr="0035160F">
        <w:t>Internet</w:t>
      </w:r>
      <w:r w:rsidR="00593793" w:rsidRPr="0035160F">
        <w:t xml:space="preserve">. </w:t>
      </w:r>
      <w:r w:rsidR="000E1CBF">
        <w:t>Downloading</w:t>
      </w:r>
      <w:r w:rsidR="000E1CBF" w:rsidRPr="0035160F">
        <w:t xml:space="preserve"> </w:t>
      </w:r>
      <w:r w:rsidR="00593793" w:rsidRPr="0035160F">
        <w:t xml:space="preserve">programs and files </w:t>
      </w:r>
      <w:r w:rsidR="000E1CBF">
        <w:t>from</w:t>
      </w:r>
      <w:r w:rsidR="00593793" w:rsidRPr="0035160F">
        <w:t xml:space="preserve"> the </w:t>
      </w:r>
      <w:r w:rsidR="00173BA5" w:rsidRPr="0035160F">
        <w:t>Internet</w:t>
      </w:r>
      <w:r w:rsidR="00593793" w:rsidRPr="0035160F">
        <w:t xml:space="preserve"> is always dangerous and when doing so</w:t>
      </w:r>
      <w:r w:rsidR="00027724" w:rsidRPr="0035160F">
        <w:t>,</w:t>
      </w:r>
      <w:r w:rsidR="00593793" w:rsidRPr="0035160F">
        <w:t xml:space="preserve"> you take a risk </w:t>
      </w:r>
      <w:r w:rsidR="000E1CBF">
        <w:t>on</w:t>
      </w:r>
      <w:r w:rsidR="00593793" w:rsidRPr="0035160F">
        <w:t xml:space="preserve"> harm</w:t>
      </w:r>
      <w:r w:rsidR="000E1CBF">
        <w:t>ing</w:t>
      </w:r>
      <w:r w:rsidR="00593793" w:rsidRPr="0035160F">
        <w:t xml:space="preserve"> your computer</w:t>
      </w:r>
      <w:r w:rsidR="00C211DA" w:rsidRPr="0035160F">
        <w:t>.</w:t>
      </w:r>
    </w:p>
    <w:p w14:paraId="4C1D2749" w14:textId="77777777" w:rsidR="00C211DA" w:rsidRPr="0035160F" w:rsidRDefault="004D2010" w:rsidP="00A70206">
      <w:pPr>
        <w:pStyle w:val="BodyText"/>
      </w:pPr>
      <w:r w:rsidRPr="0035160F">
        <w:t xml:space="preserve">Malware very often spreads via e-mail attachments, so </w:t>
      </w:r>
      <w:r w:rsidR="0035160F">
        <w:t>don’t</w:t>
      </w:r>
      <w:r w:rsidRPr="0035160F">
        <w:t xml:space="preserve"> open attachments you </w:t>
      </w:r>
      <w:r w:rsidR="000E1CBF">
        <w:t>receive</w:t>
      </w:r>
      <w:r w:rsidRPr="0035160F">
        <w:t xml:space="preserve"> from strange sources</w:t>
      </w:r>
      <w:r w:rsidR="00C211DA" w:rsidRPr="0035160F">
        <w:t>.</w:t>
      </w:r>
    </w:p>
    <w:p w14:paraId="1578EBB2" w14:textId="77777777" w:rsidR="008F3814" w:rsidRPr="0035160F" w:rsidRDefault="00593793" w:rsidP="0089568F">
      <w:pPr>
        <w:pStyle w:val="Heading4"/>
      </w:pPr>
      <w:r w:rsidRPr="0035160F">
        <w:t xml:space="preserve">How to protect </w:t>
      </w:r>
      <w:r w:rsidR="004D2010" w:rsidRPr="0035160F">
        <w:t>your compu</w:t>
      </w:r>
      <w:r w:rsidRPr="0035160F">
        <w:t>ter from malware?</w:t>
      </w:r>
    </w:p>
    <w:p w14:paraId="5AF6CCC7" w14:textId="4147801E" w:rsidR="008F3814" w:rsidRPr="0035160F" w:rsidRDefault="000E1CBF" w:rsidP="00312EA0">
      <w:pPr>
        <w:pStyle w:val="BodyText"/>
      </w:pPr>
      <w:r>
        <w:t xml:space="preserve">Malware Protection is switched on in the </w:t>
      </w:r>
      <w:r w:rsidRPr="00312EA0">
        <w:rPr>
          <w:rStyle w:val="BodyTextBold0"/>
        </w:rPr>
        <w:t>Windows Security Center</w:t>
      </w:r>
      <w:r>
        <w:t>.</w:t>
      </w:r>
      <w:r w:rsidR="00593793" w:rsidRPr="00203479">
        <w:t xml:space="preserve"> This means that </w:t>
      </w:r>
      <w:r w:rsidRPr="00203479">
        <w:t xml:space="preserve">the </w:t>
      </w:r>
      <w:r w:rsidR="008F3814" w:rsidRPr="00203479">
        <w:rPr>
          <w:rStyle w:val="BodyTextBold0"/>
        </w:rPr>
        <w:t>Windows Defender</w:t>
      </w:r>
      <w:r w:rsidR="00593793" w:rsidRPr="00203479">
        <w:rPr>
          <w:rStyle w:val="BodyTextBold0"/>
        </w:rPr>
        <w:t xml:space="preserve"> </w:t>
      </w:r>
      <w:r w:rsidR="00F84C45" w:rsidRPr="00203479">
        <w:t>program</w:t>
      </w:r>
      <w:r w:rsidR="00593793" w:rsidRPr="00203479">
        <w:t xml:space="preserve">, which comes with </w:t>
      </w:r>
      <w:r w:rsidR="004D2010" w:rsidRPr="00203479">
        <w:t>Vista</w:t>
      </w:r>
      <w:r w:rsidR="00173BA5" w:rsidRPr="00203479">
        <w:t>,</w:t>
      </w:r>
      <w:r w:rsidR="00593793" w:rsidRPr="00203479">
        <w:t xml:space="preserve"> is protecting my sy</w:t>
      </w:r>
      <w:r w:rsidR="00593793" w:rsidRPr="00203479">
        <w:t>s</w:t>
      </w:r>
      <w:r w:rsidR="00593793" w:rsidRPr="00203479">
        <w:t>tem from malware.</w:t>
      </w:r>
      <w:r w:rsidR="008F3814" w:rsidRPr="0035160F">
        <w:t xml:space="preserve"> </w:t>
      </w:r>
      <w:r w:rsidR="0002571A" w:rsidRPr="0035160F">
        <w:fldChar w:fldCharType="begin"/>
      </w:r>
      <w:r w:rsidR="008F3814" w:rsidRPr="0035160F">
        <w:instrText xml:space="preserve"> XE "</w:instrText>
      </w:r>
      <w:r w:rsidR="006F09DC" w:rsidRPr="0035160F">
        <w:instrText>Malware</w:instrText>
      </w:r>
      <w:r w:rsidR="008F3814" w:rsidRPr="0035160F">
        <w:instrText xml:space="preserve">" </w:instrText>
      </w:r>
      <w:r w:rsidR="0002571A" w:rsidRPr="0035160F">
        <w:fldChar w:fldCharType="end"/>
      </w:r>
    </w:p>
    <w:p w14:paraId="491AC236" w14:textId="77777777" w:rsidR="008F3814" w:rsidRPr="00203479" w:rsidRDefault="008F3814" w:rsidP="00312EA0">
      <w:pPr>
        <w:pStyle w:val="BodyText"/>
      </w:pPr>
      <w:r w:rsidRPr="00312EA0">
        <w:rPr>
          <w:rStyle w:val="BodyTextBold0"/>
        </w:rPr>
        <w:t>Virus Protection</w:t>
      </w:r>
      <w:r w:rsidR="000E1CBF" w:rsidRPr="00312EA0">
        <w:rPr>
          <w:rStyle w:val="BodyTextBold0"/>
        </w:rPr>
        <w:t xml:space="preserve"> </w:t>
      </w:r>
      <w:r w:rsidR="000E1CBF" w:rsidRPr="000E1CBF">
        <w:t>is</w:t>
      </w:r>
      <w:r w:rsidR="000E1CBF" w:rsidRPr="00312EA0">
        <w:t xml:space="preserve"> </w:t>
      </w:r>
      <w:r w:rsidR="000E1CBF">
        <w:t>enabled</w:t>
      </w:r>
      <w:r w:rsidR="00173BA5" w:rsidRPr="0035160F">
        <w:t xml:space="preserve"> </w:t>
      </w:r>
      <w:r w:rsidR="000E1CBF">
        <w:t>(</w:t>
      </w:r>
      <w:r w:rsidRPr="000E1CBF">
        <w:t>On</w:t>
      </w:r>
      <w:r w:rsidR="000E1CBF" w:rsidRPr="000E1CBF">
        <w:t>)</w:t>
      </w:r>
      <w:r w:rsidR="00173BA5" w:rsidRPr="0035160F">
        <w:t>. It tells me that there is an antivirus program i</w:t>
      </w:r>
      <w:r w:rsidR="00173BA5" w:rsidRPr="0035160F">
        <w:t>n</w:t>
      </w:r>
      <w:r w:rsidR="00173BA5" w:rsidRPr="0035160F">
        <w:t>stalled into my computer and it is up</w:t>
      </w:r>
      <w:r w:rsidR="000E1CBF">
        <w:t>-</w:t>
      </w:r>
      <w:r w:rsidR="00173BA5" w:rsidRPr="0035160F">
        <w:t>to</w:t>
      </w:r>
      <w:r w:rsidR="000E1CBF">
        <w:t>-</w:t>
      </w:r>
      <w:r w:rsidR="00173BA5" w:rsidRPr="0035160F">
        <w:t xml:space="preserve">date. </w:t>
      </w:r>
      <w:r w:rsidR="00173BA5" w:rsidRPr="00203479">
        <w:t xml:space="preserve">You can buy antivirus programs in the stores selling computers and programs. </w:t>
      </w:r>
      <w:r w:rsidR="000E1CBF" w:rsidRPr="00203479">
        <w:t>T</w:t>
      </w:r>
      <w:r w:rsidR="00173BA5" w:rsidRPr="00203479">
        <w:t>here are good free programs available on the Internet</w:t>
      </w:r>
      <w:r w:rsidR="000E1CBF" w:rsidRPr="00203479">
        <w:t xml:space="preserve"> for domestic use</w:t>
      </w:r>
      <w:r w:rsidR="00173BA5" w:rsidRPr="00203479">
        <w:t>.</w:t>
      </w:r>
    </w:p>
    <w:p w14:paraId="22997C3E" w14:textId="77777777" w:rsidR="007B178E" w:rsidRPr="0035160F" w:rsidRDefault="002629C5" w:rsidP="007B178E">
      <w:pPr>
        <w:pStyle w:val="Heading3"/>
        <w:pageBreakBefore/>
        <w:rPr>
          <w:lang w:val="en-US"/>
        </w:rPr>
      </w:pPr>
      <w:bookmarkStart w:id="116" w:name="_Toc258003437"/>
      <w:r>
        <w:rPr>
          <w:noProof/>
        </w:rPr>
        <w:lastRenderedPageBreak/>
        <w:drawing>
          <wp:anchor distT="0" distB="0" distL="114300" distR="114300" simplePos="0" relativeHeight="251747328" behindDoc="0" locked="0" layoutInCell="1" allowOverlap="1" wp14:editId="35FACD19">
            <wp:simplePos x="0" y="0"/>
            <wp:positionH relativeFrom="column">
              <wp:posOffset>835025</wp:posOffset>
            </wp:positionH>
            <wp:positionV relativeFrom="paragraph">
              <wp:posOffset>224790</wp:posOffset>
            </wp:positionV>
            <wp:extent cx="346710" cy="394970"/>
            <wp:effectExtent l="19050" t="0" r="0" b="0"/>
            <wp:wrapNone/>
            <wp:docPr id="1969" name="Kuv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65"/>
                    <pic:cNvPicPr>
                      <a:picLocks noChangeAspect="1" noChangeArrowheads="1"/>
                    </pic:cNvPicPr>
                  </pic:nvPicPr>
                  <pic:blipFill>
                    <a:blip r:embed="rId57" cstate="screen"/>
                    <a:srcRect/>
                    <a:stretch>
                      <a:fillRect/>
                    </a:stretch>
                  </pic:blipFill>
                  <pic:spPr bwMode="auto">
                    <a:xfrm>
                      <a:off x="0" y="0"/>
                      <a:ext cx="346710" cy="394970"/>
                    </a:xfrm>
                    <a:prstGeom prst="rect">
                      <a:avLst/>
                    </a:prstGeom>
                    <a:noFill/>
                    <a:ln w="9525">
                      <a:noFill/>
                      <a:miter lim="800000"/>
                      <a:headEnd/>
                      <a:tailEnd/>
                    </a:ln>
                  </pic:spPr>
                </pic:pic>
              </a:graphicData>
            </a:graphic>
          </wp:anchor>
        </w:drawing>
      </w:r>
      <w:r w:rsidR="00173BA5" w:rsidRPr="0035160F">
        <w:rPr>
          <w:lang w:val="en-US"/>
        </w:rPr>
        <w:t>Program installation</w:t>
      </w:r>
      <w:bookmarkEnd w:id="116"/>
      <w:r w:rsidR="0002571A" w:rsidRPr="0035160F">
        <w:rPr>
          <w:lang w:val="en-US"/>
        </w:rPr>
        <w:fldChar w:fldCharType="begin"/>
      </w:r>
      <w:r w:rsidR="00816FCD" w:rsidRPr="0035160F">
        <w:rPr>
          <w:lang w:val="en-US"/>
        </w:rPr>
        <w:instrText xml:space="preserve"> XE "</w:instrText>
      </w:r>
      <w:r w:rsidR="000740D6" w:rsidRPr="0035160F">
        <w:rPr>
          <w:lang w:val="en-US"/>
        </w:rPr>
        <w:instrText>Installation</w:instrText>
      </w:r>
      <w:r w:rsidR="00816FCD" w:rsidRPr="0035160F">
        <w:rPr>
          <w:lang w:val="en-US"/>
        </w:rPr>
        <w:instrText xml:space="preserve">" </w:instrText>
      </w:r>
      <w:r w:rsidR="0002571A" w:rsidRPr="0035160F">
        <w:rPr>
          <w:lang w:val="en-US"/>
        </w:rPr>
        <w:fldChar w:fldCharType="end"/>
      </w:r>
    </w:p>
    <w:p w14:paraId="75401C34" w14:textId="77777777" w:rsidR="00C211DA" w:rsidRPr="0035160F" w:rsidRDefault="002629C5" w:rsidP="00312EA0">
      <w:pPr>
        <w:pStyle w:val="BodyText"/>
      </w:pPr>
      <w:r>
        <w:rPr>
          <w:noProof/>
          <w:lang w:val="fi-FI"/>
        </w:rPr>
        <w:drawing>
          <wp:anchor distT="0" distB="0" distL="114300" distR="114300" simplePos="0" relativeHeight="251664384" behindDoc="0" locked="0" layoutInCell="1" allowOverlap="1" wp14:editId="719B0C00">
            <wp:simplePos x="0" y="0"/>
            <wp:positionH relativeFrom="column">
              <wp:posOffset>952500</wp:posOffset>
            </wp:positionH>
            <wp:positionV relativeFrom="paragraph">
              <wp:posOffset>859790</wp:posOffset>
            </wp:positionV>
            <wp:extent cx="170180" cy="241300"/>
            <wp:effectExtent l="19050" t="0" r="1270" b="0"/>
            <wp:wrapNone/>
            <wp:docPr id="1968" name="Kuva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397"/>
                    <pic:cNvPicPr>
                      <a:picLocks noChangeAspect="1" noChangeArrowheads="1"/>
                    </pic:cNvPicPr>
                  </pic:nvPicPr>
                  <pic:blipFill>
                    <a:blip r:embed="rId15" cstate="screen"/>
                    <a:srcRect/>
                    <a:stretch>
                      <a:fillRect/>
                    </a:stretch>
                  </pic:blipFill>
                  <pic:spPr bwMode="auto">
                    <a:xfrm>
                      <a:off x="0" y="0"/>
                      <a:ext cx="170180" cy="241300"/>
                    </a:xfrm>
                    <a:prstGeom prst="rect">
                      <a:avLst/>
                    </a:prstGeom>
                    <a:noFill/>
                    <a:ln w="9525">
                      <a:noFill/>
                      <a:miter lim="800000"/>
                      <a:headEnd/>
                      <a:tailEnd/>
                    </a:ln>
                  </pic:spPr>
                </pic:pic>
              </a:graphicData>
            </a:graphic>
          </wp:anchor>
        </w:drawing>
      </w:r>
      <w:r w:rsidR="00501FB4" w:rsidRPr="0035160F">
        <w:t>Remember</w:t>
      </w:r>
      <w:r w:rsidR="006854A7" w:rsidRPr="0035160F">
        <w:t xml:space="preserve"> that </w:t>
      </w:r>
      <w:r w:rsidR="006854A7" w:rsidRPr="00312EA0">
        <w:rPr>
          <w:rStyle w:val="BodyTextBold0"/>
        </w:rPr>
        <w:t xml:space="preserve">you are not allowed </w:t>
      </w:r>
      <w:r w:rsidR="006854A7" w:rsidRPr="0035160F">
        <w:t>(</w:t>
      </w:r>
      <w:r w:rsidR="00F84C45" w:rsidRPr="0035160F">
        <w:t>and normally even</w:t>
      </w:r>
      <w:r w:rsidR="006854A7" w:rsidRPr="0035160F">
        <w:t xml:space="preserve"> able) to install any pr</w:t>
      </w:r>
      <w:r w:rsidR="006854A7" w:rsidRPr="0035160F">
        <w:t>o</w:t>
      </w:r>
      <w:r w:rsidR="006854A7" w:rsidRPr="0035160F">
        <w:t>grams</w:t>
      </w:r>
      <w:r w:rsidR="000E1CBF">
        <w:t xml:space="preserve"> at work</w:t>
      </w:r>
      <w:r w:rsidR="006854A7" w:rsidRPr="0035160F">
        <w:t xml:space="preserve">. Your </w:t>
      </w:r>
      <w:r w:rsidR="004450C8" w:rsidRPr="0035160F">
        <w:t>organization’s</w:t>
      </w:r>
      <w:r w:rsidR="006854A7" w:rsidRPr="0035160F">
        <w:t xml:space="preserve"> system support takes care of program install</w:t>
      </w:r>
      <w:r w:rsidR="006854A7" w:rsidRPr="0035160F">
        <w:t>a</w:t>
      </w:r>
      <w:r w:rsidR="006854A7" w:rsidRPr="0035160F">
        <w:t>tion</w:t>
      </w:r>
      <w:r w:rsidR="00F84C45" w:rsidRPr="0035160F">
        <w:t>s</w:t>
      </w:r>
      <w:r w:rsidR="006854A7" w:rsidRPr="0035160F">
        <w:t>. At home you can install programs, but be very careful while doing it. In the fo</w:t>
      </w:r>
      <w:r w:rsidR="006854A7" w:rsidRPr="0035160F">
        <w:t>l</w:t>
      </w:r>
      <w:r w:rsidR="006854A7" w:rsidRPr="0035160F">
        <w:t xml:space="preserve">lowing example </w:t>
      </w:r>
      <w:proofErr w:type="gramStart"/>
      <w:r w:rsidR="000E1CBF">
        <w:t xml:space="preserve">the </w:t>
      </w:r>
      <w:proofErr w:type="spellStart"/>
      <w:r w:rsidR="006E6D60" w:rsidRPr="00312EA0">
        <w:t>a</w:t>
      </w:r>
      <w:r w:rsidR="008F3814" w:rsidRPr="00312EA0">
        <w:t>vast</w:t>
      </w:r>
      <w:proofErr w:type="spellEnd"/>
      <w:proofErr w:type="gramEnd"/>
      <w:r w:rsidR="008F3814" w:rsidRPr="00312EA0">
        <w:t>!</w:t>
      </w:r>
      <w:r w:rsidR="0002571A" w:rsidRPr="0035160F">
        <w:rPr>
          <w:b/>
        </w:rPr>
        <w:fldChar w:fldCharType="begin"/>
      </w:r>
      <w:r w:rsidR="00BD3712" w:rsidRPr="0035160F">
        <w:instrText xml:space="preserve"> XE "</w:instrText>
      </w:r>
      <w:r w:rsidR="00BD3712" w:rsidRPr="00923094">
        <w:rPr>
          <w:lang w:val="en-GB"/>
        </w:rPr>
        <w:instrText>avast!</w:instrText>
      </w:r>
      <w:r w:rsidR="00BD3712" w:rsidRPr="0035160F">
        <w:instrText xml:space="preserve">" </w:instrText>
      </w:r>
      <w:r w:rsidR="0002571A" w:rsidRPr="0035160F">
        <w:rPr>
          <w:b/>
        </w:rPr>
        <w:fldChar w:fldCharType="end"/>
      </w:r>
      <w:r w:rsidR="006854A7" w:rsidRPr="0035160F">
        <w:t xml:space="preserve"> virus program is installed,</w:t>
      </w:r>
      <w:r w:rsidR="008F3814" w:rsidRPr="0035160F">
        <w:t xml:space="preserve"> </w:t>
      </w:r>
      <w:r w:rsidR="006854A7" w:rsidRPr="0035160F">
        <w:t>but you can install nearly all ot</w:t>
      </w:r>
      <w:r w:rsidR="006854A7" w:rsidRPr="0035160F">
        <w:t>h</w:t>
      </w:r>
      <w:r w:rsidR="006854A7" w:rsidRPr="0035160F">
        <w:t xml:space="preserve">er programs </w:t>
      </w:r>
      <w:r w:rsidR="00724F30" w:rsidRPr="0035160F">
        <w:t xml:space="preserve">in </w:t>
      </w:r>
      <w:r w:rsidR="006854A7" w:rsidRPr="0035160F">
        <w:t>the same way</w:t>
      </w:r>
      <w:r w:rsidR="00C211DA" w:rsidRPr="0035160F">
        <w:t>.</w:t>
      </w:r>
    </w:p>
    <w:p w14:paraId="3786F43F" w14:textId="77777777" w:rsidR="007B178E" w:rsidRPr="0035160F" w:rsidRDefault="006854A7" w:rsidP="00312EA0">
      <w:pPr>
        <w:pStyle w:val="BodyText"/>
      </w:pPr>
      <w:r w:rsidRPr="0035160F">
        <w:t xml:space="preserve">If you </w:t>
      </w:r>
      <w:r w:rsidR="0035160F">
        <w:t>don’t</w:t>
      </w:r>
      <w:r w:rsidRPr="0035160F">
        <w:t xml:space="preserve"> have a good antivirus program, download </w:t>
      </w:r>
      <w:proofErr w:type="spellStart"/>
      <w:r w:rsidR="006E6D60" w:rsidRPr="00312EA0">
        <w:rPr>
          <w:rStyle w:val="BodyTextBold0"/>
        </w:rPr>
        <w:t>a</w:t>
      </w:r>
      <w:r w:rsidRPr="00312EA0">
        <w:rPr>
          <w:rStyle w:val="BodyTextBold0"/>
        </w:rPr>
        <w:t>vast</w:t>
      </w:r>
      <w:proofErr w:type="spellEnd"/>
      <w:r w:rsidRPr="00312EA0">
        <w:rPr>
          <w:rStyle w:val="BodyTextBold0"/>
        </w:rPr>
        <w:t>!</w:t>
      </w:r>
      <w:r w:rsidRPr="0035160F">
        <w:t xml:space="preserve"> </w:t>
      </w:r>
      <w:proofErr w:type="gramStart"/>
      <w:r w:rsidR="000E1CBF">
        <w:t>from</w:t>
      </w:r>
      <w:proofErr w:type="gramEnd"/>
      <w:r w:rsidR="00661DBF" w:rsidRPr="0035160F">
        <w:t xml:space="preserve"> </w:t>
      </w:r>
      <w:r w:rsidR="00724F30" w:rsidRPr="0035160F">
        <w:t xml:space="preserve">the </w:t>
      </w:r>
      <w:r w:rsidR="00661DBF" w:rsidRPr="0035160F">
        <w:t xml:space="preserve">website </w:t>
      </w:r>
      <w:r w:rsidR="00724F30" w:rsidRPr="0035160F">
        <w:br/>
      </w:r>
      <w:r w:rsidR="00661DBF" w:rsidRPr="0035160F">
        <w:t>mentioned o</w:t>
      </w:r>
      <w:r w:rsidRPr="0035160F">
        <w:t>n the previous page</w:t>
      </w:r>
      <w:r w:rsidR="00724F30" w:rsidRPr="0035160F">
        <w:t xml:space="preserve">. </w:t>
      </w:r>
      <w:r w:rsidR="00B603D7" w:rsidRPr="0035160F">
        <w:t>Follow the instructions when downloading the pr</w:t>
      </w:r>
      <w:r w:rsidR="00B603D7" w:rsidRPr="0035160F">
        <w:t>o</w:t>
      </w:r>
      <w:r w:rsidR="00B603D7" w:rsidRPr="0035160F">
        <w:t>gram. Also</w:t>
      </w:r>
      <w:r w:rsidR="00501FB4" w:rsidRPr="0035160F">
        <w:t xml:space="preserve"> do the required registration, without the registration the program fun</w:t>
      </w:r>
      <w:r w:rsidR="00501FB4" w:rsidRPr="0035160F">
        <w:t>c</w:t>
      </w:r>
      <w:r w:rsidR="00501FB4" w:rsidRPr="0035160F">
        <w:t>tions only for a limited time.</w:t>
      </w:r>
      <w:r w:rsidR="00C211DA" w:rsidRPr="0035160F">
        <w:t xml:space="preserve"> </w:t>
      </w:r>
      <w:r w:rsidR="007822C7" w:rsidRPr="0035160F">
        <w:t xml:space="preserve">When you have downloaded the program into your </w:t>
      </w:r>
      <w:r w:rsidR="00085D71" w:rsidRPr="0035160F">
        <w:t>hard disk</w:t>
      </w:r>
      <w:r w:rsidR="007822C7" w:rsidRPr="0035160F">
        <w:t xml:space="preserve"> in a suitable folder, you can install it</w:t>
      </w:r>
      <w:r w:rsidR="00F84C45" w:rsidRPr="0035160F">
        <w:t>.</w:t>
      </w:r>
    </w:p>
    <w:p w14:paraId="4F54EA61" w14:textId="77777777" w:rsidR="00DB3CD4" w:rsidRPr="0035160F" w:rsidRDefault="007822C7" w:rsidP="0089568F">
      <w:pPr>
        <w:pStyle w:val="Heading4"/>
      </w:pPr>
      <w:r w:rsidRPr="0035160F">
        <w:t>Installation</w:t>
      </w:r>
      <w:r w:rsidR="0002571A" w:rsidRPr="0035160F">
        <w:fldChar w:fldCharType="begin"/>
      </w:r>
      <w:r w:rsidR="00BB66DF" w:rsidRPr="0035160F">
        <w:instrText xml:space="preserve"> XE "</w:instrText>
      </w:r>
      <w:r w:rsidR="000740D6" w:rsidRPr="0035160F">
        <w:instrText xml:space="preserve">Virus </w:instrText>
      </w:r>
      <w:r w:rsidR="003A3130" w:rsidRPr="0035160F">
        <w:instrText>p</w:instrText>
      </w:r>
      <w:r w:rsidR="000740D6" w:rsidRPr="0035160F">
        <w:instrText>rotection</w:instrText>
      </w:r>
      <w:r w:rsidR="00BB66DF" w:rsidRPr="0035160F">
        <w:instrText>:</w:instrText>
      </w:r>
      <w:r w:rsidR="000740D6" w:rsidRPr="0035160F">
        <w:instrText>Install</w:instrText>
      </w:r>
      <w:r w:rsidR="00BD3712" w:rsidRPr="0035160F">
        <w:instrText xml:space="preserve"> software</w:instrText>
      </w:r>
      <w:r w:rsidR="00BB66DF" w:rsidRPr="0035160F">
        <w:instrText xml:space="preserve">" </w:instrText>
      </w:r>
      <w:r w:rsidR="0002571A" w:rsidRPr="0035160F">
        <w:fldChar w:fldCharType="end"/>
      </w:r>
    </w:p>
    <w:p w14:paraId="07B06EBF" w14:textId="04C2B434" w:rsidR="00DB3CD4" w:rsidRPr="0035160F" w:rsidRDefault="00F84C45" w:rsidP="00312EA0">
      <w:pPr>
        <w:pStyle w:val="BodyText"/>
      </w:pPr>
      <w:r w:rsidRPr="0035160F">
        <w:t xml:space="preserve">Move to the folder </w:t>
      </w:r>
      <w:r w:rsidR="000E1CBF">
        <w:t xml:space="preserve">where </w:t>
      </w:r>
      <w:r w:rsidR="007822C7" w:rsidRPr="0035160F">
        <w:t xml:space="preserve">you downloaded the installation file. Double-click </w:t>
      </w:r>
      <w:r w:rsidR="000E1CBF">
        <w:t xml:space="preserve">the </w:t>
      </w:r>
      <w:r w:rsidR="00A66898" w:rsidRPr="00312EA0">
        <w:rPr>
          <w:rStyle w:val="BodyTextBold0"/>
        </w:rPr>
        <w:t>se</w:t>
      </w:r>
      <w:r w:rsidR="00A66898" w:rsidRPr="00312EA0">
        <w:rPr>
          <w:rStyle w:val="BodyTextBold0"/>
        </w:rPr>
        <w:t>t</w:t>
      </w:r>
      <w:r w:rsidR="00A66898" w:rsidRPr="00312EA0">
        <w:rPr>
          <w:rStyle w:val="BodyTextBold0"/>
        </w:rPr>
        <w:t>up</w:t>
      </w:r>
      <w:r w:rsidR="008D57AC" w:rsidRPr="00312EA0">
        <w:rPr>
          <w:rStyle w:val="BodyTextBold0"/>
        </w:rPr>
        <w:t>eng</w:t>
      </w:r>
      <w:r w:rsidR="00A66898" w:rsidRPr="00312EA0">
        <w:rPr>
          <w:rStyle w:val="BodyTextBold0"/>
        </w:rPr>
        <w:t>.exe</w:t>
      </w:r>
      <w:r w:rsidR="007822C7" w:rsidRPr="0035160F">
        <w:t xml:space="preserve"> program icon</w:t>
      </w:r>
      <w:r w:rsidR="00A66898" w:rsidRPr="0035160F">
        <w:t xml:space="preserve">. </w:t>
      </w:r>
      <w:proofErr w:type="gramStart"/>
      <w:r w:rsidR="007822C7" w:rsidRPr="0035160F">
        <w:t xml:space="preserve">When </w:t>
      </w:r>
      <w:r w:rsidR="00A66898" w:rsidRPr="0035160F">
        <w:t>Windows</w:t>
      </w:r>
      <w:r w:rsidR="007822C7" w:rsidRPr="0035160F">
        <w:t xml:space="preserve"> tells you that "program needs an approval to continue…"</w:t>
      </w:r>
      <w:r w:rsidR="004450C8" w:rsidRPr="0035160F">
        <w:t xml:space="preserve"> </w:t>
      </w:r>
      <w:r w:rsidR="007822C7" w:rsidRPr="0035160F">
        <w:t>answer by clicking</w:t>
      </w:r>
      <w:r w:rsidR="00A66898" w:rsidRPr="0035160F">
        <w:t xml:space="preserve"> </w:t>
      </w:r>
      <w:r w:rsidR="00A66898" w:rsidRPr="00312EA0">
        <w:t>Continue</w:t>
      </w:r>
      <w:r w:rsidR="00A66898" w:rsidRPr="0035160F">
        <w:t>.</w:t>
      </w:r>
      <w:proofErr w:type="gramEnd"/>
      <w:r w:rsidR="007822C7" w:rsidRPr="0035160F">
        <w:t xml:space="preserve"> Read the message that will appear and continue by clicking</w:t>
      </w:r>
      <w:r w:rsidR="00DB3CD4" w:rsidRPr="0035160F">
        <w:t xml:space="preserve"> </w:t>
      </w:r>
      <w:proofErr w:type="gramStart"/>
      <w:r w:rsidR="00DB3CD4" w:rsidRPr="00312EA0">
        <w:t>Next</w:t>
      </w:r>
      <w:proofErr w:type="gramEnd"/>
      <w:r w:rsidR="00DB3CD4" w:rsidRPr="0035160F">
        <w:t xml:space="preserve">. </w:t>
      </w:r>
      <w:r w:rsidR="007822C7" w:rsidRPr="0035160F">
        <w:t xml:space="preserve">Also read the following message and click </w:t>
      </w:r>
      <w:proofErr w:type="gramStart"/>
      <w:r w:rsidR="00DB3CD4" w:rsidRPr="00312EA0">
        <w:t>Next</w:t>
      </w:r>
      <w:proofErr w:type="gramEnd"/>
      <w:r w:rsidR="00DB3CD4" w:rsidRPr="0035160F">
        <w:t xml:space="preserve"> </w:t>
      </w:r>
      <w:r w:rsidR="007822C7" w:rsidRPr="0035160F">
        <w:t>again.</w:t>
      </w:r>
    </w:p>
    <w:p w14:paraId="16955142" w14:textId="072DE138" w:rsidR="00A66898" w:rsidRPr="0035160F" w:rsidRDefault="0089568F" w:rsidP="00DB3CD4">
      <w:pPr>
        <w:pStyle w:val="KehystettyTeksti"/>
      </w:pPr>
      <w:r>
        <w:rPr>
          <w:noProof/>
          <w:lang w:val="fi-FI"/>
        </w:rPr>
        <mc:AlternateContent>
          <mc:Choice Requires="wps">
            <w:drawing>
              <wp:anchor distT="0" distB="0" distL="114300" distR="114300" simplePos="0" relativeHeight="251719680" behindDoc="0" locked="0" layoutInCell="1" allowOverlap="1" wp14:editId="7E0E5709">
                <wp:simplePos x="0" y="0"/>
                <wp:positionH relativeFrom="column">
                  <wp:posOffset>2999740</wp:posOffset>
                </wp:positionH>
                <wp:positionV relativeFrom="paragraph">
                  <wp:posOffset>2069465</wp:posOffset>
                </wp:positionV>
                <wp:extent cx="365760" cy="135255"/>
                <wp:effectExtent l="14605" t="13970" r="10160" b="12700"/>
                <wp:wrapNone/>
                <wp:docPr id="1926" name="AutoShape 15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 cy="13525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91" o:spid="_x0000_s1026" style="position:absolute;margin-left:236.2pt;margin-top:162.95pt;width:28.8pt;height:10.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" filled="f" strokecolor="red" strokeweight="1.5pt"/>
            </w:pict>
          </mc:Fallback>
        </mc:AlternateContent>
      </w:r>
      <w:r>
        <w:rPr>
          <w:noProof/>
          <w:lang w:val="fi-FI"/>
        </w:rPr>
        <mc:AlternateContent>
          <mc:Choice Requires="wps">
            <w:drawing>
              <wp:anchor distT="0" distB="0" distL="114300" distR="114300" simplePos="0" relativeHeight="251720704" behindDoc="0" locked="0" layoutInCell="1" allowOverlap="1" wp14:editId="0E85DBAB">
                <wp:simplePos x="0" y="0"/>
                <wp:positionH relativeFrom="column">
                  <wp:posOffset>3075940</wp:posOffset>
                </wp:positionH>
                <wp:positionV relativeFrom="paragraph">
                  <wp:posOffset>2290445</wp:posOffset>
                </wp:positionV>
                <wp:extent cx="475615" cy="179705"/>
                <wp:effectExtent l="14605" t="15875" r="14605" b="13970"/>
                <wp:wrapNone/>
                <wp:docPr id="1925" name="AutoShape 15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5615" cy="179705"/>
                        </a:xfrm>
                        <a:prstGeom prst="roundRect">
                          <a:avLst>
                            <a:gd name="adj" fmla="val 16667"/>
                          </a:avLst>
                        </a:prstGeom>
                        <a:noFill/>
                        <a:ln w="19050">
                          <a:solidFill>
                            <a:srgbClr xmlns:a14="http://schemas.microsoft.com/office/drawing/2010/main" val="FF0000" mc:Ignorable=""/>
                          </a:solidFill>
                          <a:round/>
                          <a:headEnd/>
                          <a:tailEnd/>
                        </a:ln>
                        <a:extLst>
                          <a:ext uri="{909E8E84-426E-40DD-AFC4-6F175D3DCCD1}">
                            <a14:hiddenFill xmlns:a14="http://schemas.microsoft.com/office/drawing/2010/main">
                              <a:solidFill>
                                <a:srgbClr val="FFFFFF" mc:Ignorable=""/>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92" o:spid="_x0000_s1026" style="position:absolute;margin-left:242.2pt;margin-top:180.35pt;width:37.45pt;height:14.1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" filled="f" strokecolor="red" strokeweight="1.5pt"/>
            </w:pict>
          </mc:Fallback>
        </mc:AlternateContent>
      </w:r>
      <w:r>
        <w:rPr>
          <w:noProof/>
          <w:lang w:val="fi-FI"/>
        </w:rPr>
        <mc:AlternateContent>
          <mc:Choice Requires="wps">
            <w:drawing>
              <wp:anchor distT="0" distB="0" distL="114300" distR="114300" simplePos="0" relativeHeight="251718656" behindDoc="0" locked="0" layoutInCell="1" allowOverlap="1" wp14:editId="2EBB1B98">
                <wp:simplePos x="0" y="0"/>
                <wp:positionH relativeFrom="column">
                  <wp:posOffset>4394835</wp:posOffset>
                </wp:positionH>
                <wp:positionV relativeFrom="paragraph">
                  <wp:posOffset>259715</wp:posOffset>
                </wp:positionV>
                <wp:extent cx="1687195" cy="288290"/>
                <wp:effectExtent l="466725" t="13970" r="8255" b="12065"/>
                <wp:wrapNone/>
                <wp:docPr id="1924" name="AutoShape 15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87195" cy="288290"/>
                        </a:xfrm>
                        <a:prstGeom prst="borderCallout2">
                          <a:avLst>
                            <a:gd name="adj1" fmla="val 39648"/>
                            <a:gd name="adj2" fmla="val -4519"/>
                            <a:gd name="adj3" fmla="val 39648"/>
                            <a:gd name="adj4" fmla="val -9259"/>
                            <a:gd name="adj5" fmla="val 78634"/>
                            <a:gd name="adj6" fmla="val -27361"/>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228F2108" w14:textId="77777777" w:rsidR="00A70206" w:rsidRDefault="00EF7102" w:rsidP="00DB3CD4">
                            <w:pPr>
                              <w:jc w:val="center"/>
                            </w:pPr>
                            <w:r>
                              <w:t>License</w:t>
                            </w:r>
                            <w:r w:rsidR="00504456">
                              <w:t xml:space="preserve"> agreement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90" o:spid="_x0000_s1109" type="#_x0000_t48" style="position:absolute;left:0;text-align:left;margin-left:346.05pt;margin-top:20.45pt;width:132.85pt;height:22.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" adj="-5910,16985,-2000,8564,-976,8564" strokecolor="#215a99">
                <v:textbox>
                  <w:txbxContent>
                    <w:p w14:paraId="228F2108" w14:textId="77777777" w:rsidR="00A70206" w:rsidRDefault="00EF7102" w:rsidP="00DB3CD4">
                      <w:pPr>
                        <w:jc w:val="center"/>
                      </w:pPr>
                      <w:r>
                        <w:t>License</w:t>
                      </w:r>
                      <w:r w:rsidR="00504456">
                        <w:t xml:space="preserve"> agreement</w:t>
                      </w:r>
                    </w:p>
                  </w:txbxContent>
                </v:textbox>
                <o:callout v:ext="edit" minusy="t"/>
              </v:shape>
            </w:pict>
          </mc:Fallback>
        </mc:AlternateContent>
      </w:r>
      <w:r w:rsidR="002629C5">
        <w:rPr>
          <w:noProof/>
          <w:lang w:val="fi-FI"/>
        </w:rPr>
        <w:drawing>
          <wp:inline distT="0" distB="0" distL="0" distR="0" wp14:editId="7B9CA61A">
            <wp:extent cx="2884170" cy="2514600"/>
            <wp:effectExtent l="19050" t="0" r="0" b="0"/>
            <wp:docPr id="8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screen"/>
                    <a:srcRect/>
                    <a:stretch>
                      <a:fillRect/>
                    </a:stretch>
                  </pic:blipFill>
                  <pic:spPr bwMode="auto">
                    <a:xfrm>
                      <a:off x="0" y="0"/>
                      <a:ext cx="2884170" cy="2514600"/>
                    </a:xfrm>
                    <a:prstGeom prst="rect">
                      <a:avLst/>
                    </a:prstGeom>
                    <a:noFill/>
                    <a:ln w="9525">
                      <a:noFill/>
                      <a:miter lim="800000"/>
                      <a:headEnd/>
                      <a:tailEnd/>
                    </a:ln>
                  </pic:spPr>
                </pic:pic>
              </a:graphicData>
            </a:graphic>
          </wp:inline>
        </w:drawing>
      </w:r>
    </w:p>
    <w:p w14:paraId="795B0978" w14:textId="77777777" w:rsidR="00DB3CD4" w:rsidRPr="0035160F" w:rsidRDefault="004450C8" w:rsidP="00312EA0">
      <w:pPr>
        <w:pStyle w:val="CaptionNotBold"/>
      </w:pPr>
      <w:r w:rsidRPr="0035160F">
        <w:t xml:space="preserve">Figure </w:t>
      </w:r>
      <w:r w:rsidR="0002571A" w:rsidRPr="0035160F">
        <w:fldChar w:fldCharType="begin"/>
      </w:r>
      <w:r w:rsidR="003F29B2" w:rsidRPr="0035160F">
        <w:instrText xml:space="preserve"> SEQ Figure \* ARABIC </w:instrText>
      </w:r>
      <w:r w:rsidR="0002571A" w:rsidRPr="0035160F">
        <w:fldChar w:fldCharType="separate"/>
      </w:r>
      <w:r w:rsidR="00BB4A35">
        <w:rPr>
          <w:noProof/>
        </w:rPr>
        <w:t>28</w:t>
      </w:r>
      <w:r w:rsidR="0002571A" w:rsidRPr="0035160F">
        <w:fldChar w:fldCharType="end"/>
      </w:r>
      <w:r w:rsidRPr="0035160F">
        <w:tab/>
      </w:r>
      <w:r w:rsidR="007822C7" w:rsidRPr="0035160F">
        <w:t>Click</w:t>
      </w:r>
      <w:r w:rsidR="000E1CBF" w:rsidRPr="0035160F">
        <w:t xml:space="preserve"> I agree</w:t>
      </w:r>
      <w:r w:rsidR="007822C7" w:rsidRPr="00312EA0">
        <w:t xml:space="preserve"> </w:t>
      </w:r>
      <w:r w:rsidR="000E1CBF" w:rsidRPr="00312EA0">
        <w:t xml:space="preserve">in the </w:t>
      </w:r>
      <w:r w:rsidR="00DB3CD4" w:rsidRPr="0035160F">
        <w:t>License agreement</w:t>
      </w:r>
      <w:r w:rsidR="00DB3CD4" w:rsidRPr="00312EA0">
        <w:t xml:space="preserve"> </w:t>
      </w:r>
      <w:r w:rsidR="007822C7" w:rsidRPr="00312EA0">
        <w:t>window</w:t>
      </w:r>
      <w:r w:rsidR="00DB3CD4" w:rsidRPr="00312EA0">
        <w:t xml:space="preserve"> </w:t>
      </w:r>
      <w:r w:rsidR="007822C7" w:rsidRPr="00312EA0">
        <w:t xml:space="preserve">and click </w:t>
      </w:r>
      <w:proofErr w:type="gramStart"/>
      <w:r w:rsidR="00DB3CD4" w:rsidRPr="0035160F">
        <w:t>Next</w:t>
      </w:r>
      <w:proofErr w:type="gramEnd"/>
      <w:r w:rsidR="00DB3CD4" w:rsidRPr="00312EA0">
        <w:t xml:space="preserve">. </w:t>
      </w:r>
      <w:r w:rsidR="00F13B4F" w:rsidRPr="00312EA0">
        <w:t>Accept</w:t>
      </w:r>
      <w:r w:rsidR="007822C7" w:rsidRPr="00312EA0">
        <w:t xml:space="preserve"> the installation path in the next window by clicking </w:t>
      </w:r>
      <w:proofErr w:type="gramStart"/>
      <w:r w:rsidR="00DB3CD4" w:rsidRPr="0035160F">
        <w:t>Next</w:t>
      </w:r>
      <w:proofErr w:type="gramEnd"/>
      <w:r w:rsidR="00DB3CD4" w:rsidRPr="00312EA0">
        <w:t xml:space="preserve">. </w:t>
      </w:r>
      <w:r w:rsidR="00F13B4F" w:rsidRPr="00312EA0">
        <w:t>Then approve</w:t>
      </w:r>
      <w:r w:rsidR="007822C7" w:rsidRPr="00312EA0">
        <w:t xml:space="preserve"> also the next window by clicking</w:t>
      </w:r>
      <w:r w:rsidR="00DB3CD4" w:rsidRPr="00312EA0">
        <w:t xml:space="preserve"> </w:t>
      </w:r>
      <w:proofErr w:type="gramStart"/>
      <w:r w:rsidR="00DB3CD4" w:rsidRPr="0035160F">
        <w:t>Next</w:t>
      </w:r>
      <w:proofErr w:type="gramEnd"/>
      <w:r w:rsidR="00F13B4F" w:rsidRPr="00312EA0">
        <w:t>. Furthermore, still accept</w:t>
      </w:r>
      <w:r w:rsidR="000E1CBF" w:rsidRPr="00312EA0">
        <w:t xml:space="preserve"> the</w:t>
      </w:r>
      <w:r w:rsidR="00DB3CD4" w:rsidRPr="00312EA0">
        <w:t xml:space="preserve"> </w:t>
      </w:r>
      <w:r w:rsidR="00DB3CD4" w:rsidRPr="0035160F">
        <w:t>I</w:t>
      </w:r>
      <w:r w:rsidR="00DB3CD4" w:rsidRPr="0035160F">
        <w:t>n</w:t>
      </w:r>
      <w:r w:rsidR="00DB3CD4" w:rsidRPr="0035160F">
        <w:t>stallation Information</w:t>
      </w:r>
      <w:r w:rsidR="00DB3CD4" w:rsidRPr="00312EA0">
        <w:t xml:space="preserve"> </w:t>
      </w:r>
      <w:r w:rsidR="00F13B4F" w:rsidRPr="00312EA0">
        <w:t>window in the same way.</w:t>
      </w:r>
    </w:p>
    <w:p w14:paraId="34873F26" w14:textId="77777777" w:rsidR="008C518C" w:rsidRPr="0035160F" w:rsidRDefault="002629C5" w:rsidP="0089568F">
      <w:pPr>
        <w:pStyle w:val="Heading2"/>
        <w:pageBreakBefore/>
      </w:pPr>
      <w:bookmarkStart w:id="117" w:name="_Toc258003438"/>
      <w:r>
        <w:rPr>
          <w:noProof/>
          <w:lang w:val="fi-FI"/>
        </w:rPr>
        <w:lastRenderedPageBreak/>
        <w:drawing>
          <wp:anchor distT="0" distB="0" distL="114300" distR="114300" simplePos="0" relativeHeight="251749376" behindDoc="0" locked="0" layoutInCell="1" allowOverlap="1" wp14:editId="439D31A0">
            <wp:simplePos x="0" y="0"/>
            <wp:positionH relativeFrom="column">
              <wp:posOffset>681355</wp:posOffset>
            </wp:positionH>
            <wp:positionV relativeFrom="paragraph">
              <wp:posOffset>276225</wp:posOffset>
            </wp:positionV>
            <wp:extent cx="463550" cy="467995"/>
            <wp:effectExtent l="19050" t="0" r="0" b="0"/>
            <wp:wrapNone/>
            <wp:docPr id="1961" name="Kuv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68"/>
                    <pic:cNvPicPr>
                      <a:picLocks noChangeAspect="1" noChangeArrowheads="1"/>
                    </pic:cNvPicPr>
                  </pic:nvPicPr>
                  <pic:blipFill>
                    <a:blip r:embed="rId59" cstate="screen"/>
                    <a:srcRect/>
                    <a:stretch>
                      <a:fillRect/>
                    </a:stretch>
                  </pic:blipFill>
                  <pic:spPr bwMode="auto">
                    <a:xfrm>
                      <a:off x="0" y="0"/>
                      <a:ext cx="463550" cy="467995"/>
                    </a:xfrm>
                    <a:prstGeom prst="rect">
                      <a:avLst/>
                    </a:prstGeom>
                    <a:noFill/>
                    <a:ln w="9525">
                      <a:noFill/>
                      <a:miter lim="800000"/>
                      <a:headEnd/>
                      <a:tailEnd/>
                    </a:ln>
                  </pic:spPr>
                </pic:pic>
              </a:graphicData>
            </a:graphic>
          </wp:anchor>
        </w:drawing>
      </w:r>
      <w:r w:rsidR="001B3D73" w:rsidRPr="0035160F">
        <w:t>Back</w:t>
      </w:r>
      <w:r w:rsidR="00EF7102" w:rsidRPr="0035160F">
        <w:t xml:space="preserve"> </w:t>
      </w:r>
      <w:r w:rsidR="00FC1F89" w:rsidRPr="0035160F">
        <w:t>up</w:t>
      </w:r>
      <w:bookmarkEnd w:id="117"/>
      <w:r w:rsidR="0002571A" w:rsidRPr="0035160F">
        <w:fldChar w:fldCharType="begin"/>
      </w:r>
      <w:r w:rsidR="006617DC" w:rsidRPr="0035160F">
        <w:instrText xml:space="preserve"> XE "</w:instrText>
      </w:r>
      <w:r w:rsidR="001B3D73" w:rsidRPr="0035160F">
        <w:instrText>Back</w:instrText>
      </w:r>
      <w:r w:rsidR="000E1CBF">
        <w:instrText xml:space="preserve"> </w:instrText>
      </w:r>
      <w:r w:rsidR="001B3D73" w:rsidRPr="0035160F">
        <w:instrText>up</w:instrText>
      </w:r>
      <w:r w:rsidR="006617DC" w:rsidRPr="0035160F">
        <w:instrText xml:space="preserve">" </w:instrText>
      </w:r>
      <w:r w:rsidR="0002571A" w:rsidRPr="0035160F">
        <w:fldChar w:fldCharType="end"/>
      </w:r>
    </w:p>
    <w:p w14:paraId="438E66B4" w14:textId="77777777" w:rsidR="00C211DA" w:rsidRPr="0035160F" w:rsidRDefault="00FC1F89" w:rsidP="00A70206">
      <w:pPr>
        <w:pStyle w:val="BodyText"/>
      </w:pPr>
      <w:r w:rsidRPr="0035160F">
        <w:t>Back</w:t>
      </w:r>
      <w:r w:rsidR="003065AD">
        <w:t>ing</w:t>
      </w:r>
      <w:r w:rsidR="00EF7102" w:rsidRPr="0035160F">
        <w:t xml:space="preserve"> </w:t>
      </w:r>
      <w:r w:rsidRPr="0035160F">
        <w:t xml:space="preserve">up is an </w:t>
      </w:r>
      <w:r w:rsidR="003065AD">
        <w:t xml:space="preserve">effective way to </w:t>
      </w:r>
      <w:r w:rsidRPr="0035160F">
        <w:t>secur</w:t>
      </w:r>
      <w:r w:rsidR="003065AD">
        <w:t>e</w:t>
      </w:r>
      <w:r w:rsidRPr="0035160F">
        <w:t xml:space="preserve"> information systems. </w:t>
      </w:r>
      <w:proofErr w:type="gramStart"/>
      <w:r w:rsidRPr="0035160F">
        <w:t>Back</w:t>
      </w:r>
      <w:r w:rsidR="003065AD">
        <w:t>ing</w:t>
      </w:r>
      <w:r w:rsidR="00EF7102" w:rsidRPr="0035160F">
        <w:t xml:space="preserve"> </w:t>
      </w:r>
      <w:r w:rsidRPr="0035160F">
        <w:t>up means reg</w:t>
      </w:r>
      <w:r w:rsidRPr="0035160F">
        <w:t>u</w:t>
      </w:r>
      <w:r w:rsidRPr="0035160F">
        <w:t>lar copying of information to another storage medium.</w:t>
      </w:r>
      <w:proofErr w:type="gramEnd"/>
      <w:r w:rsidRPr="0035160F">
        <w:t xml:space="preserve"> By backing up you can re</w:t>
      </w:r>
      <w:r w:rsidR="003065AD">
        <w:t>s</w:t>
      </w:r>
      <w:r w:rsidRPr="0035160F">
        <w:t>t</w:t>
      </w:r>
      <w:r w:rsidR="003065AD">
        <w:t>ore</w:t>
      </w:r>
      <w:r w:rsidRPr="0035160F">
        <w:t xml:space="preserve"> information to the system in case the original information is damaged, lost or stolen</w:t>
      </w:r>
      <w:r w:rsidR="00C211DA" w:rsidRPr="0035160F">
        <w:t>.</w:t>
      </w:r>
    </w:p>
    <w:p w14:paraId="4906CF52" w14:textId="77777777" w:rsidR="00E85CB2" w:rsidRPr="0035160F" w:rsidRDefault="003466D9" w:rsidP="00A70206">
      <w:pPr>
        <w:pStyle w:val="BodyText"/>
      </w:pPr>
      <w:r w:rsidRPr="0035160F">
        <w:t xml:space="preserve">In your </w:t>
      </w:r>
      <w:r w:rsidR="00617728" w:rsidRPr="0035160F">
        <w:t>organization</w:t>
      </w:r>
      <w:r w:rsidRPr="0035160F">
        <w:t>, back</w:t>
      </w:r>
      <w:r w:rsidR="00FC1F89" w:rsidRPr="0035160F">
        <w:t xml:space="preserve"> up files will be done by the IT departments every day, normally at night time. The system and the servers are not backed up so often</w:t>
      </w:r>
      <w:r w:rsidR="00E85CB2" w:rsidRPr="0035160F">
        <w:t>.</w:t>
      </w:r>
      <w:r w:rsidRPr="0035160F">
        <w:t xml:space="preserve"> Bac</w:t>
      </w:r>
      <w:r w:rsidRPr="0035160F">
        <w:t>k</w:t>
      </w:r>
      <w:r w:rsidR="003065AD">
        <w:t>ing</w:t>
      </w:r>
      <w:r w:rsidR="00FC1F89" w:rsidRPr="0035160F">
        <w:t xml:space="preserve"> up is</w:t>
      </w:r>
      <w:r w:rsidR="00F80152" w:rsidRPr="0035160F">
        <w:t xml:space="preserve"> done automatically and scheduled in tape drives</w:t>
      </w:r>
      <w:r w:rsidR="00E85CB2" w:rsidRPr="0035160F">
        <w:t xml:space="preserve">. </w:t>
      </w:r>
      <w:r w:rsidR="00F80152" w:rsidRPr="0035160F">
        <w:t xml:space="preserve">Backing </w:t>
      </w:r>
      <w:r w:rsidRPr="0035160F">
        <w:t>up is done to di</w:t>
      </w:r>
      <w:r w:rsidRPr="0035160F">
        <w:t>f</w:t>
      </w:r>
      <w:r w:rsidRPr="0035160F">
        <w:t>ferent tapes. Tapes are changed every day, and for example all day tapes are separately saved for one week.</w:t>
      </w:r>
      <w:r w:rsidR="00E85CB2" w:rsidRPr="0035160F">
        <w:t xml:space="preserve"> </w:t>
      </w:r>
      <w:r w:rsidRPr="0035160F">
        <w:t xml:space="preserve">One day tape will be kept as </w:t>
      </w:r>
      <w:r w:rsidR="003065AD">
        <w:t xml:space="preserve">a </w:t>
      </w:r>
      <w:r w:rsidRPr="0035160F">
        <w:t xml:space="preserve">week tape for a month and one week tape will be kept as monthly tape for a year. These tapes will be stored in </w:t>
      </w:r>
      <w:r w:rsidR="003065AD">
        <w:t xml:space="preserve">a </w:t>
      </w:r>
      <w:r w:rsidRPr="0035160F">
        <w:t>di</w:t>
      </w:r>
      <w:r w:rsidRPr="0035160F">
        <w:t>f</w:t>
      </w:r>
      <w:r w:rsidRPr="0035160F">
        <w:t>ferent location than the original information, and the storage must be fireproof.</w:t>
      </w:r>
    </w:p>
    <w:p w14:paraId="254C6504" w14:textId="77777777" w:rsidR="00E85CB2" w:rsidRPr="0035160F" w:rsidRDefault="002629C5" w:rsidP="00E85CB2">
      <w:pPr>
        <w:pStyle w:val="Heading3"/>
        <w:rPr>
          <w:lang w:val="en-US"/>
        </w:rPr>
      </w:pPr>
      <w:bookmarkStart w:id="118" w:name="_Toc258003439"/>
      <w:r>
        <w:rPr>
          <w:iCs w:val="0"/>
          <w:noProof/>
        </w:rPr>
        <w:drawing>
          <wp:anchor distT="0" distB="0" distL="114300" distR="114300" simplePos="0" relativeHeight="251642880" behindDoc="0" locked="0" layoutInCell="1" allowOverlap="1" wp14:editId="00859C79">
            <wp:simplePos x="0" y="0"/>
            <wp:positionH relativeFrom="column">
              <wp:posOffset>937260</wp:posOffset>
            </wp:positionH>
            <wp:positionV relativeFrom="paragraph">
              <wp:posOffset>227965</wp:posOffset>
            </wp:positionV>
            <wp:extent cx="163830" cy="241300"/>
            <wp:effectExtent l="19050" t="0" r="7620" b="0"/>
            <wp:wrapNone/>
            <wp:docPr id="1960" name="Kuva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435"/>
                    <pic:cNvPicPr>
                      <a:picLocks noChangeAspect="1" noChangeArrowheads="1"/>
                    </pic:cNvPicPr>
                  </pic:nvPicPr>
                  <pic:blipFill>
                    <a:blip r:embed="rId15" cstate="screen"/>
                    <a:srcRect/>
                    <a:stretch>
                      <a:fillRect/>
                    </a:stretch>
                  </pic:blipFill>
                  <pic:spPr bwMode="auto">
                    <a:xfrm>
                      <a:off x="0" y="0"/>
                      <a:ext cx="163830" cy="241300"/>
                    </a:xfrm>
                    <a:prstGeom prst="rect">
                      <a:avLst/>
                    </a:prstGeom>
                    <a:noFill/>
                    <a:ln w="9525">
                      <a:noFill/>
                      <a:miter lim="800000"/>
                      <a:headEnd/>
                      <a:tailEnd/>
                    </a:ln>
                  </pic:spPr>
                </pic:pic>
              </a:graphicData>
            </a:graphic>
          </wp:anchor>
        </w:drawing>
      </w:r>
      <w:r w:rsidR="00EF7102" w:rsidRPr="0035160F">
        <w:rPr>
          <w:lang w:val="en-US"/>
        </w:rPr>
        <w:t>Back up</w:t>
      </w:r>
      <w:bookmarkEnd w:id="118"/>
    </w:p>
    <w:p w14:paraId="7ECC1753" w14:textId="7E4D6A21" w:rsidR="00C211DA" w:rsidRPr="0035160F" w:rsidRDefault="00F80152" w:rsidP="00A70206">
      <w:pPr>
        <w:pStyle w:val="BodyText"/>
      </w:pPr>
      <w:r w:rsidRPr="0035160F">
        <w:t xml:space="preserve">It is important that you back </w:t>
      </w:r>
      <w:r w:rsidR="003466D9" w:rsidRPr="0035160F">
        <w:t xml:space="preserve">up </w:t>
      </w:r>
      <w:r w:rsidRPr="0035160F">
        <w:t xml:space="preserve">your files regularly. </w:t>
      </w:r>
      <w:r w:rsidR="00EF7102" w:rsidRPr="0035160F">
        <w:t>Back up</w:t>
      </w:r>
      <w:r w:rsidRPr="0035160F">
        <w:t xml:space="preserve"> </w:t>
      </w:r>
      <w:r w:rsidR="00EF7102" w:rsidRPr="0035160F">
        <w:t xml:space="preserve">your </w:t>
      </w:r>
      <w:r w:rsidRPr="0035160F">
        <w:t xml:space="preserve">important and </w:t>
      </w:r>
      <w:r w:rsidR="00EF7102" w:rsidRPr="0035160F">
        <w:t>va</w:t>
      </w:r>
      <w:r w:rsidR="00EF7102" w:rsidRPr="0035160F">
        <w:t>l</w:t>
      </w:r>
      <w:r w:rsidR="00EF7102" w:rsidRPr="0035160F">
        <w:t>uable</w:t>
      </w:r>
      <w:r w:rsidRPr="0035160F">
        <w:t xml:space="preserve"> inf</w:t>
      </w:r>
      <w:r w:rsidR="003466D9" w:rsidRPr="0035160F">
        <w:t>o</w:t>
      </w:r>
      <w:r w:rsidRPr="0035160F">
        <w:t>r</w:t>
      </w:r>
      <w:r w:rsidR="003466D9" w:rsidRPr="0035160F">
        <w:t>m</w:t>
      </w:r>
      <w:r w:rsidRPr="0035160F">
        <w:t>ation at home every day, and less important informat</w:t>
      </w:r>
      <w:r w:rsidR="00C211DA" w:rsidRPr="0035160F">
        <w:t xml:space="preserve">ion once a week. Store the </w:t>
      </w:r>
      <w:r w:rsidR="00563C31" w:rsidRPr="0035160F">
        <w:t>backups</w:t>
      </w:r>
      <w:r w:rsidRPr="0035160F">
        <w:t xml:space="preserve"> somewhere else, like at work</w:t>
      </w:r>
      <w:r w:rsidR="00C211DA" w:rsidRPr="0035160F">
        <w:t>.</w:t>
      </w:r>
    </w:p>
    <w:p w14:paraId="76A7D94A" w14:textId="77777777" w:rsidR="006617DC" w:rsidRPr="0035160F" w:rsidRDefault="00F80152" w:rsidP="00312EA0">
      <w:pPr>
        <w:pStyle w:val="BodyText"/>
      </w:pPr>
      <w:r w:rsidRPr="0035160F">
        <w:t>Normal copying from one storage medium to anoth</w:t>
      </w:r>
      <w:r w:rsidR="003466D9" w:rsidRPr="0035160F">
        <w:t xml:space="preserve">er is enough. </w:t>
      </w:r>
      <w:r w:rsidR="003065AD">
        <w:t xml:space="preserve">In the </w:t>
      </w:r>
      <w:r w:rsidR="003065AD" w:rsidRPr="00312EA0">
        <w:rPr>
          <w:rStyle w:val="BodyTextBold0"/>
        </w:rPr>
        <w:t>C</w:t>
      </w:r>
      <w:r w:rsidR="003466D9" w:rsidRPr="00312EA0">
        <w:rPr>
          <w:rStyle w:val="BodyTextBold0"/>
        </w:rPr>
        <w:t xml:space="preserve">ontrol </w:t>
      </w:r>
      <w:r w:rsidR="003065AD" w:rsidRPr="00312EA0">
        <w:rPr>
          <w:rStyle w:val="BodyTextBold0"/>
        </w:rPr>
        <w:t>P</w:t>
      </w:r>
      <w:r w:rsidR="003466D9" w:rsidRPr="00312EA0">
        <w:rPr>
          <w:rStyle w:val="BodyTextBold0"/>
        </w:rPr>
        <w:t>anel</w:t>
      </w:r>
      <w:r w:rsidR="003466D9" w:rsidRPr="0035160F">
        <w:t xml:space="preserve"> </w:t>
      </w:r>
      <w:r w:rsidRPr="0035160F">
        <w:t xml:space="preserve">there is </w:t>
      </w:r>
      <w:r w:rsidR="00AC018B" w:rsidRPr="00203479">
        <w:rPr>
          <w:rStyle w:val="BodyTextBold0"/>
        </w:rPr>
        <w:t>Backup an</w:t>
      </w:r>
      <w:r w:rsidR="008F3814" w:rsidRPr="00203479">
        <w:rPr>
          <w:rStyle w:val="BodyTextBold0"/>
        </w:rPr>
        <w:t>d</w:t>
      </w:r>
      <w:r w:rsidR="00AC018B" w:rsidRPr="00203479">
        <w:rPr>
          <w:rStyle w:val="BodyTextBold0"/>
        </w:rPr>
        <w:t xml:space="preserve"> Restore Center</w:t>
      </w:r>
      <w:r w:rsidR="00AC018B" w:rsidRPr="00203479">
        <w:t xml:space="preserve"> </w:t>
      </w:r>
      <w:r w:rsidRPr="00203479">
        <w:t xml:space="preserve">accessory, which you can use to </w:t>
      </w:r>
      <w:r w:rsidR="00EF7102" w:rsidRPr="00203479">
        <w:t>back up</w:t>
      </w:r>
      <w:r w:rsidRPr="00203479">
        <w:t xml:space="preserve"> information and restore files to your computer.</w:t>
      </w:r>
    </w:p>
    <w:p w14:paraId="0127848D" w14:textId="2834E0F0" w:rsidR="00BB4A35" w:rsidRDefault="00CD13A2" w:rsidP="00BB4A35">
      <w:pPr>
        <w:pStyle w:val="BodyText"/>
      </w:pPr>
      <w:bookmarkStart w:id="119" w:name="Figure89"/>
      <w:bookmarkEnd w:id="119"/>
      <w:r w:rsidRPr="0035160F">
        <w:t>At home y</w:t>
      </w:r>
      <w:r w:rsidR="00F80152" w:rsidRPr="0035160F">
        <w:t xml:space="preserve">ou can save your </w:t>
      </w:r>
      <w:r w:rsidR="00EF7102" w:rsidRPr="0035160F">
        <w:t>back up</w:t>
      </w:r>
      <w:r w:rsidR="00F80152" w:rsidRPr="0035160F">
        <w:t xml:space="preserve"> files </w:t>
      </w:r>
      <w:r w:rsidR="003065AD">
        <w:t>to</w:t>
      </w:r>
      <w:r w:rsidR="001573A5" w:rsidRPr="0035160F">
        <w:t xml:space="preserve"> CD or DVD disk</w:t>
      </w:r>
      <w:r w:rsidR="003466D9" w:rsidRPr="0035160F">
        <w:t>s</w:t>
      </w:r>
      <w:r w:rsidR="001573A5" w:rsidRPr="0035160F">
        <w:t>. All storage medi</w:t>
      </w:r>
      <w:r w:rsidR="003065AD">
        <w:t>a</w:t>
      </w:r>
      <w:r w:rsidR="001573A5" w:rsidRPr="0035160F">
        <w:t xml:space="preserve"> </w:t>
      </w:r>
      <w:r w:rsidR="00F365D7">
        <w:br/>
      </w:r>
      <w:r w:rsidR="001573A5" w:rsidRPr="0035160F">
        <w:t>will at some stage be damaged, some quicker than others.</w:t>
      </w:r>
      <w:r w:rsidR="005C6965" w:rsidRPr="0035160F">
        <w:t xml:space="preserve"> </w:t>
      </w:r>
      <w:r w:rsidR="001573A5" w:rsidRPr="0035160F">
        <w:t xml:space="preserve">You can </w:t>
      </w:r>
      <w:r w:rsidRPr="0035160F">
        <w:t xml:space="preserve">also </w:t>
      </w:r>
      <w:r w:rsidR="001573A5" w:rsidRPr="0035160F">
        <w:t xml:space="preserve">save your back up files </w:t>
      </w:r>
      <w:r w:rsidR="003065AD">
        <w:t>to an</w:t>
      </w:r>
      <w:r w:rsidR="001573A5" w:rsidRPr="0035160F">
        <w:t xml:space="preserve"> external hard disk or another internal hard disk</w:t>
      </w:r>
      <w:r w:rsidR="00AC018B" w:rsidRPr="0035160F">
        <w:t xml:space="preserve">. </w:t>
      </w:r>
      <w:r w:rsidR="001573A5" w:rsidRPr="0035160F">
        <w:t xml:space="preserve">Saving the files </w:t>
      </w:r>
      <w:r w:rsidR="00F365D7">
        <w:br/>
      </w:r>
      <w:r w:rsidR="003065AD">
        <w:t>to</w:t>
      </w:r>
      <w:r w:rsidR="001573A5" w:rsidRPr="0035160F">
        <w:t xml:space="preserve"> a shared hard disk is not </w:t>
      </w:r>
      <w:r w:rsidRPr="0035160F">
        <w:t xml:space="preserve">recommended. When </w:t>
      </w:r>
      <w:r w:rsidR="003065AD">
        <w:t>the</w:t>
      </w:r>
      <w:r w:rsidRPr="0035160F">
        <w:t xml:space="preserve"> hard disk is damaged</w:t>
      </w:r>
      <w:r w:rsidR="001573A5" w:rsidRPr="0035160F">
        <w:t>, all parts of it are use</w:t>
      </w:r>
      <w:r w:rsidR="001B3D73" w:rsidRPr="0035160F">
        <w:t>less.</w:t>
      </w:r>
    </w:p>
    <w:p w14:paraId="229BE1D0" w14:textId="77777777" w:rsidR="00BB4A35" w:rsidRDefault="00BB4A35" w:rsidP="00BB4A35">
      <w:pPr>
        <w:pStyle w:val="BodyText"/>
      </w:pPr>
      <w:bookmarkStart w:id="120" w:name="_GoBack"/>
      <w:bookmarkEnd w:id="120"/>
    </w:p>
    <w:p w14:paraId="7FC635EE" w14:textId="7AED82E0" w:rsidR="00E85CB2" w:rsidRPr="00BB4A35" w:rsidRDefault="00AC018B" w:rsidP="0089568F">
      <w:pPr>
        <w:pStyle w:val="Heading3"/>
        <w:rPr>
          <w:lang w:val="en-US"/>
        </w:rPr>
      </w:pPr>
      <w:bookmarkStart w:id="121" w:name="_Toc258003440"/>
      <w:r w:rsidRPr="0035160F">
        <w:rPr>
          <w:lang w:val="en-US"/>
        </w:rPr>
        <w:t>Restore</w:t>
      </w:r>
      <w:bookmarkEnd w:id="121"/>
      <w:r w:rsidR="0002571A" w:rsidRPr="0035160F">
        <w:rPr>
          <w:lang w:val="en-US"/>
        </w:rPr>
        <w:fldChar w:fldCharType="begin"/>
      </w:r>
      <w:r w:rsidR="00A549CB" w:rsidRPr="0035160F">
        <w:rPr>
          <w:lang w:val="en-US"/>
        </w:rPr>
        <w:instrText xml:space="preserve"> XE "Restore" </w:instrText>
      </w:r>
      <w:r w:rsidR="0002571A" w:rsidRPr="0035160F">
        <w:rPr>
          <w:lang w:val="en-US"/>
        </w:rPr>
        <w:fldChar w:fldCharType="end"/>
      </w:r>
    </w:p>
    <w:p w14:paraId="720FDBDA" w14:textId="77777777" w:rsidR="00C211DA" w:rsidRPr="0035160F" w:rsidRDefault="00346C43" w:rsidP="00A70206">
      <w:pPr>
        <w:pStyle w:val="BodyText"/>
      </w:pPr>
      <w:r w:rsidRPr="0035160F">
        <w:t xml:space="preserve">You should learn how to restore files before any problems arise. It is </w:t>
      </w:r>
      <w:r w:rsidR="00085D71" w:rsidRPr="0035160F">
        <w:t>important</w:t>
      </w:r>
      <w:r w:rsidRPr="0035160F">
        <w:t xml:space="preserve"> to know how to restore information, if the original data is lost or damaged. It is too late to lear</w:t>
      </w:r>
      <w:r w:rsidR="005C6965" w:rsidRPr="0035160F">
        <w:t>n</w:t>
      </w:r>
      <w:r w:rsidRPr="0035160F">
        <w:t xml:space="preserve"> to restore, when the information is already lost. However, on </w:t>
      </w:r>
      <w:r w:rsidR="00040153">
        <w:t xml:space="preserve">the </w:t>
      </w:r>
      <w:r w:rsidRPr="0035160F">
        <w:t xml:space="preserve">Microsoft website you can find instructions </w:t>
      </w:r>
      <w:r w:rsidR="00040153">
        <w:t>on</w:t>
      </w:r>
      <w:r w:rsidRPr="0035160F">
        <w:t xml:space="preserve"> restoring information if the </w:t>
      </w:r>
      <w:r w:rsidR="00EF7102" w:rsidRPr="0035160F">
        <w:t>backup</w:t>
      </w:r>
      <w:r w:rsidRPr="0035160F">
        <w:t xml:space="preserve"> file is saved. At the moment at least </w:t>
      </w:r>
      <w:r w:rsidR="00040153">
        <w:t xml:space="preserve">the </w:t>
      </w:r>
      <w:r w:rsidR="005B6B2A" w:rsidRPr="0035160F">
        <w:t xml:space="preserve">Windows XP </w:t>
      </w:r>
      <w:r w:rsidRPr="0035160F">
        <w:t>restore instructions could be found</w:t>
      </w:r>
      <w:r w:rsidR="00C211DA" w:rsidRPr="0035160F">
        <w:t>.</w:t>
      </w:r>
    </w:p>
    <w:p w14:paraId="657225B7" w14:textId="0FCA6995" w:rsidR="005B6B2A" w:rsidRPr="0035160F" w:rsidRDefault="00346C43" w:rsidP="00312EA0">
      <w:pPr>
        <w:pStyle w:val="BodyText"/>
      </w:pPr>
      <w:r w:rsidRPr="0035160F">
        <w:t xml:space="preserve">Restore the </w:t>
      </w:r>
      <w:r w:rsidR="0045492D" w:rsidRPr="0035160F">
        <w:t>data</w:t>
      </w:r>
      <w:r w:rsidRPr="0035160F">
        <w:t xml:space="preserve"> by using </w:t>
      </w:r>
      <w:r w:rsidR="00040153">
        <w:t xml:space="preserve">the </w:t>
      </w:r>
      <w:r w:rsidR="007A2BD0" w:rsidRPr="00312EA0">
        <w:rPr>
          <w:rStyle w:val="BodyTextBold0"/>
        </w:rPr>
        <w:t>C</w:t>
      </w:r>
      <w:r w:rsidRPr="00312EA0">
        <w:rPr>
          <w:rStyle w:val="BodyTextBold0"/>
        </w:rPr>
        <w:t>ontrol panel</w:t>
      </w:r>
      <w:r w:rsidRPr="0035160F">
        <w:t xml:space="preserve">'s </w:t>
      </w:r>
      <w:r w:rsidR="00AC018B" w:rsidRPr="00203479">
        <w:rPr>
          <w:rStyle w:val="BodyTextBold0"/>
        </w:rPr>
        <w:t>Backup an</w:t>
      </w:r>
      <w:r w:rsidR="008F3814" w:rsidRPr="00203479">
        <w:rPr>
          <w:rStyle w:val="BodyTextBold0"/>
        </w:rPr>
        <w:t>d</w:t>
      </w:r>
      <w:r w:rsidR="00AC018B" w:rsidRPr="00203479">
        <w:rPr>
          <w:rStyle w:val="BodyTextBold0"/>
        </w:rPr>
        <w:t xml:space="preserve"> Restore Center</w:t>
      </w:r>
      <w:r w:rsidRPr="00203479">
        <w:rPr>
          <w:rStyle w:val="BodyTextBold0"/>
        </w:rPr>
        <w:t xml:space="preserve"> </w:t>
      </w:r>
      <w:r w:rsidR="0045492D" w:rsidRPr="0035160F">
        <w:t xml:space="preserve">utility </w:t>
      </w:r>
      <w:r w:rsidR="007B1EAE" w:rsidRPr="0035160F">
        <w:t>(</w:t>
      </w:r>
      <w:r w:rsidR="00504456">
        <w:t xml:space="preserve">page </w:t>
      </w:r>
      <w:r w:rsidR="0002571A">
        <w:fldChar w:fldCharType="begin"/>
      </w:r>
      <w:r w:rsidR="00504456">
        <w:instrText xml:space="preserve"> PAGEREF Figure89 \h </w:instrText>
      </w:r>
      <w:r w:rsidR="0002571A">
        <w:fldChar w:fldCharType="separate"/>
      </w:r>
      <w:r w:rsidR="00CA2AD3">
        <w:rPr>
          <w:noProof/>
        </w:rPr>
        <w:t>48</w:t>
      </w:r>
      <w:r w:rsidR="0002571A">
        <w:fldChar w:fldCharType="end"/>
      </w:r>
      <w:r w:rsidR="007B1EAE" w:rsidRPr="0035160F">
        <w:t>)</w:t>
      </w:r>
      <w:r w:rsidRPr="00203479">
        <w:t>.</w:t>
      </w:r>
    </w:p>
    <w:p w14:paraId="671DD07E" w14:textId="77777777" w:rsidR="007B0E31" w:rsidRPr="0035160F" w:rsidRDefault="00165A80" w:rsidP="00D338D4">
      <w:pPr>
        <w:pStyle w:val="Heading1"/>
      </w:pPr>
      <w:bookmarkStart w:id="122" w:name="_Toc258003441"/>
      <w:r w:rsidRPr="0035160F">
        <w:lastRenderedPageBreak/>
        <w:t>Using Help</w:t>
      </w:r>
      <w:bookmarkEnd w:id="80"/>
      <w:bookmarkEnd w:id="122"/>
      <w:r w:rsidR="0002571A" w:rsidRPr="0035160F">
        <w:fldChar w:fldCharType="begin"/>
      </w:r>
      <w:r w:rsidR="00BD3712" w:rsidRPr="0035160F">
        <w:instrText xml:space="preserve"> XE "Help" </w:instrText>
      </w:r>
      <w:r w:rsidR="0002571A" w:rsidRPr="0035160F">
        <w:fldChar w:fldCharType="end"/>
      </w:r>
    </w:p>
    <w:p w14:paraId="7DD46B01" w14:textId="77777777" w:rsidR="007B0E31" w:rsidRPr="0035160F" w:rsidRDefault="002629C5" w:rsidP="00312EA0">
      <w:pPr>
        <w:pStyle w:val="BodyText"/>
      </w:pPr>
      <w:r>
        <w:rPr>
          <w:noProof/>
          <w:lang w:val="fi-FI"/>
        </w:rPr>
        <w:drawing>
          <wp:anchor distT="0" distB="0" distL="114300" distR="114300" simplePos="0" relativeHeight="251805696" behindDoc="0" locked="0" layoutInCell="1" allowOverlap="1" wp14:editId="383C97C3">
            <wp:simplePos x="0" y="0"/>
            <wp:positionH relativeFrom="column">
              <wp:posOffset>893445</wp:posOffset>
            </wp:positionH>
            <wp:positionV relativeFrom="paragraph">
              <wp:posOffset>4445</wp:posOffset>
            </wp:positionV>
            <wp:extent cx="214630" cy="212090"/>
            <wp:effectExtent l="19050" t="0" r="0" b="0"/>
            <wp:wrapNone/>
            <wp:docPr id="1952" name="Kuv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69"/>
                    <pic:cNvPicPr>
                      <a:picLocks noChangeAspect="1" noChangeArrowheads="1"/>
                    </pic:cNvPicPr>
                  </pic:nvPicPr>
                  <pic:blipFill>
                    <a:blip r:embed="rId60" cstate="screen"/>
                    <a:srcRect/>
                    <a:stretch>
                      <a:fillRect/>
                    </a:stretch>
                  </pic:blipFill>
                  <pic:spPr bwMode="auto">
                    <a:xfrm>
                      <a:off x="0" y="0"/>
                      <a:ext cx="214630" cy="212090"/>
                    </a:xfrm>
                    <a:prstGeom prst="rect">
                      <a:avLst/>
                    </a:prstGeom>
                    <a:noFill/>
                    <a:ln w="9525">
                      <a:noFill/>
                      <a:miter lim="800000"/>
                      <a:headEnd/>
                      <a:tailEnd/>
                    </a:ln>
                  </pic:spPr>
                </pic:pic>
              </a:graphicData>
            </a:graphic>
          </wp:anchor>
        </w:drawing>
      </w:r>
      <w:r w:rsidR="00165A80" w:rsidRPr="0035160F">
        <w:t xml:space="preserve">Even an IT expert needs sometimes assistance in data processing. </w:t>
      </w:r>
      <w:r w:rsidR="00165A80" w:rsidRPr="00312EA0">
        <w:rPr>
          <w:rStyle w:val="BodyTextBold0"/>
        </w:rPr>
        <w:t xml:space="preserve">Windows Vista </w:t>
      </w:r>
      <w:r w:rsidR="00165A80" w:rsidRPr="0035160F">
        <w:t>has</w:t>
      </w:r>
      <w:r w:rsidR="00040153">
        <w:t xml:space="preserve"> a </w:t>
      </w:r>
      <w:r w:rsidR="00165A80" w:rsidRPr="0035160F">
        <w:t xml:space="preserve">good online help </w:t>
      </w:r>
      <w:r w:rsidR="004E5D0B" w:rsidRPr="0035160F">
        <w:t>and support</w:t>
      </w:r>
      <w:r w:rsidR="007B0E31" w:rsidRPr="0035160F">
        <w:t xml:space="preserve">. </w:t>
      </w:r>
      <w:r w:rsidR="004E5D0B" w:rsidRPr="0035160F">
        <w:t>By reading this section you get additional info</w:t>
      </w:r>
      <w:r w:rsidR="004E5D0B" w:rsidRPr="0035160F">
        <w:t>r</w:t>
      </w:r>
      <w:r w:rsidR="004E5D0B" w:rsidRPr="0035160F">
        <w:t>ma</w:t>
      </w:r>
      <w:r w:rsidR="00C211DA" w:rsidRPr="0035160F">
        <w:t>tion about different functions.</w:t>
      </w:r>
    </w:p>
    <w:p w14:paraId="591A0185" w14:textId="413DE380" w:rsidR="0089568F" w:rsidRDefault="004E5D0B" w:rsidP="00312EA0">
      <w:pPr>
        <w:pStyle w:val="BodyText"/>
      </w:pPr>
      <w:r w:rsidRPr="0035160F">
        <w:t xml:space="preserve">You can get additional information by clicking </w:t>
      </w:r>
      <w:r w:rsidRPr="00203479">
        <w:rPr>
          <w:rStyle w:val="BodyTextBold0"/>
        </w:rPr>
        <w:t>Windows Help and Support</w:t>
      </w:r>
      <w:r w:rsidRPr="0035160F">
        <w:t xml:space="preserve"> on the </w:t>
      </w:r>
      <w:r w:rsidR="00F01A02" w:rsidRPr="00203479">
        <w:rPr>
          <w:rStyle w:val="BodyTextBold0"/>
        </w:rPr>
        <w:t>Start</w:t>
      </w:r>
      <w:r w:rsidR="00F01A02" w:rsidRPr="00203479">
        <w:t xml:space="preserve"> </w:t>
      </w:r>
      <w:r w:rsidRPr="00203479">
        <w:t>menu</w:t>
      </w:r>
      <w:r w:rsidR="007B0E31" w:rsidRPr="0035160F">
        <w:t xml:space="preserve"> </w:t>
      </w:r>
      <w:r w:rsidRPr="0035160F">
        <w:t xml:space="preserve">or </w:t>
      </w:r>
      <w:r w:rsidR="00040153">
        <w:t xml:space="preserve">pressing the </w:t>
      </w:r>
      <w:r w:rsidR="007B0E31" w:rsidRPr="00203479">
        <w:rPr>
          <w:rStyle w:val="BodyTextBold0"/>
        </w:rPr>
        <w:t>F1</w:t>
      </w:r>
      <w:r w:rsidRPr="00203479">
        <w:rPr>
          <w:rStyle w:val="BodyTextBold0"/>
        </w:rPr>
        <w:t xml:space="preserve"> </w:t>
      </w:r>
      <w:r w:rsidRPr="0035160F">
        <w:t>function key</w:t>
      </w:r>
      <w:r w:rsidR="007B0E31" w:rsidRPr="0035160F">
        <w:t xml:space="preserve">. </w:t>
      </w:r>
      <w:r w:rsidRPr="00312EA0">
        <w:rPr>
          <w:rStyle w:val="BodyTextBold0"/>
        </w:rPr>
        <w:t>Help</w:t>
      </w:r>
      <w:r w:rsidRPr="0035160F">
        <w:t xml:space="preserve"> </w:t>
      </w:r>
      <w:r w:rsidR="00040153">
        <w:t>topics</w:t>
      </w:r>
      <w:r w:rsidRPr="0035160F">
        <w:t xml:space="preserve"> have bee</w:t>
      </w:r>
      <w:r w:rsidR="00C211DA" w:rsidRPr="0035160F">
        <w:t>n divided into six parts below.</w:t>
      </w:r>
    </w:p>
    <w:p w14:paraId="55B92468" w14:textId="77777777" w:rsidR="007B0E31" w:rsidRPr="0035160F" w:rsidRDefault="001B3D73" w:rsidP="0089568F">
      <w:pPr>
        <w:pStyle w:val="Heading2"/>
      </w:pPr>
      <w:bookmarkStart w:id="123" w:name="_Toc258003442"/>
      <w:r w:rsidRPr="0035160F">
        <w:t>Reading Help</w:t>
      </w:r>
      <w:bookmarkEnd w:id="123"/>
    </w:p>
    <w:p w14:paraId="3AB6827F" w14:textId="77777777" w:rsidR="00C211DA" w:rsidRPr="0035160F" w:rsidRDefault="002629C5" w:rsidP="00312EA0">
      <w:pPr>
        <w:pStyle w:val="BodyText"/>
      </w:pPr>
      <w:r>
        <w:rPr>
          <w:noProof/>
          <w:lang w:val="fi-FI"/>
        </w:rPr>
        <w:drawing>
          <wp:anchor distT="0" distB="0" distL="114300" distR="114300" simplePos="0" relativeHeight="251804672" behindDoc="0" locked="0" layoutInCell="1" allowOverlap="1" wp14:editId="416B9D70">
            <wp:simplePos x="0" y="0"/>
            <wp:positionH relativeFrom="column">
              <wp:posOffset>944880</wp:posOffset>
            </wp:positionH>
            <wp:positionV relativeFrom="paragraph">
              <wp:posOffset>55880</wp:posOffset>
            </wp:positionV>
            <wp:extent cx="214630" cy="212090"/>
            <wp:effectExtent l="19050" t="0" r="0" b="0"/>
            <wp:wrapNone/>
            <wp:docPr id="1950" name="Kuv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69"/>
                    <pic:cNvPicPr>
                      <a:picLocks noChangeAspect="1" noChangeArrowheads="1"/>
                    </pic:cNvPicPr>
                  </pic:nvPicPr>
                  <pic:blipFill>
                    <a:blip r:embed="rId60" cstate="screen"/>
                    <a:srcRect/>
                    <a:stretch>
                      <a:fillRect/>
                    </a:stretch>
                  </pic:blipFill>
                  <pic:spPr bwMode="auto">
                    <a:xfrm>
                      <a:off x="0" y="0"/>
                      <a:ext cx="214630" cy="212090"/>
                    </a:xfrm>
                    <a:prstGeom prst="rect">
                      <a:avLst/>
                    </a:prstGeom>
                    <a:noFill/>
                    <a:ln w="9525">
                      <a:noFill/>
                      <a:miter lim="800000"/>
                      <a:headEnd/>
                      <a:tailEnd/>
                    </a:ln>
                  </pic:spPr>
                </pic:pic>
              </a:graphicData>
            </a:graphic>
          </wp:anchor>
        </w:drawing>
      </w:r>
      <w:r w:rsidR="00B205CC" w:rsidRPr="0035160F">
        <w:t xml:space="preserve">You can open </w:t>
      </w:r>
      <w:r w:rsidR="00B205CC" w:rsidRPr="00312EA0">
        <w:rPr>
          <w:rStyle w:val="BodyTextBold0"/>
        </w:rPr>
        <w:t>Help</w:t>
      </w:r>
      <w:r w:rsidR="00B205CC" w:rsidRPr="0035160F">
        <w:t xml:space="preserve"> by clicking the icon. Then select the topic, when you see the contents of it in the window</w:t>
      </w:r>
      <w:r w:rsidR="00C211DA" w:rsidRPr="0035160F">
        <w:t>.</w:t>
      </w:r>
    </w:p>
    <w:p w14:paraId="06B91E61" w14:textId="1E1E5728" w:rsidR="007B0E31" w:rsidRPr="0035160F" w:rsidRDefault="0089568F" w:rsidP="007B0E31">
      <w:pPr>
        <w:pStyle w:val="KehystettyTeksti"/>
      </w:pPr>
      <w:r>
        <w:rPr>
          <w:noProof/>
          <w:lang w:val="fi-FI"/>
        </w:rPr>
        <mc:AlternateContent>
          <mc:Choice Requires="wps">
            <w:drawing>
              <wp:anchor distT="0" distB="0" distL="114300" distR="114300" simplePos="0" relativeHeight="251567104" behindDoc="0" locked="0" layoutInCell="1" allowOverlap="1" wp14:editId="1D4FEC06">
                <wp:simplePos x="0" y="0"/>
                <wp:positionH relativeFrom="column">
                  <wp:posOffset>4721225</wp:posOffset>
                </wp:positionH>
                <wp:positionV relativeFrom="paragraph">
                  <wp:posOffset>587375</wp:posOffset>
                </wp:positionV>
                <wp:extent cx="1440180" cy="288290"/>
                <wp:effectExtent l="2136140" t="6350" r="5080" b="10160"/>
                <wp:wrapNone/>
                <wp:docPr id="1923" name="AutoShape 8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34963"/>
                            <a:gd name="adj5" fmla="val 0"/>
                            <a:gd name="adj6" fmla="val -147884"/>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05AEF1F5" w14:textId="77777777" w:rsidR="00A70206" w:rsidRDefault="003D78EC" w:rsidP="007B0E31">
                            <w:pPr>
                              <w:jc w:val="center"/>
                            </w:pPr>
                            <w:r>
                              <w:t>Se</w:t>
                            </w:r>
                            <w:r w:rsidR="00A70206">
                              <w:t>a</w:t>
                            </w:r>
                            <w:r>
                              <w:t>r</w:t>
                            </w:r>
                            <w:r w:rsidR="00A70206">
                              <w:t>ch field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33" o:spid="_x0000_s1110" type="#_x0000_t48" style="position:absolute;left:0;text-align:left;margin-left:371.75pt;margin-top:46.25pt;width:113.4pt;height:22.7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" adj="-31943,0,-7552,8564,-1143,8564" strokecolor="#215a99">
                <v:textbox>
                  <w:txbxContent>
                    <w:p w14:paraId="05AEF1F5" w14:textId="77777777" w:rsidR="00A70206" w:rsidRDefault="003D78EC" w:rsidP="007B0E31">
                      <w:pPr>
                        <w:jc w:val="center"/>
                      </w:pPr>
                      <w:r>
                        <w:t>Se</w:t>
                      </w:r>
                      <w:r w:rsidR="00A70206">
                        <w:t>a</w:t>
                      </w:r>
                      <w:r>
                        <w:t>r</w:t>
                      </w:r>
                      <w:r w:rsidR="00A70206">
                        <w:t>ch field</w:t>
                      </w:r>
                    </w:p>
                  </w:txbxContent>
                </v:textbox>
              </v:shape>
            </w:pict>
          </mc:Fallback>
        </mc:AlternateContent>
      </w:r>
      <w:r>
        <w:rPr>
          <w:noProof/>
          <w:lang w:val="fi-FI"/>
        </w:rPr>
        <mc:AlternateContent>
          <mc:Choice Requires="wps">
            <w:drawing>
              <wp:anchor distT="0" distB="0" distL="114300" distR="114300" simplePos="0" relativeHeight="251568128" behindDoc="0" locked="0" layoutInCell="1" allowOverlap="1" wp14:editId="167EE9A3">
                <wp:simplePos x="0" y="0"/>
                <wp:positionH relativeFrom="column">
                  <wp:posOffset>4721225</wp:posOffset>
                </wp:positionH>
                <wp:positionV relativeFrom="paragraph">
                  <wp:posOffset>95250</wp:posOffset>
                </wp:positionV>
                <wp:extent cx="1440180" cy="288290"/>
                <wp:effectExtent l="1107440" t="9525" r="5080" b="6985"/>
                <wp:wrapNone/>
                <wp:docPr id="1922" name="AutoShape 8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20060"/>
                            <a:gd name="adj5" fmla="val 88986"/>
                            <a:gd name="adj6" fmla="val -76412"/>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3DAFAB86" w14:textId="77777777" w:rsidR="00A70206" w:rsidRDefault="00A70206" w:rsidP="007B0E31">
                            <w:pPr>
                              <w:jc w:val="center"/>
                            </w:pPr>
                            <w:r>
                              <w:t xml:space="preserve">Function </w:t>
                            </w:r>
                            <w:r w:rsidR="000A2140">
                              <w:t>buttons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34" o:spid="_x0000_s1111" type="#_x0000_t48" style="position:absolute;left:0;text-align:left;margin-left:371.75pt;margin-top:7.5pt;width:113.4pt;height:22.7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" adj="-16505,19221,-4333,8564,-1143,8564" strokecolor="#215a99">
                <v:textbox>
                  <w:txbxContent>
                    <w:p w14:paraId="3DAFAB86" w14:textId="77777777" w:rsidR="00A70206" w:rsidRDefault="00A70206" w:rsidP="007B0E31">
                      <w:pPr>
                        <w:jc w:val="center"/>
                      </w:pPr>
                      <w:r>
                        <w:t xml:space="preserve">Function </w:t>
                      </w:r>
                      <w:r w:rsidR="000A2140">
                        <w:t>buttons</w:t>
                      </w:r>
                    </w:p>
                  </w:txbxContent>
                </v:textbox>
                <o:callout v:ext="edit" minusy="t"/>
              </v:shape>
            </w:pict>
          </mc:Fallback>
        </mc:AlternateContent>
      </w:r>
      <w:r>
        <w:rPr>
          <w:noProof/>
          <w:lang w:val="fi-FI"/>
        </w:rPr>
        <mc:AlternateContent>
          <mc:Choice Requires="wps">
            <w:drawing>
              <wp:anchor distT="0" distB="0" distL="114300" distR="114300" simplePos="0" relativeHeight="251569152" behindDoc="0" locked="0" layoutInCell="1" allowOverlap="1" wp14:editId="4D1D219F">
                <wp:simplePos x="0" y="0"/>
                <wp:positionH relativeFrom="column">
                  <wp:posOffset>4721225</wp:posOffset>
                </wp:positionH>
                <wp:positionV relativeFrom="paragraph">
                  <wp:posOffset>1079500</wp:posOffset>
                </wp:positionV>
                <wp:extent cx="1440180" cy="467995"/>
                <wp:effectExtent l="964565" t="12700" r="5080" b="5080"/>
                <wp:wrapNone/>
                <wp:docPr id="1921" name="AutoShape 8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467995"/>
                        </a:xfrm>
                        <a:prstGeom prst="borderCallout2">
                          <a:avLst>
                            <a:gd name="adj1" fmla="val 24421"/>
                            <a:gd name="adj2" fmla="val -5292"/>
                            <a:gd name="adj3" fmla="val 24421"/>
                            <a:gd name="adj4" fmla="val -17991"/>
                            <a:gd name="adj5" fmla="val 23472"/>
                            <a:gd name="adj6" fmla="val -66444"/>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0B3BFFA9" w14:textId="77777777" w:rsidR="00A70206" w:rsidRDefault="003D78EC" w:rsidP="003D78EC">
                            <w:pPr>
                              <w:jc w:val="center"/>
                            </w:pPr>
                            <w:r>
                              <w:t xml:space="preserve">Contents of the </w:t>
                            </w:r>
                            <w:r>
                              <w:br/>
                              <w:t>articles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35" o:spid="_x0000_s1112" type="#_x0000_t48" style="position:absolute;left:0;text-align:left;margin-left:371.75pt;margin-top:85pt;width:113.4pt;height:36.8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" adj="-14352,5070,-3886,5275,-1143,5275" strokecolor="#215a99">
                <v:textbox>
                  <w:txbxContent>
                    <w:p w14:paraId="0B3BFFA9" w14:textId="77777777" w:rsidR="00A70206" w:rsidRDefault="003D78EC" w:rsidP="003D78EC">
                      <w:pPr>
                        <w:jc w:val="center"/>
                      </w:pPr>
                      <w:r>
                        <w:t xml:space="preserve">Contents of the </w:t>
                      </w:r>
                      <w:r>
                        <w:br/>
                        <w:t>articles</w:t>
                      </w:r>
                    </w:p>
                  </w:txbxContent>
                </v:textbox>
              </v:shape>
            </w:pict>
          </mc:Fallback>
        </mc:AlternateContent>
      </w:r>
      <w:r>
        <w:rPr>
          <w:noProof/>
          <w:lang w:val="fi-FI"/>
        </w:rPr>
        <mc:AlternateContent>
          <mc:Choice Requires="wps">
            <w:drawing>
              <wp:anchor distT="0" distB="0" distL="114300" distR="114300" simplePos="0" relativeHeight="251570176" behindDoc="0" locked="0" layoutInCell="1" allowOverlap="1" wp14:editId="4BC6ECFD">
                <wp:simplePos x="0" y="0"/>
                <wp:positionH relativeFrom="column">
                  <wp:posOffset>4805045</wp:posOffset>
                </wp:positionH>
                <wp:positionV relativeFrom="paragraph">
                  <wp:posOffset>4812030</wp:posOffset>
                </wp:positionV>
                <wp:extent cx="1440180" cy="288290"/>
                <wp:effectExtent l="381635" t="11430" r="6985" b="5080"/>
                <wp:wrapNone/>
                <wp:docPr id="1920" name="AutoShape 8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0180" cy="288290"/>
                        </a:xfrm>
                        <a:prstGeom prst="borderCallout2">
                          <a:avLst>
                            <a:gd name="adj1" fmla="val 39648"/>
                            <a:gd name="adj2" fmla="val -5292"/>
                            <a:gd name="adj3" fmla="val 39648"/>
                            <a:gd name="adj4" fmla="val -9523"/>
                            <a:gd name="adj5" fmla="val 89208"/>
                            <a:gd name="adj6" fmla="val -25616"/>
                          </a:avLst>
                        </a:prstGeom>
                        <a:solidFill>
                          <a:srgbClr xmlns:a14="http://schemas.microsoft.com/office/drawing/2010/main" val="FFFFFF" mc:Ignorable=""/>
                        </a:solidFill>
                        <a:ln w="9525">
                          <a:solidFill>
                            <a:srgbClr xmlns:a14="http://schemas.microsoft.com/office/drawing/2010/main" val="215A99" mc:Ignorable=""/>
                          </a:solidFill>
                          <a:miter lim="800000"/>
                          <a:headEnd/>
                          <a:tailEnd/>
                        </a:ln>
                      </wps:spPr>
                      <wps:txbx>
                        <w:txbxContent>
                          <w:p w14:paraId="7BDEBA91" w14:textId="77777777" w:rsidR="00A70206" w:rsidRDefault="00A70206" w:rsidP="007B0E31">
                            <w:pPr>
                              <w:jc w:val="center"/>
                            </w:pPr>
                            <w:r>
                              <w:t xml:space="preserve">To Online Help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36" o:spid="_x0000_s1113" type="#_x0000_t48" style="position:absolute;left:0;text-align:left;margin-left:378.35pt;margin-top:378.9pt;width:113.4pt;height:22.7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" adj="-5533,19269,-2057,8564,-1143,8564" strokecolor="#215a99">
                <v:textbox>
                  <w:txbxContent>
                    <w:p w14:paraId="7BDEBA91" w14:textId="77777777" w:rsidR="00A70206" w:rsidRDefault="00A70206" w:rsidP="007B0E31">
                      <w:pPr>
                        <w:jc w:val="center"/>
                      </w:pPr>
                      <w:r>
                        <w:t xml:space="preserve">To Online Help </w:t>
                      </w:r>
                    </w:p>
                  </w:txbxContent>
                </v:textbox>
                <o:callout v:ext="edit" minusy="t"/>
              </v:shape>
            </w:pict>
          </mc:Fallback>
        </mc:AlternateContent>
      </w:r>
      <w:r w:rsidR="002629C5">
        <w:rPr>
          <w:noProof/>
          <w:lang w:val="fi-FI"/>
        </w:rPr>
        <w:drawing>
          <wp:inline distT="0" distB="0" distL="0" distR="0" wp14:editId="5883B32B">
            <wp:extent cx="3305810" cy="5205095"/>
            <wp:effectExtent l="19050" t="0" r="8890" b="0"/>
            <wp:docPr id="10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screen"/>
                    <a:srcRect/>
                    <a:stretch>
                      <a:fillRect/>
                    </a:stretch>
                  </pic:blipFill>
                  <pic:spPr bwMode="auto">
                    <a:xfrm>
                      <a:off x="0" y="0"/>
                      <a:ext cx="3305810" cy="5205095"/>
                    </a:xfrm>
                    <a:prstGeom prst="rect">
                      <a:avLst/>
                    </a:prstGeom>
                    <a:noFill/>
                    <a:ln w="9525">
                      <a:noFill/>
                      <a:miter lim="800000"/>
                      <a:headEnd/>
                      <a:tailEnd/>
                    </a:ln>
                  </pic:spPr>
                </pic:pic>
              </a:graphicData>
            </a:graphic>
          </wp:inline>
        </w:drawing>
      </w:r>
    </w:p>
    <w:p w14:paraId="06CF135C" w14:textId="77777777" w:rsidR="00C211DA" w:rsidRPr="00203479" w:rsidRDefault="002629C5" w:rsidP="00312EA0">
      <w:pPr>
        <w:pStyle w:val="CaptionNotBold"/>
        <w:rPr>
          <w:rStyle w:val="BodyTextBold0"/>
        </w:rPr>
      </w:pPr>
      <w:r>
        <w:rPr>
          <w:noProof/>
          <w:lang w:val="fi-FI"/>
        </w:rPr>
        <w:drawing>
          <wp:anchor distT="0" distB="0" distL="114300" distR="114300" simplePos="0" relativeHeight="251700224" behindDoc="0" locked="0" layoutInCell="1" allowOverlap="1" wp14:editId="4F7D5E86">
            <wp:simplePos x="0" y="0"/>
            <wp:positionH relativeFrom="column">
              <wp:posOffset>897255</wp:posOffset>
            </wp:positionH>
            <wp:positionV relativeFrom="paragraph">
              <wp:posOffset>581660</wp:posOffset>
            </wp:positionV>
            <wp:extent cx="251460" cy="270510"/>
            <wp:effectExtent l="19050" t="0" r="0" b="0"/>
            <wp:wrapNone/>
            <wp:docPr id="1949" name="Kuv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43"/>
                    <pic:cNvPicPr>
                      <a:picLocks noChangeAspect="1" noChangeArrowheads="1"/>
                    </pic:cNvPicPr>
                  </pic:nvPicPr>
                  <pic:blipFill>
                    <a:blip r:embed="rId62" cstate="screen"/>
                    <a:srcRect/>
                    <a:stretch>
                      <a:fillRect/>
                    </a:stretch>
                  </pic:blipFill>
                  <pic:spPr bwMode="auto">
                    <a:xfrm>
                      <a:off x="0" y="0"/>
                      <a:ext cx="251460" cy="270510"/>
                    </a:xfrm>
                    <a:prstGeom prst="rect">
                      <a:avLst/>
                    </a:prstGeom>
                    <a:noFill/>
                    <a:ln w="9525">
                      <a:noFill/>
                      <a:miter lim="800000"/>
                      <a:headEnd/>
                      <a:tailEnd/>
                    </a:ln>
                  </pic:spPr>
                </pic:pic>
              </a:graphicData>
            </a:graphic>
          </wp:anchor>
        </w:drawing>
      </w:r>
      <w:r>
        <w:rPr>
          <w:noProof/>
          <w:lang w:val="fi-FI"/>
        </w:rPr>
        <w:drawing>
          <wp:anchor distT="0" distB="0" distL="114300" distR="114300" simplePos="0" relativeHeight="251584512" behindDoc="0" locked="0" layoutInCell="1" allowOverlap="1" wp14:editId="17A015B8">
            <wp:simplePos x="0" y="0"/>
            <wp:positionH relativeFrom="column">
              <wp:posOffset>645160</wp:posOffset>
            </wp:positionH>
            <wp:positionV relativeFrom="paragraph">
              <wp:posOffset>561340</wp:posOffset>
            </wp:positionV>
            <wp:extent cx="163830" cy="241300"/>
            <wp:effectExtent l="19050" t="0" r="7620" b="0"/>
            <wp:wrapNone/>
            <wp:docPr id="1948" name="Kuva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103"/>
                    <pic:cNvPicPr>
                      <a:picLocks noChangeAspect="1" noChangeArrowheads="1"/>
                    </pic:cNvPicPr>
                  </pic:nvPicPr>
                  <pic:blipFill>
                    <a:blip r:embed="rId15" cstate="screen"/>
                    <a:srcRect/>
                    <a:stretch>
                      <a:fillRect/>
                    </a:stretch>
                  </pic:blipFill>
                  <pic:spPr bwMode="auto">
                    <a:xfrm>
                      <a:off x="0" y="0"/>
                      <a:ext cx="163830" cy="241300"/>
                    </a:xfrm>
                    <a:prstGeom prst="rect">
                      <a:avLst/>
                    </a:prstGeom>
                    <a:noFill/>
                    <a:ln w="9525">
                      <a:noFill/>
                      <a:miter lim="800000"/>
                      <a:headEnd/>
                      <a:tailEnd/>
                    </a:ln>
                  </pic:spPr>
                </pic:pic>
              </a:graphicData>
            </a:graphic>
          </wp:anchor>
        </w:drawing>
      </w:r>
      <w:r w:rsidR="00617728" w:rsidRPr="0035160F">
        <w:t xml:space="preserve">Figure </w:t>
      </w:r>
      <w:r w:rsidR="0002571A" w:rsidRPr="0035160F">
        <w:fldChar w:fldCharType="begin"/>
      </w:r>
      <w:r w:rsidR="001A6274" w:rsidRPr="0035160F">
        <w:instrText xml:space="preserve"> SEQ Figure \* ARABIC </w:instrText>
      </w:r>
      <w:r w:rsidR="0002571A" w:rsidRPr="0035160F">
        <w:fldChar w:fldCharType="separate"/>
      </w:r>
      <w:r w:rsidR="00BB4A35">
        <w:rPr>
          <w:noProof/>
        </w:rPr>
        <w:t>30</w:t>
      </w:r>
      <w:r w:rsidR="0002571A" w:rsidRPr="0035160F">
        <w:fldChar w:fldCharType="end"/>
      </w:r>
      <w:r w:rsidR="00617728" w:rsidRPr="0035160F">
        <w:tab/>
      </w:r>
      <w:r w:rsidR="00040153" w:rsidRPr="00312EA0">
        <w:t>The</w:t>
      </w:r>
      <w:r w:rsidR="00040153">
        <w:t xml:space="preserve"> </w:t>
      </w:r>
      <w:r w:rsidR="007B0E31" w:rsidRPr="0035160F">
        <w:t xml:space="preserve">Windows </w:t>
      </w:r>
      <w:r w:rsidR="00F01A02" w:rsidRPr="00287363">
        <w:t xml:space="preserve">Help and Support </w:t>
      </w:r>
      <w:r w:rsidR="006B1C92" w:rsidRPr="00287363">
        <w:t xml:space="preserve">window and </w:t>
      </w:r>
      <w:proofErr w:type="gramStart"/>
      <w:r w:rsidR="007B0E31" w:rsidRPr="00287363">
        <w:t>T</w:t>
      </w:r>
      <w:r w:rsidR="00F01A02" w:rsidRPr="00287363">
        <w:t>he</w:t>
      </w:r>
      <w:proofErr w:type="gramEnd"/>
      <w:r w:rsidR="00F01A02" w:rsidRPr="00287363">
        <w:t xml:space="preserve"> desktop (overview)</w:t>
      </w:r>
      <w:r w:rsidR="006B1C92" w:rsidRPr="00287363">
        <w:t xml:space="preserve">. Familiarize yourself with the </w:t>
      </w:r>
      <w:r w:rsidR="00C211DA" w:rsidRPr="00287363">
        <w:t>topic;</w:t>
      </w:r>
      <w:r w:rsidR="006B1C92" w:rsidRPr="00287363">
        <w:t xml:space="preserve"> you'll see that it </w:t>
      </w:r>
      <w:r w:rsidR="00040153" w:rsidRPr="00287363">
        <w:t xml:space="preserve">offers a </w:t>
      </w:r>
      <w:r w:rsidR="005C6965" w:rsidRPr="00287363">
        <w:t>rather e</w:t>
      </w:r>
      <w:r w:rsidR="005C6965" w:rsidRPr="00287363">
        <w:t>x</w:t>
      </w:r>
      <w:r w:rsidR="005C6965" w:rsidRPr="00287363">
        <w:t>haustive presentation</w:t>
      </w:r>
      <w:r w:rsidR="006B1C92" w:rsidRPr="00287363">
        <w:t xml:space="preserve"> of the desktop</w:t>
      </w:r>
      <w:r w:rsidR="00C211DA" w:rsidRPr="00287363">
        <w:t>.</w:t>
      </w:r>
    </w:p>
    <w:p w14:paraId="512652AA" w14:textId="77777777" w:rsidR="00093F20" w:rsidRPr="0035160F" w:rsidRDefault="006B1C92" w:rsidP="00312EA0">
      <w:pPr>
        <w:pStyle w:val="BodyText"/>
      </w:pPr>
      <w:r w:rsidRPr="00203479">
        <w:t>Clicking</w:t>
      </w:r>
      <w:r w:rsidRPr="00203479">
        <w:rPr>
          <w:rStyle w:val="BodyTextBold0"/>
        </w:rPr>
        <w:t xml:space="preserve"> </w:t>
      </w:r>
      <w:r w:rsidR="00F871B8" w:rsidRPr="00203479">
        <w:rPr>
          <w:rStyle w:val="BodyTextBold0"/>
        </w:rPr>
        <w:t>F1</w:t>
      </w:r>
      <w:r w:rsidRPr="00203479">
        <w:rPr>
          <w:rStyle w:val="BodyTextBold0"/>
        </w:rPr>
        <w:t xml:space="preserve"> </w:t>
      </w:r>
      <w:r w:rsidR="0045492D" w:rsidRPr="0035160F">
        <w:t xml:space="preserve">opens </w:t>
      </w:r>
      <w:r w:rsidR="00040153">
        <w:t xml:space="preserve">The </w:t>
      </w:r>
      <w:r w:rsidR="0045492D" w:rsidRPr="00312EA0">
        <w:rPr>
          <w:rStyle w:val="BodyTextBold0"/>
        </w:rPr>
        <w:t>Help</w:t>
      </w:r>
      <w:r w:rsidR="0045492D" w:rsidRPr="0035160F">
        <w:t xml:space="preserve"> window in</w:t>
      </w:r>
      <w:r w:rsidR="0045492D" w:rsidRPr="00312EA0">
        <w:t xml:space="preserve"> </w:t>
      </w:r>
      <w:r w:rsidR="0045492D" w:rsidRPr="0035160F">
        <w:t>all programs.</w:t>
      </w:r>
      <w:r w:rsidR="0089568F" w:rsidRPr="0035160F">
        <w:t xml:space="preserve"> </w:t>
      </w:r>
    </w:p>
    <w:p w14:paraId="463E1DF9" w14:textId="77777777" w:rsidR="00E20C68" w:rsidRDefault="0082443E" w:rsidP="00D338D4">
      <w:pPr>
        <w:pStyle w:val="Heading1"/>
      </w:pPr>
      <w:bookmarkStart w:id="124" w:name="_Toc258003443"/>
      <w:r w:rsidRPr="0035160F">
        <w:lastRenderedPageBreak/>
        <w:t>Index</w:t>
      </w:r>
      <w:bookmarkEnd w:id="124"/>
    </w:p>
    <w:p w14:paraId="228E2D63" w14:textId="77777777" w:rsidR="006521DA" w:rsidRDefault="006521DA" w:rsidP="006521DA">
      <w:pPr>
        <w:pStyle w:val="BodyText"/>
        <w:rPr>
          <w:noProof/>
          <w:lang w:val="fi-FI"/>
        </w:rPr>
        <w:sectPr w:rsidR="006521DA" w:rsidSect="000B3ED8">
          <w:headerReference w:type="default" r:id="rId63"/>
          <w:footerReference w:type="default" r:id="rId64"/>
          <w:headerReference w:type="first" r:id="rId65"/>
          <w:footerReference w:type="first" r:id="rId66"/>
          <w:type w:val="continuous"/>
          <w:pgSz w:w="11907" w:h="16840" w:code="9"/>
          <w:pgMar w:top="567" w:right="851" w:bottom="737" w:left="1134" w:header="567" w:footer="737" w:gutter="0"/>
          <w:cols w:space="708"/>
          <w:titlePg/>
          <w:docGrid w:linePitch="354"/>
        </w:sectPr>
      </w:pPr>
      <w:r>
        <w:rPr>
          <w:lang w:val="fi-FI"/>
        </w:rPr>
        <w:fldChar w:fldCharType="begin"/>
      </w:r>
      <w:r>
        <w:rPr>
          <w:lang w:val="fi-FI"/>
        </w:rPr>
        <w:instrText xml:space="preserve"> INDEX \e "</w:instrText>
      </w:r>
      <w:r>
        <w:rPr>
          <w:lang w:val="fi-FI"/>
        </w:rPr>
        <w:tab/>
        <w:instrText xml:space="preserve">" \h "A" \c "2" \z "1035" </w:instrText>
      </w:r>
      <w:r>
        <w:rPr>
          <w:lang w:val="fi-FI"/>
        </w:rPr>
        <w:fldChar w:fldCharType="separate"/>
      </w:r>
    </w:p>
    <w:p w14:paraId="43700582"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lastRenderedPageBreak/>
        <w:t>A</w:t>
      </w:r>
    </w:p>
    <w:p w14:paraId="3B901E33" w14:textId="77777777" w:rsidR="006521DA" w:rsidRDefault="006521DA" w:rsidP="006521DA">
      <w:pPr>
        <w:pStyle w:val="Index1"/>
      </w:pPr>
      <w:r>
        <w:t>Accessories</w:t>
      </w:r>
      <w:r>
        <w:tab/>
        <w:t>31</w:t>
      </w:r>
    </w:p>
    <w:p w14:paraId="22E3596E" w14:textId="77777777" w:rsidR="006521DA" w:rsidRDefault="006521DA">
      <w:pPr>
        <w:pStyle w:val="Index2"/>
        <w:tabs>
          <w:tab w:val="right" w:leader="dot" w:pos="4597"/>
        </w:tabs>
        <w:rPr>
          <w:noProof/>
        </w:rPr>
      </w:pPr>
      <w:r>
        <w:rPr>
          <w:noProof/>
        </w:rPr>
        <w:t>Calculator</w:t>
      </w:r>
      <w:r>
        <w:rPr>
          <w:noProof/>
        </w:rPr>
        <w:tab/>
        <w:t>31</w:t>
      </w:r>
    </w:p>
    <w:p w14:paraId="06EA8EB5" w14:textId="77777777" w:rsidR="006521DA" w:rsidRDefault="006521DA">
      <w:pPr>
        <w:pStyle w:val="Index2"/>
        <w:tabs>
          <w:tab w:val="right" w:leader="dot" w:pos="4597"/>
        </w:tabs>
        <w:rPr>
          <w:noProof/>
        </w:rPr>
      </w:pPr>
      <w:r>
        <w:rPr>
          <w:noProof/>
        </w:rPr>
        <w:t>Character Map</w:t>
      </w:r>
      <w:r>
        <w:rPr>
          <w:noProof/>
        </w:rPr>
        <w:tab/>
        <w:t>32</w:t>
      </w:r>
    </w:p>
    <w:p w14:paraId="6F715CA4" w14:textId="77777777" w:rsidR="006521DA" w:rsidRDefault="006521DA">
      <w:pPr>
        <w:pStyle w:val="Index2"/>
        <w:tabs>
          <w:tab w:val="right" w:leader="dot" w:pos="4597"/>
        </w:tabs>
        <w:rPr>
          <w:noProof/>
        </w:rPr>
      </w:pPr>
      <w:r>
        <w:rPr>
          <w:noProof/>
        </w:rPr>
        <w:t>Notepad</w:t>
      </w:r>
      <w:r>
        <w:rPr>
          <w:noProof/>
        </w:rPr>
        <w:tab/>
        <w:t>31</w:t>
      </w:r>
    </w:p>
    <w:p w14:paraId="6AFBE3D4" w14:textId="77777777" w:rsidR="006521DA" w:rsidRDefault="006521DA">
      <w:pPr>
        <w:pStyle w:val="Index2"/>
        <w:tabs>
          <w:tab w:val="right" w:leader="dot" w:pos="4597"/>
        </w:tabs>
        <w:rPr>
          <w:noProof/>
        </w:rPr>
      </w:pPr>
      <w:r>
        <w:rPr>
          <w:noProof/>
        </w:rPr>
        <w:t>Paint</w:t>
      </w:r>
      <w:r>
        <w:rPr>
          <w:noProof/>
        </w:rPr>
        <w:tab/>
        <w:t>33</w:t>
      </w:r>
    </w:p>
    <w:p w14:paraId="5C603D91" w14:textId="77777777" w:rsidR="006521DA" w:rsidRDefault="006521DA">
      <w:pPr>
        <w:pStyle w:val="Index2"/>
        <w:tabs>
          <w:tab w:val="right" w:leader="dot" w:pos="4597"/>
        </w:tabs>
        <w:rPr>
          <w:noProof/>
        </w:rPr>
      </w:pPr>
      <w:r>
        <w:rPr>
          <w:noProof/>
        </w:rPr>
        <w:t>Snipping tool</w:t>
      </w:r>
      <w:r>
        <w:rPr>
          <w:noProof/>
        </w:rPr>
        <w:tab/>
        <w:t>32</w:t>
      </w:r>
    </w:p>
    <w:p w14:paraId="7326BFC3" w14:textId="77777777" w:rsidR="006521DA" w:rsidRDefault="006521DA" w:rsidP="006521DA">
      <w:pPr>
        <w:pStyle w:val="Index1"/>
      </w:pPr>
      <w:r w:rsidRPr="00C012B4">
        <w:rPr>
          <w:lang w:val="en-GB"/>
        </w:rPr>
        <w:t>avast!</w:t>
      </w:r>
      <w:r>
        <w:tab/>
        <w:t>47</w:t>
      </w:r>
    </w:p>
    <w:p w14:paraId="30977EBF"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B</w:t>
      </w:r>
    </w:p>
    <w:p w14:paraId="3EE6363C" w14:textId="77777777" w:rsidR="006521DA" w:rsidRDefault="006521DA" w:rsidP="006521DA">
      <w:pPr>
        <w:pStyle w:val="Index1"/>
      </w:pPr>
      <w:r>
        <w:t>Back up</w:t>
      </w:r>
      <w:r>
        <w:tab/>
        <w:t>48</w:t>
      </w:r>
    </w:p>
    <w:p w14:paraId="20BB7543"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C</w:t>
      </w:r>
    </w:p>
    <w:p w14:paraId="528E6088" w14:textId="77777777" w:rsidR="006521DA" w:rsidRDefault="006521DA" w:rsidP="006521DA">
      <w:pPr>
        <w:pStyle w:val="Index1"/>
      </w:pPr>
      <w:r>
        <w:t>Calculator</w:t>
      </w:r>
      <w:r>
        <w:tab/>
        <w:t>31</w:t>
      </w:r>
    </w:p>
    <w:p w14:paraId="3B1A2F67" w14:textId="77777777" w:rsidR="006521DA" w:rsidRDefault="006521DA" w:rsidP="006521DA">
      <w:pPr>
        <w:pStyle w:val="Index1"/>
      </w:pPr>
      <w:r>
        <w:t>Calendar</w:t>
      </w:r>
      <w:r>
        <w:tab/>
        <w:t>37</w:t>
      </w:r>
    </w:p>
    <w:p w14:paraId="76994EC4" w14:textId="77777777" w:rsidR="006521DA" w:rsidRDefault="006521DA" w:rsidP="006521DA">
      <w:pPr>
        <w:pStyle w:val="Index1"/>
      </w:pPr>
      <w:r>
        <w:t>Character Map</w:t>
      </w:r>
      <w:r>
        <w:tab/>
        <w:t>32</w:t>
      </w:r>
    </w:p>
    <w:p w14:paraId="726FB8ED" w14:textId="77777777" w:rsidR="006521DA" w:rsidRDefault="006521DA" w:rsidP="006521DA">
      <w:pPr>
        <w:pStyle w:val="Index1"/>
      </w:pPr>
      <w:r>
        <w:t>Cleanup</w:t>
      </w:r>
      <w:r>
        <w:tab/>
        <w:t>42</w:t>
      </w:r>
    </w:p>
    <w:p w14:paraId="43164260" w14:textId="77777777" w:rsidR="006521DA" w:rsidRDefault="006521DA" w:rsidP="006521DA">
      <w:pPr>
        <w:pStyle w:val="Index1"/>
      </w:pPr>
      <w:r>
        <w:t>Clock</w:t>
      </w:r>
      <w:r>
        <w:tab/>
        <w:t>37</w:t>
      </w:r>
    </w:p>
    <w:p w14:paraId="47FD3477" w14:textId="77777777" w:rsidR="006521DA" w:rsidRDefault="006521DA" w:rsidP="006521DA">
      <w:pPr>
        <w:pStyle w:val="Index1"/>
      </w:pPr>
      <w:r w:rsidRPr="00C012B4">
        <w:rPr>
          <w:lang w:val="en-GB"/>
        </w:rPr>
        <w:t>Closing files</w:t>
      </w:r>
      <w:r>
        <w:tab/>
        <w:t>29</w:t>
      </w:r>
    </w:p>
    <w:p w14:paraId="57D2A008" w14:textId="77777777" w:rsidR="006521DA" w:rsidRDefault="006521DA" w:rsidP="006521DA">
      <w:pPr>
        <w:pStyle w:val="Index1"/>
      </w:pPr>
      <w:r>
        <w:t>Context menu</w:t>
      </w:r>
      <w:r>
        <w:tab/>
        <w:t>14</w:t>
      </w:r>
    </w:p>
    <w:p w14:paraId="465234D6" w14:textId="77777777" w:rsidR="006521DA" w:rsidRDefault="006521DA" w:rsidP="006521DA">
      <w:pPr>
        <w:pStyle w:val="Index1"/>
      </w:pPr>
      <w:r>
        <w:t>Control Panel</w:t>
      </w:r>
      <w:r>
        <w:tab/>
        <w:t>35</w:t>
      </w:r>
    </w:p>
    <w:p w14:paraId="5AC1DF17" w14:textId="77777777" w:rsidR="006521DA" w:rsidRDefault="006521DA" w:rsidP="006521DA">
      <w:pPr>
        <w:pStyle w:val="Index1"/>
      </w:pPr>
      <w:r w:rsidRPr="00C012B4">
        <w:rPr>
          <w:lang w:val="en-GB"/>
        </w:rPr>
        <w:t>Copying</w:t>
      </w:r>
      <w:r>
        <w:tab/>
        <w:t>30</w:t>
      </w:r>
    </w:p>
    <w:p w14:paraId="5A985E07" w14:textId="77777777" w:rsidR="006521DA" w:rsidRDefault="006521DA" w:rsidP="006521DA">
      <w:pPr>
        <w:pStyle w:val="Index1"/>
      </w:pPr>
      <w:r w:rsidRPr="00C012B4">
        <w:t>Copying files</w:t>
      </w:r>
      <w:r>
        <w:tab/>
        <w:t>21</w:t>
      </w:r>
    </w:p>
    <w:p w14:paraId="225C293B" w14:textId="77777777" w:rsidR="006521DA" w:rsidRDefault="006521DA" w:rsidP="006521DA">
      <w:pPr>
        <w:pStyle w:val="Index1"/>
      </w:pPr>
      <w:r>
        <w:t>Cursor</w:t>
      </w:r>
      <w:r>
        <w:tab/>
        <w:t>9</w:t>
      </w:r>
    </w:p>
    <w:p w14:paraId="44A68B7C" w14:textId="77777777" w:rsidR="006521DA" w:rsidRDefault="006521DA" w:rsidP="006521DA">
      <w:pPr>
        <w:pStyle w:val="Index1"/>
      </w:pPr>
      <w:r>
        <w:t>Cursor control keys</w:t>
      </w:r>
      <w:r>
        <w:tab/>
        <w:t>8</w:t>
      </w:r>
    </w:p>
    <w:p w14:paraId="4441DFB9" w14:textId="77777777" w:rsidR="006521DA" w:rsidRDefault="006521DA" w:rsidP="006521DA">
      <w:pPr>
        <w:pStyle w:val="Index1"/>
      </w:pPr>
      <w:r w:rsidRPr="00C012B4">
        <w:rPr>
          <w:lang w:val="en-GB"/>
        </w:rPr>
        <w:t>Cutting</w:t>
      </w:r>
      <w:r>
        <w:tab/>
        <w:t>30</w:t>
      </w:r>
    </w:p>
    <w:p w14:paraId="2E30A795"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D</w:t>
      </w:r>
    </w:p>
    <w:p w14:paraId="1B99BDC6" w14:textId="77777777" w:rsidR="006521DA" w:rsidRDefault="006521DA" w:rsidP="006521DA">
      <w:pPr>
        <w:pStyle w:val="Index1"/>
      </w:pPr>
      <w:r>
        <w:t>Defragment</w:t>
      </w:r>
      <w:r>
        <w:tab/>
        <w:t>42</w:t>
      </w:r>
    </w:p>
    <w:p w14:paraId="741202B5" w14:textId="77777777" w:rsidR="006521DA" w:rsidRDefault="006521DA" w:rsidP="006521DA">
      <w:pPr>
        <w:pStyle w:val="Index1"/>
      </w:pPr>
      <w:r w:rsidRPr="00C012B4">
        <w:rPr>
          <w:lang w:val="en-GB"/>
        </w:rPr>
        <w:t>Disk</w:t>
      </w:r>
      <w:r>
        <w:tab/>
        <w:t>16</w:t>
      </w:r>
    </w:p>
    <w:p w14:paraId="71FED947" w14:textId="77777777" w:rsidR="006521DA" w:rsidRDefault="006521DA">
      <w:pPr>
        <w:pStyle w:val="Index2"/>
        <w:tabs>
          <w:tab w:val="right" w:leader="dot" w:pos="4597"/>
        </w:tabs>
        <w:rPr>
          <w:noProof/>
        </w:rPr>
      </w:pPr>
      <w:r w:rsidRPr="00C012B4">
        <w:rPr>
          <w:noProof/>
          <w:lang w:val="en-GB"/>
        </w:rPr>
        <w:t>Drive</w:t>
      </w:r>
      <w:r>
        <w:rPr>
          <w:noProof/>
        </w:rPr>
        <w:tab/>
        <w:t>16</w:t>
      </w:r>
    </w:p>
    <w:p w14:paraId="58E27ED7" w14:textId="77777777" w:rsidR="006521DA" w:rsidRDefault="006521DA">
      <w:pPr>
        <w:pStyle w:val="Index2"/>
        <w:tabs>
          <w:tab w:val="right" w:leader="dot" w:pos="4597"/>
        </w:tabs>
        <w:rPr>
          <w:noProof/>
        </w:rPr>
      </w:pPr>
      <w:r w:rsidRPr="00C012B4">
        <w:rPr>
          <w:noProof/>
        </w:rPr>
        <w:t>Handling</w:t>
      </w:r>
      <w:r>
        <w:rPr>
          <w:noProof/>
        </w:rPr>
        <w:tab/>
        <w:t>20</w:t>
      </w:r>
    </w:p>
    <w:p w14:paraId="0428D64D" w14:textId="77777777" w:rsidR="006521DA" w:rsidRDefault="006521DA">
      <w:pPr>
        <w:pStyle w:val="Index2"/>
        <w:tabs>
          <w:tab w:val="right" w:leader="dot" w:pos="4597"/>
        </w:tabs>
        <w:rPr>
          <w:noProof/>
        </w:rPr>
      </w:pPr>
      <w:r>
        <w:rPr>
          <w:noProof/>
        </w:rPr>
        <w:t>Properties</w:t>
      </w:r>
      <w:r>
        <w:rPr>
          <w:noProof/>
        </w:rPr>
        <w:tab/>
        <w:t>16</w:t>
      </w:r>
    </w:p>
    <w:p w14:paraId="2DB1F36F" w14:textId="77777777" w:rsidR="006521DA" w:rsidRDefault="006521DA" w:rsidP="006521DA">
      <w:pPr>
        <w:pStyle w:val="Index1"/>
      </w:pPr>
      <w:r>
        <w:t>Disk Cleanup</w:t>
      </w:r>
      <w:r>
        <w:tab/>
        <w:t>42</w:t>
      </w:r>
    </w:p>
    <w:p w14:paraId="1ED4AA4A" w14:textId="77777777" w:rsidR="006521DA" w:rsidRDefault="006521DA" w:rsidP="006521DA">
      <w:pPr>
        <w:pStyle w:val="Index1"/>
      </w:pPr>
      <w:r>
        <w:t>Disk Defragmentation</w:t>
      </w:r>
      <w:r>
        <w:tab/>
        <w:t>42</w:t>
      </w:r>
    </w:p>
    <w:p w14:paraId="5F959EDD" w14:textId="77777777" w:rsidR="006521DA" w:rsidRDefault="006521DA" w:rsidP="006521DA">
      <w:pPr>
        <w:pStyle w:val="Index1"/>
      </w:pPr>
      <w:r>
        <w:t>Display</w:t>
      </w:r>
      <w:r>
        <w:tab/>
        <w:t>36</w:t>
      </w:r>
    </w:p>
    <w:p w14:paraId="09FC7727" w14:textId="77777777" w:rsidR="006521DA" w:rsidRDefault="006521DA" w:rsidP="006521DA">
      <w:pPr>
        <w:pStyle w:val="Index1"/>
      </w:pPr>
      <w:r w:rsidRPr="00C012B4">
        <w:rPr>
          <w:lang w:val="en-GB"/>
        </w:rPr>
        <w:t>Drawing</w:t>
      </w:r>
      <w:r>
        <w:tab/>
        <w:t>33</w:t>
      </w:r>
    </w:p>
    <w:p w14:paraId="3573D81A" w14:textId="77777777" w:rsidR="006521DA" w:rsidRDefault="006521DA">
      <w:pPr>
        <w:pStyle w:val="Index2"/>
        <w:tabs>
          <w:tab w:val="right" w:leader="dot" w:pos="4597"/>
        </w:tabs>
        <w:rPr>
          <w:noProof/>
        </w:rPr>
      </w:pPr>
      <w:r w:rsidRPr="00C012B4">
        <w:rPr>
          <w:noProof/>
        </w:rPr>
        <w:t>Creating drawings</w:t>
      </w:r>
      <w:r>
        <w:rPr>
          <w:noProof/>
        </w:rPr>
        <w:tab/>
        <w:t>34</w:t>
      </w:r>
    </w:p>
    <w:p w14:paraId="38363B7B" w14:textId="77777777" w:rsidR="006521DA" w:rsidRDefault="006521DA">
      <w:pPr>
        <w:pStyle w:val="Index2"/>
        <w:tabs>
          <w:tab w:val="right" w:leader="dot" w:pos="4597"/>
        </w:tabs>
        <w:rPr>
          <w:noProof/>
        </w:rPr>
      </w:pPr>
      <w:r>
        <w:rPr>
          <w:noProof/>
        </w:rPr>
        <w:t>Printing drawings</w:t>
      </w:r>
      <w:r>
        <w:rPr>
          <w:noProof/>
        </w:rPr>
        <w:tab/>
        <w:t>34</w:t>
      </w:r>
    </w:p>
    <w:p w14:paraId="1394B5F4" w14:textId="77777777" w:rsidR="006521DA" w:rsidRDefault="006521DA">
      <w:pPr>
        <w:pStyle w:val="Index2"/>
        <w:tabs>
          <w:tab w:val="right" w:leader="dot" w:pos="4597"/>
        </w:tabs>
        <w:rPr>
          <w:noProof/>
        </w:rPr>
      </w:pPr>
      <w:r w:rsidRPr="00C012B4">
        <w:rPr>
          <w:noProof/>
        </w:rPr>
        <w:t>Renaming drawings</w:t>
      </w:r>
      <w:r>
        <w:rPr>
          <w:noProof/>
        </w:rPr>
        <w:tab/>
        <w:t>34</w:t>
      </w:r>
    </w:p>
    <w:p w14:paraId="4B150411" w14:textId="77777777" w:rsidR="006521DA" w:rsidRDefault="006521DA">
      <w:pPr>
        <w:pStyle w:val="Index2"/>
        <w:tabs>
          <w:tab w:val="right" w:leader="dot" w:pos="4597"/>
        </w:tabs>
        <w:rPr>
          <w:noProof/>
        </w:rPr>
      </w:pPr>
      <w:r w:rsidRPr="00C012B4">
        <w:rPr>
          <w:noProof/>
        </w:rPr>
        <w:t>Saving drawings</w:t>
      </w:r>
      <w:r>
        <w:rPr>
          <w:noProof/>
        </w:rPr>
        <w:tab/>
        <w:t>34</w:t>
      </w:r>
    </w:p>
    <w:p w14:paraId="0049E363"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F</w:t>
      </w:r>
    </w:p>
    <w:p w14:paraId="2DA4ECF6" w14:textId="77777777" w:rsidR="006521DA" w:rsidRDefault="006521DA" w:rsidP="006521DA">
      <w:pPr>
        <w:pStyle w:val="Index1"/>
      </w:pPr>
      <w:r>
        <w:t>File management</w:t>
      </w:r>
      <w:r>
        <w:tab/>
        <w:t>19</w:t>
      </w:r>
    </w:p>
    <w:p w14:paraId="2B23625A" w14:textId="77777777" w:rsidR="006521DA" w:rsidRDefault="006521DA" w:rsidP="006521DA">
      <w:pPr>
        <w:pStyle w:val="Index1"/>
      </w:pPr>
      <w:r w:rsidRPr="00C012B4">
        <w:t>File manager</w:t>
      </w:r>
    </w:p>
    <w:p w14:paraId="0780D56A" w14:textId="77777777" w:rsidR="006521DA" w:rsidRDefault="006521DA">
      <w:pPr>
        <w:pStyle w:val="Index2"/>
        <w:tabs>
          <w:tab w:val="right" w:leader="dot" w:pos="4597"/>
        </w:tabs>
        <w:rPr>
          <w:noProof/>
        </w:rPr>
      </w:pPr>
      <w:r w:rsidRPr="00C012B4">
        <w:rPr>
          <w:noProof/>
        </w:rPr>
        <w:t>File names</w:t>
      </w:r>
      <w:r>
        <w:rPr>
          <w:noProof/>
        </w:rPr>
        <w:tab/>
        <w:t>19</w:t>
      </w:r>
    </w:p>
    <w:p w14:paraId="7487F841" w14:textId="77777777" w:rsidR="006521DA" w:rsidRDefault="006521DA">
      <w:pPr>
        <w:pStyle w:val="Index2"/>
        <w:tabs>
          <w:tab w:val="right" w:leader="dot" w:pos="4597"/>
        </w:tabs>
        <w:rPr>
          <w:noProof/>
        </w:rPr>
      </w:pPr>
      <w:r w:rsidRPr="00C012B4">
        <w:rPr>
          <w:noProof/>
        </w:rPr>
        <w:t>Searching files</w:t>
      </w:r>
      <w:r>
        <w:rPr>
          <w:noProof/>
        </w:rPr>
        <w:tab/>
        <w:t>23</w:t>
      </w:r>
    </w:p>
    <w:p w14:paraId="1F4BD106" w14:textId="77777777" w:rsidR="006521DA" w:rsidRDefault="006521DA" w:rsidP="006521DA">
      <w:pPr>
        <w:pStyle w:val="Index1"/>
      </w:pPr>
      <w:r w:rsidRPr="00C012B4">
        <w:t>Files</w:t>
      </w:r>
      <w:r>
        <w:tab/>
        <w:t>18</w:t>
      </w:r>
    </w:p>
    <w:p w14:paraId="3A9E8CF3" w14:textId="77777777" w:rsidR="006521DA" w:rsidRDefault="006521DA">
      <w:pPr>
        <w:pStyle w:val="Index2"/>
        <w:tabs>
          <w:tab w:val="right" w:leader="dot" w:pos="4597"/>
        </w:tabs>
        <w:rPr>
          <w:noProof/>
        </w:rPr>
      </w:pPr>
      <w:r w:rsidRPr="00C012B4">
        <w:rPr>
          <w:noProof/>
        </w:rPr>
        <w:t>Compressing</w:t>
      </w:r>
      <w:r>
        <w:rPr>
          <w:noProof/>
        </w:rPr>
        <w:tab/>
        <w:t>26</w:t>
      </w:r>
    </w:p>
    <w:p w14:paraId="6F9221D6" w14:textId="77777777" w:rsidR="006521DA" w:rsidRDefault="006521DA">
      <w:pPr>
        <w:pStyle w:val="Index2"/>
        <w:tabs>
          <w:tab w:val="right" w:leader="dot" w:pos="4597"/>
        </w:tabs>
        <w:rPr>
          <w:noProof/>
        </w:rPr>
      </w:pPr>
      <w:r w:rsidRPr="00C012B4">
        <w:rPr>
          <w:noProof/>
        </w:rPr>
        <w:t>Properties</w:t>
      </w:r>
      <w:r>
        <w:rPr>
          <w:noProof/>
        </w:rPr>
        <w:tab/>
        <w:t>25</w:t>
      </w:r>
    </w:p>
    <w:p w14:paraId="54290D98" w14:textId="77777777" w:rsidR="006521DA" w:rsidRDefault="006521DA">
      <w:pPr>
        <w:pStyle w:val="Index2"/>
        <w:tabs>
          <w:tab w:val="right" w:leader="dot" w:pos="4597"/>
        </w:tabs>
        <w:rPr>
          <w:noProof/>
        </w:rPr>
      </w:pPr>
      <w:r>
        <w:rPr>
          <w:noProof/>
        </w:rPr>
        <w:t>Searching</w:t>
      </w:r>
      <w:r>
        <w:rPr>
          <w:noProof/>
        </w:rPr>
        <w:tab/>
        <w:t>23</w:t>
      </w:r>
    </w:p>
    <w:p w14:paraId="45FB6DFD" w14:textId="77777777" w:rsidR="006521DA" w:rsidRDefault="006521DA" w:rsidP="006521DA">
      <w:pPr>
        <w:pStyle w:val="Index1"/>
      </w:pPr>
      <w:r w:rsidRPr="00C012B4">
        <w:t>Firewall</w:t>
      </w:r>
      <w:r>
        <w:tab/>
        <w:t>45</w:t>
      </w:r>
    </w:p>
    <w:p w14:paraId="59B760B8" w14:textId="77777777" w:rsidR="006521DA" w:rsidRDefault="006521DA" w:rsidP="006521DA">
      <w:pPr>
        <w:pStyle w:val="Index1"/>
      </w:pPr>
      <w:r w:rsidRPr="00C012B4">
        <w:t>Folders</w:t>
      </w:r>
      <w:r>
        <w:tab/>
        <w:t>17</w:t>
      </w:r>
    </w:p>
    <w:p w14:paraId="6B065C91" w14:textId="77777777" w:rsidR="006521DA" w:rsidRDefault="006521DA">
      <w:pPr>
        <w:pStyle w:val="Index2"/>
        <w:tabs>
          <w:tab w:val="right" w:leader="dot" w:pos="4597"/>
        </w:tabs>
        <w:rPr>
          <w:noProof/>
        </w:rPr>
      </w:pPr>
      <w:r w:rsidRPr="00C012B4">
        <w:rPr>
          <w:noProof/>
        </w:rPr>
        <w:t>Creating new folder</w:t>
      </w:r>
      <w:r>
        <w:rPr>
          <w:noProof/>
        </w:rPr>
        <w:tab/>
        <w:t>21</w:t>
      </w:r>
    </w:p>
    <w:p w14:paraId="6E1A0BD4" w14:textId="77777777" w:rsidR="006521DA" w:rsidRDefault="006521DA" w:rsidP="006521DA">
      <w:pPr>
        <w:pStyle w:val="Index1"/>
      </w:pPr>
      <w:r>
        <w:t>Function keys</w:t>
      </w:r>
      <w:r>
        <w:tab/>
        <w:t>8</w:t>
      </w:r>
    </w:p>
    <w:p w14:paraId="7844A618"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lastRenderedPageBreak/>
        <w:t>H</w:t>
      </w:r>
    </w:p>
    <w:p w14:paraId="7CA4DE13" w14:textId="77777777" w:rsidR="006521DA" w:rsidRDefault="006521DA" w:rsidP="006521DA">
      <w:pPr>
        <w:pStyle w:val="Index1"/>
      </w:pPr>
      <w:r w:rsidRPr="00C012B4">
        <w:rPr>
          <w:lang w:val="en-GB"/>
        </w:rPr>
        <w:t>Hard disk size</w:t>
      </w:r>
      <w:r>
        <w:tab/>
        <w:t>41</w:t>
      </w:r>
    </w:p>
    <w:p w14:paraId="5BE88CBD" w14:textId="77777777" w:rsidR="006521DA" w:rsidRDefault="006521DA" w:rsidP="006521DA">
      <w:pPr>
        <w:pStyle w:val="Index1"/>
      </w:pPr>
      <w:r>
        <w:t>Help</w:t>
      </w:r>
      <w:r>
        <w:tab/>
        <w:t>49</w:t>
      </w:r>
    </w:p>
    <w:p w14:paraId="036C2906"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I</w:t>
      </w:r>
    </w:p>
    <w:p w14:paraId="676E700B" w14:textId="77777777" w:rsidR="006521DA" w:rsidRDefault="006521DA" w:rsidP="006521DA">
      <w:pPr>
        <w:pStyle w:val="Index1"/>
      </w:pPr>
      <w:r>
        <w:t>Input device</w:t>
      </w:r>
      <w:r>
        <w:tab/>
        <w:t>8</w:t>
      </w:r>
    </w:p>
    <w:p w14:paraId="12CD3DED" w14:textId="77777777" w:rsidR="006521DA" w:rsidRDefault="006521DA" w:rsidP="006521DA">
      <w:pPr>
        <w:pStyle w:val="Index1"/>
      </w:pPr>
      <w:r w:rsidRPr="00C012B4">
        <w:t>Installation</w:t>
      </w:r>
      <w:r>
        <w:tab/>
        <w:t>47</w:t>
      </w:r>
    </w:p>
    <w:p w14:paraId="66CD5E19"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K</w:t>
      </w:r>
    </w:p>
    <w:p w14:paraId="6F9FDD57" w14:textId="77777777" w:rsidR="006521DA" w:rsidRDefault="006521DA" w:rsidP="006521DA">
      <w:pPr>
        <w:pStyle w:val="Index1"/>
      </w:pPr>
      <w:r w:rsidRPr="00C012B4">
        <w:rPr>
          <w:lang w:val="en-GB"/>
        </w:rPr>
        <w:t>Keyboard</w:t>
      </w:r>
      <w:r>
        <w:tab/>
        <w:t>37</w:t>
      </w:r>
    </w:p>
    <w:p w14:paraId="62FB40E6"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M</w:t>
      </w:r>
    </w:p>
    <w:p w14:paraId="5BF59FC7" w14:textId="77777777" w:rsidR="006521DA" w:rsidRDefault="006521DA" w:rsidP="006521DA">
      <w:pPr>
        <w:pStyle w:val="Index1"/>
      </w:pPr>
      <w:r w:rsidRPr="00C012B4">
        <w:rPr>
          <w:lang w:val="en-GB"/>
        </w:rPr>
        <w:t>Main memory size</w:t>
      </w:r>
      <w:r>
        <w:tab/>
        <w:t>41</w:t>
      </w:r>
    </w:p>
    <w:p w14:paraId="78FF8888" w14:textId="77777777" w:rsidR="006521DA" w:rsidRDefault="006521DA" w:rsidP="006521DA">
      <w:pPr>
        <w:pStyle w:val="Index1"/>
      </w:pPr>
      <w:r>
        <w:t>Malware</w:t>
      </w:r>
      <w:r>
        <w:tab/>
        <w:t>46</w:t>
      </w:r>
    </w:p>
    <w:p w14:paraId="7E25B12E" w14:textId="77777777" w:rsidR="006521DA" w:rsidRDefault="006521DA" w:rsidP="006521DA">
      <w:pPr>
        <w:pStyle w:val="Index1"/>
      </w:pPr>
      <w:r w:rsidRPr="00C012B4">
        <w:t>Malware protection</w:t>
      </w:r>
      <w:r>
        <w:tab/>
        <w:t>46</w:t>
      </w:r>
    </w:p>
    <w:p w14:paraId="070B2195" w14:textId="77777777" w:rsidR="006521DA" w:rsidRDefault="006521DA" w:rsidP="006521DA">
      <w:pPr>
        <w:pStyle w:val="Index1"/>
      </w:pPr>
      <w:r>
        <w:t>Managing Printing</w:t>
      </w:r>
      <w:r>
        <w:tab/>
        <w:t>40</w:t>
      </w:r>
    </w:p>
    <w:p w14:paraId="51140BF2" w14:textId="77777777" w:rsidR="006521DA" w:rsidRDefault="006521DA" w:rsidP="006521DA">
      <w:pPr>
        <w:pStyle w:val="Index1"/>
      </w:pPr>
      <w:r>
        <w:t>Mouse</w:t>
      </w:r>
    </w:p>
    <w:p w14:paraId="091B334F" w14:textId="77777777" w:rsidR="006521DA" w:rsidRDefault="006521DA">
      <w:pPr>
        <w:pStyle w:val="Index2"/>
        <w:tabs>
          <w:tab w:val="right" w:leader="dot" w:pos="4597"/>
        </w:tabs>
        <w:rPr>
          <w:noProof/>
        </w:rPr>
      </w:pPr>
      <w:r>
        <w:rPr>
          <w:noProof/>
        </w:rPr>
        <w:t>Click</w:t>
      </w:r>
      <w:r>
        <w:rPr>
          <w:noProof/>
        </w:rPr>
        <w:tab/>
        <w:t>9</w:t>
      </w:r>
    </w:p>
    <w:p w14:paraId="738C22DB" w14:textId="77777777" w:rsidR="006521DA" w:rsidRDefault="006521DA">
      <w:pPr>
        <w:pStyle w:val="Index2"/>
        <w:tabs>
          <w:tab w:val="right" w:leader="dot" w:pos="4597"/>
        </w:tabs>
        <w:rPr>
          <w:noProof/>
        </w:rPr>
      </w:pPr>
      <w:r>
        <w:rPr>
          <w:noProof/>
        </w:rPr>
        <w:t>Double click</w:t>
      </w:r>
      <w:r>
        <w:rPr>
          <w:noProof/>
        </w:rPr>
        <w:tab/>
        <w:t>9</w:t>
      </w:r>
    </w:p>
    <w:p w14:paraId="62221E7F" w14:textId="77777777" w:rsidR="006521DA" w:rsidRDefault="006521DA">
      <w:pPr>
        <w:pStyle w:val="Index2"/>
        <w:tabs>
          <w:tab w:val="right" w:leader="dot" w:pos="4597"/>
        </w:tabs>
        <w:rPr>
          <w:noProof/>
        </w:rPr>
      </w:pPr>
      <w:r>
        <w:rPr>
          <w:noProof/>
        </w:rPr>
        <w:t>Dragging</w:t>
      </w:r>
      <w:r>
        <w:rPr>
          <w:noProof/>
        </w:rPr>
        <w:tab/>
        <w:t>9</w:t>
      </w:r>
    </w:p>
    <w:p w14:paraId="51F8E067" w14:textId="77777777" w:rsidR="006521DA" w:rsidRDefault="006521DA">
      <w:pPr>
        <w:pStyle w:val="Index2"/>
        <w:tabs>
          <w:tab w:val="right" w:leader="dot" w:pos="4597"/>
        </w:tabs>
        <w:rPr>
          <w:noProof/>
        </w:rPr>
      </w:pPr>
      <w:r>
        <w:rPr>
          <w:noProof/>
        </w:rPr>
        <w:t>Properties</w:t>
      </w:r>
      <w:r>
        <w:rPr>
          <w:noProof/>
        </w:rPr>
        <w:tab/>
        <w:t>37</w:t>
      </w:r>
    </w:p>
    <w:p w14:paraId="53C5A955" w14:textId="77777777" w:rsidR="006521DA" w:rsidRDefault="006521DA" w:rsidP="006521DA">
      <w:pPr>
        <w:pStyle w:val="Index1"/>
      </w:pPr>
      <w:r w:rsidRPr="00C012B4">
        <w:t>Moving files</w:t>
      </w:r>
      <w:r>
        <w:tab/>
        <w:t>22</w:t>
      </w:r>
    </w:p>
    <w:p w14:paraId="60FDFA84"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N</w:t>
      </w:r>
    </w:p>
    <w:p w14:paraId="0A809597" w14:textId="77777777" w:rsidR="006521DA" w:rsidRDefault="006521DA" w:rsidP="006521DA">
      <w:pPr>
        <w:pStyle w:val="Index1"/>
      </w:pPr>
      <w:r w:rsidRPr="00C012B4">
        <w:rPr>
          <w:lang w:val="en-GB"/>
        </w:rPr>
        <w:t>Network safety</w:t>
      </w:r>
      <w:r>
        <w:tab/>
        <w:t>44</w:t>
      </w:r>
    </w:p>
    <w:p w14:paraId="01F76A19" w14:textId="77777777" w:rsidR="006521DA" w:rsidRDefault="006521DA" w:rsidP="006521DA">
      <w:pPr>
        <w:pStyle w:val="Index1"/>
      </w:pPr>
      <w:r>
        <w:t>Notepad</w:t>
      </w:r>
      <w:r>
        <w:tab/>
        <w:t>31</w:t>
      </w:r>
    </w:p>
    <w:p w14:paraId="0BADE2F4" w14:textId="77777777" w:rsidR="006521DA" w:rsidRDefault="006521DA" w:rsidP="006521DA">
      <w:pPr>
        <w:pStyle w:val="Index1"/>
      </w:pPr>
      <w:r>
        <w:t>Numeric keypad</w:t>
      </w:r>
      <w:r>
        <w:tab/>
        <w:t>8</w:t>
      </w:r>
    </w:p>
    <w:p w14:paraId="28E86204"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O</w:t>
      </w:r>
    </w:p>
    <w:p w14:paraId="760506D6" w14:textId="77777777" w:rsidR="006521DA" w:rsidRDefault="006521DA" w:rsidP="006521DA">
      <w:pPr>
        <w:pStyle w:val="Index1"/>
      </w:pPr>
      <w:r w:rsidRPr="00C012B4">
        <w:t>Opening files</w:t>
      </w:r>
      <w:r>
        <w:tab/>
        <w:t>29</w:t>
      </w:r>
    </w:p>
    <w:p w14:paraId="39E43711"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P</w:t>
      </w:r>
    </w:p>
    <w:p w14:paraId="032157E1" w14:textId="77777777" w:rsidR="006521DA" w:rsidRDefault="006521DA" w:rsidP="006521DA">
      <w:pPr>
        <w:pStyle w:val="Index1"/>
      </w:pPr>
      <w:r w:rsidRPr="00C012B4">
        <w:t>Paint</w:t>
      </w:r>
      <w:r>
        <w:tab/>
        <w:t>33</w:t>
      </w:r>
    </w:p>
    <w:p w14:paraId="3134F7E7" w14:textId="77777777" w:rsidR="006521DA" w:rsidRDefault="006521DA" w:rsidP="006521DA">
      <w:pPr>
        <w:pStyle w:val="Index1"/>
      </w:pPr>
      <w:r w:rsidRPr="00C012B4">
        <w:rPr>
          <w:lang w:val="en-GB"/>
        </w:rPr>
        <w:t>Pasting</w:t>
      </w:r>
      <w:r>
        <w:tab/>
        <w:t>30</w:t>
      </w:r>
    </w:p>
    <w:p w14:paraId="5817365B" w14:textId="77777777" w:rsidR="006521DA" w:rsidRDefault="006521DA" w:rsidP="006521DA">
      <w:pPr>
        <w:pStyle w:val="Index1"/>
      </w:pPr>
      <w:r>
        <w:t>Pointing</w:t>
      </w:r>
      <w:r>
        <w:tab/>
        <w:t>9</w:t>
      </w:r>
    </w:p>
    <w:p w14:paraId="0D8D1EF2" w14:textId="77777777" w:rsidR="006521DA" w:rsidRDefault="006521DA" w:rsidP="006521DA">
      <w:pPr>
        <w:pStyle w:val="Index1"/>
      </w:pPr>
      <w:r>
        <w:t>Power supply</w:t>
      </w:r>
      <w:r>
        <w:tab/>
        <w:t>43</w:t>
      </w:r>
    </w:p>
    <w:p w14:paraId="79E8F43D" w14:textId="77777777" w:rsidR="006521DA" w:rsidRDefault="006521DA" w:rsidP="006521DA">
      <w:pPr>
        <w:pStyle w:val="Index1"/>
      </w:pPr>
      <w:r w:rsidRPr="00C012B4">
        <w:t>Print</w:t>
      </w:r>
      <w:r>
        <w:tab/>
        <w:t>34</w:t>
      </w:r>
    </w:p>
    <w:p w14:paraId="78EECF8D" w14:textId="77777777" w:rsidR="006521DA" w:rsidRDefault="006521DA" w:rsidP="006521DA">
      <w:pPr>
        <w:pStyle w:val="Index1"/>
      </w:pPr>
      <w:r>
        <w:t>Printers</w:t>
      </w:r>
      <w:r>
        <w:tab/>
        <w:t>39</w:t>
      </w:r>
    </w:p>
    <w:p w14:paraId="7C9D5D1D" w14:textId="77777777" w:rsidR="006521DA" w:rsidRDefault="006521DA">
      <w:pPr>
        <w:pStyle w:val="Index2"/>
        <w:tabs>
          <w:tab w:val="right" w:leader="dot" w:pos="4597"/>
        </w:tabs>
        <w:rPr>
          <w:noProof/>
        </w:rPr>
      </w:pPr>
      <w:r>
        <w:rPr>
          <w:noProof/>
        </w:rPr>
        <w:t>Adding</w:t>
      </w:r>
      <w:r>
        <w:rPr>
          <w:noProof/>
        </w:rPr>
        <w:tab/>
        <w:t>39</w:t>
      </w:r>
    </w:p>
    <w:p w14:paraId="3C0A1C58" w14:textId="77777777" w:rsidR="006521DA" w:rsidRDefault="006521DA" w:rsidP="006521DA">
      <w:pPr>
        <w:pStyle w:val="Index1"/>
      </w:pPr>
      <w:r w:rsidRPr="00C012B4">
        <w:rPr>
          <w:lang w:val="en-GB"/>
        </w:rPr>
        <w:t>Printing files</w:t>
      </w:r>
      <w:r>
        <w:tab/>
        <w:t>29</w:t>
      </w:r>
    </w:p>
    <w:p w14:paraId="6AEE2AB7" w14:textId="77777777" w:rsidR="006521DA" w:rsidRDefault="006521DA" w:rsidP="006521DA">
      <w:pPr>
        <w:pStyle w:val="Index1"/>
      </w:pPr>
      <w:r w:rsidRPr="00C012B4">
        <w:rPr>
          <w:lang w:val="en-GB"/>
        </w:rPr>
        <w:t>Problem solving</w:t>
      </w:r>
      <w:r>
        <w:tab/>
        <w:t>41</w:t>
      </w:r>
    </w:p>
    <w:p w14:paraId="4DE9AB03" w14:textId="77777777" w:rsidR="006521DA" w:rsidRDefault="006521DA" w:rsidP="006521DA">
      <w:pPr>
        <w:pStyle w:val="Index1"/>
      </w:pPr>
      <w:r w:rsidRPr="00C012B4">
        <w:t>Programs</w:t>
      </w:r>
      <w:r>
        <w:tab/>
        <w:t>30</w:t>
      </w:r>
    </w:p>
    <w:p w14:paraId="18526796" w14:textId="77777777" w:rsidR="006521DA" w:rsidRDefault="006521DA">
      <w:pPr>
        <w:pStyle w:val="Index2"/>
        <w:tabs>
          <w:tab w:val="right" w:leader="dot" w:pos="4597"/>
        </w:tabs>
        <w:rPr>
          <w:noProof/>
        </w:rPr>
      </w:pPr>
      <w:r w:rsidRPr="00C012B4">
        <w:rPr>
          <w:noProof/>
        </w:rPr>
        <w:t>Exit</w:t>
      </w:r>
      <w:r>
        <w:rPr>
          <w:noProof/>
        </w:rPr>
        <w:tab/>
        <w:t>29</w:t>
      </w:r>
    </w:p>
    <w:p w14:paraId="2C5CA2A3" w14:textId="77777777" w:rsidR="006521DA" w:rsidRDefault="006521DA">
      <w:pPr>
        <w:pStyle w:val="Index2"/>
        <w:tabs>
          <w:tab w:val="right" w:leader="dot" w:pos="4597"/>
        </w:tabs>
        <w:rPr>
          <w:noProof/>
        </w:rPr>
      </w:pPr>
      <w:r w:rsidRPr="00C012B4">
        <w:rPr>
          <w:noProof/>
        </w:rPr>
        <w:t>Opening</w:t>
      </w:r>
      <w:r>
        <w:rPr>
          <w:noProof/>
        </w:rPr>
        <w:tab/>
        <w:t>29</w:t>
      </w:r>
    </w:p>
    <w:p w14:paraId="78D80314" w14:textId="77777777" w:rsidR="006521DA" w:rsidRDefault="006521DA" w:rsidP="006521DA">
      <w:pPr>
        <w:pStyle w:val="Index1"/>
      </w:pPr>
      <w:r w:rsidRPr="00C012B4">
        <w:t>Program's version</w:t>
      </w:r>
      <w:r>
        <w:tab/>
        <w:t>34</w:t>
      </w:r>
    </w:p>
    <w:p w14:paraId="11FB1B7E" w14:textId="46BB6929"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br w:type="column"/>
      </w:r>
      <w:r>
        <w:rPr>
          <w:noProof/>
        </w:rPr>
        <w:lastRenderedPageBreak/>
        <w:t>R</w:t>
      </w:r>
    </w:p>
    <w:p w14:paraId="695A6299" w14:textId="77777777" w:rsidR="006521DA" w:rsidRDefault="006521DA" w:rsidP="006521DA">
      <w:pPr>
        <w:pStyle w:val="Index1"/>
      </w:pPr>
      <w:r>
        <w:t>Recycle bin</w:t>
      </w:r>
      <w:r>
        <w:tab/>
        <w:t>14</w:t>
      </w:r>
    </w:p>
    <w:p w14:paraId="4B857FC4" w14:textId="77777777" w:rsidR="006521DA" w:rsidRDefault="006521DA" w:rsidP="006521DA">
      <w:pPr>
        <w:pStyle w:val="Index1"/>
      </w:pPr>
      <w:r w:rsidRPr="00C012B4">
        <w:t>Removing files</w:t>
      </w:r>
      <w:r>
        <w:tab/>
        <w:t>22</w:t>
      </w:r>
    </w:p>
    <w:p w14:paraId="5B836987" w14:textId="77777777" w:rsidR="006521DA" w:rsidRDefault="006521DA" w:rsidP="006521DA">
      <w:pPr>
        <w:pStyle w:val="Index1"/>
      </w:pPr>
      <w:r w:rsidRPr="00C012B4">
        <w:t>Renaming files</w:t>
      </w:r>
      <w:r>
        <w:tab/>
        <w:t>24</w:t>
      </w:r>
    </w:p>
    <w:p w14:paraId="5B744C63" w14:textId="77777777" w:rsidR="006521DA" w:rsidRDefault="006521DA" w:rsidP="006521DA">
      <w:pPr>
        <w:pStyle w:val="Index1"/>
      </w:pPr>
      <w:r>
        <w:t>Reset button</w:t>
      </w:r>
      <w:r>
        <w:tab/>
        <w:t>41</w:t>
      </w:r>
    </w:p>
    <w:p w14:paraId="17A364D5" w14:textId="77777777" w:rsidR="006521DA" w:rsidRDefault="006521DA" w:rsidP="006521DA">
      <w:pPr>
        <w:pStyle w:val="Index1"/>
      </w:pPr>
      <w:r>
        <w:t>Restart</w:t>
      </w:r>
      <w:r>
        <w:tab/>
        <w:t>6</w:t>
      </w:r>
    </w:p>
    <w:p w14:paraId="7260044F" w14:textId="77777777" w:rsidR="006521DA" w:rsidRDefault="006521DA" w:rsidP="006521DA">
      <w:pPr>
        <w:pStyle w:val="Index1"/>
      </w:pPr>
      <w:r w:rsidRPr="00C012B4">
        <w:t>Restore</w:t>
      </w:r>
      <w:r>
        <w:tab/>
        <w:t>48</w:t>
      </w:r>
    </w:p>
    <w:p w14:paraId="68924F18"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S</w:t>
      </w:r>
    </w:p>
    <w:p w14:paraId="4FF14A6C" w14:textId="77777777" w:rsidR="006521DA" w:rsidRDefault="006521DA" w:rsidP="006521DA">
      <w:pPr>
        <w:pStyle w:val="Index1"/>
      </w:pPr>
      <w:r w:rsidRPr="00C012B4">
        <w:t>Saving files</w:t>
      </w:r>
      <w:r>
        <w:tab/>
        <w:t>29</w:t>
      </w:r>
    </w:p>
    <w:p w14:paraId="76C0F0FD" w14:textId="77777777" w:rsidR="006521DA" w:rsidRDefault="006521DA" w:rsidP="006521DA">
      <w:pPr>
        <w:pStyle w:val="Index1"/>
      </w:pPr>
      <w:r w:rsidRPr="00C012B4">
        <w:t>Screen Saver</w:t>
      </w:r>
      <w:r>
        <w:tab/>
        <w:t>36</w:t>
      </w:r>
    </w:p>
    <w:p w14:paraId="62EA1F5B" w14:textId="77777777" w:rsidR="006521DA" w:rsidRDefault="006521DA" w:rsidP="006521DA">
      <w:pPr>
        <w:pStyle w:val="Index1"/>
      </w:pPr>
      <w:r w:rsidRPr="00C012B4">
        <w:t>Security Settings</w:t>
      </w:r>
      <w:r>
        <w:tab/>
        <w:t>45</w:t>
      </w:r>
    </w:p>
    <w:p w14:paraId="4AC1D33B" w14:textId="77777777" w:rsidR="006521DA" w:rsidRDefault="006521DA" w:rsidP="006521DA">
      <w:pPr>
        <w:pStyle w:val="Index1"/>
      </w:pPr>
      <w:r>
        <w:t>Selecting</w:t>
      </w:r>
      <w:r>
        <w:tab/>
        <w:t>21</w:t>
      </w:r>
    </w:p>
    <w:p w14:paraId="08D14ADD" w14:textId="77777777" w:rsidR="006521DA" w:rsidRDefault="006521DA" w:rsidP="006521DA">
      <w:pPr>
        <w:pStyle w:val="Index1"/>
      </w:pPr>
      <w:r>
        <w:t>Selecting files</w:t>
      </w:r>
      <w:r>
        <w:tab/>
        <w:t>21</w:t>
      </w:r>
    </w:p>
    <w:p w14:paraId="6031BE40" w14:textId="77777777" w:rsidR="006521DA" w:rsidRDefault="006521DA" w:rsidP="006521DA">
      <w:pPr>
        <w:pStyle w:val="Index1"/>
      </w:pPr>
      <w:r w:rsidRPr="00C012B4">
        <w:t>Shortcuts</w:t>
      </w:r>
      <w:r>
        <w:tab/>
        <w:t>27</w:t>
      </w:r>
    </w:p>
    <w:p w14:paraId="6F5C7F67" w14:textId="77777777" w:rsidR="006521DA" w:rsidRDefault="006521DA" w:rsidP="006521DA">
      <w:pPr>
        <w:pStyle w:val="Index1"/>
      </w:pPr>
      <w:r>
        <w:t>Shut Down</w:t>
      </w:r>
      <w:r>
        <w:tab/>
        <w:t>6</w:t>
      </w:r>
    </w:p>
    <w:p w14:paraId="4A9090AC" w14:textId="77777777" w:rsidR="006521DA" w:rsidRDefault="006521DA" w:rsidP="006521DA">
      <w:pPr>
        <w:pStyle w:val="Index1"/>
      </w:pPr>
      <w:r>
        <w:t>Snipping Tool</w:t>
      </w:r>
      <w:r>
        <w:tab/>
        <w:t>32</w:t>
      </w:r>
    </w:p>
    <w:p w14:paraId="270AF2DF" w14:textId="77777777" w:rsidR="006521DA" w:rsidRDefault="006521DA" w:rsidP="006521DA">
      <w:pPr>
        <w:pStyle w:val="Index1"/>
      </w:pPr>
      <w:r>
        <w:t>Sound</w:t>
      </w:r>
      <w:r>
        <w:tab/>
        <w:t>38</w:t>
      </w:r>
    </w:p>
    <w:p w14:paraId="6A142D6D" w14:textId="77777777" w:rsidR="006521DA" w:rsidRDefault="006521DA" w:rsidP="006521DA">
      <w:pPr>
        <w:pStyle w:val="Index1"/>
      </w:pPr>
      <w:r>
        <w:t>Start button</w:t>
      </w:r>
      <w:r>
        <w:tab/>
        <w:t>11</w:t>
      </w:r>
    </w:p>
    <w:p w14:paraId="231F9554" w14:textId="77777777" w:rsidR="006521DA" w:rsidRDefault="006521DA" w:rsidP="006521DA">
      <w:pPr>
        <w:pStyle w:val="Index1"/>
      </w:pPr>
      <w:r>
        <w:t>Start menu</w:t>
      </w:r>
      <w:r>
        <w:tab/>
        <w:t>11</w:t>
      </w:r>
    </w:p>
    <w:p w14:paraId="0DB06C1E" w14:textId="77777777" w:rsidR="006521DA" w:rsidRDefault="006521DA" w:rsidP="006521DA">
      <w:pPr>
        <w:pStyle w:val="Index1"/>
      </w:pPr>
      <w:r>
        <w:t>Start up</w:t>
      </w:r>
      <w:r>
        <w:tab/>
        <w:t>6</w:t>
      </w:r>
    </w:p>
    <w:p w14:paraId="44308201" w14:textId="77777777" w:rsidR="006521DA" w:rsidRDefault="006521DA" w:rsidP="006521DA">
      <w:pPr>
        <w:pStyle w:val="Index1"/>
      </w:pPr>
      <w:r w:rsidRPr="00C012B4">
        <w:t>System information</w:t>
      </w:r>
      <w:r>
        <w:tab/>
        <w:t>41</w:t>
      </w:r>
    </w:p>
    <w:p w14:paraId="13F848AB" w14:textId="77777777" w:rsidR="006521DA" w:rsidRDefault="006521DA" w:rsidP="006521DA">
      <w:pPr>
        <w:pStyle w:val="Index1"/>
      </w:pPr>
      <w:r>
        <w:t>System Tools</w:t>
      </w:r>
      <w:r>
        <w:tab/>
        <w:t>42</w:t>
      </w:r>
    </w:p>
    <w:p w14:paraId="3708759A" w14:textId="1EBE1713"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br w:type="column"/>
      </w:r>
      <w:r>
        <w:rPr>
          <w:noProof/>
        </w:rPr>
        <w:lastRenderedPageBreak/>
        <w:t>T</w:t>
      </w:r>
    </w:p>
    <w:p w14:paraId="5A947899" w14:textId="77777777" w:rsidR="006521DA" w:rsidRDefault="006521DA" w:rsidP="006521DA">
      <w:pPr>
        <w:pStyle w:val="Index1"/>
      </w:pPr>
      <w:r>
        <w:t>Task Manager</w:t>
      </w:r>
      <w:r>
        <w:tab/>
        <w:t>41</w:t>
      </w:r>
    </w:p>
    <w:p w14:paraId="0CE375C1" w14:textId="77777777" w:rsidR="006521DA" w:rsidRDefault="006521DA" w:rsidP="006521DA">
      <w:pPr>
        <w:pStyle w:val="Index1"/>
      </w:pPr>
      <w:r>
        <w:t>Taskbar</w:t>
      </w:r>
      <w:r>
        <w:tab/>
        <w:t>11, 12</w:t>
      </w:r>
    </w:p>
    <w:p w14:paraId="0D291D5F" w14:textId="77777777" w:rsidR="006521DA" w:rsidRDefault="006521DA" w:rsidP="006521DA">
      <w:pPr>
        <w:pStyle w:val="Index1"/>
      </w:pPr>
      <w:r>
        <w:t>Typewriter keys</w:t>
      </w:r>
      <w:r>
        <w:tab/>
        <w:t>8</w:t>
      </w:r>
    </w:p>
    <w:p w14:paraId="7D587816"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U</w:t>
      </w:r>
    </w:p>
    <w:p w14:paraId="4603D522" w14:textId="77777777" w:rsidR="006521DA" w:rsidRDefault="006521DA" w:rsidP="006521DA">
      <w:pPr>
        <w:pStyle w:val="Index1"/>
      </w:pPr>
      <w:r w:rsidRPr="00C012B4">
        <w:rPr>
          <w:lang w:val="en-GB"/>
        </w:rPr>
        <w:t>Undo</w:t>
      </w:r>
      <w:r>
        <w:tab/>
        <w:t>30</w:t>
      </w:r>
    </w:p>
    <w:p w14:paraId="1C145DD5" w14:textId="77777777" w:rsidR="006521DA" w:rsidRDefault="006521DA" w:rsidP="006521DA">
      <w:pPr>
        <w:pStyle w:val="Index1"/>
      </w:pPr>
      <w:r w:rsidRPr="00C012B4">
        <w:rPr>
          <w:lang w:val="en-GB"/>
        </w:rPr>
        <w:t>User identification</w:t>
      </w:r>
      <w:r>
        <w:tab/>
        <w:t>44</w:t>
      </w:r>
    </w:p>
    <w:p w14:paraId="54607E1C" w14:textId="77777777" w:rsidR="006521DA" w:rsidRDefault="006521DA" w:rsidP="006521DA">
      <w:pPr>
        <w:pStyle w:val="Index1"/>
      </w:pPr>
      <w:r>
        <w:t>User rights</w:t>
      </w:r>
      <w:r>
        <w:tab/>
        <w:t>2</w:t>
      </w:r>
    </w:p>
    <w:p w14:paraId="14D2C7D3" w14:textId="77777777" w:rsidR="006521DA" w:rsidRDefault="006521DA" w:rsidP="006521DA">
      <w:pPr>
        <w:pStyle w:val="Index1"/>
      </w:pPr>
      <w:r w:rsidRPr="00C012B4">
        <w:rPr>
          <w:lang w:val="en-GB"/>
        </w:rPr>
        <w:t>Using programs</w:t>
      </w:r>
      <w:r>
        <w:tab/>
        <w:t>29</w:t>
      </w:r>
    </w:p>
    <w:p w14:paraId="7548A059" w14:textId="77777777" w:rsidR="006521DA" w:rsidRDefault="006521DA">
      <w:pPr>
        <w:pStyle w:val="IndexHeading"/>
        <w:keepNext/>
        <w:tabs>
          <w:tab w:val="right" w:leader="dot" w:pos="4597"/>
        </w:tabs>
        <w:rPr>
          <w:rFonts w:asciiTheme="minorHAnsi" w:eastAsiaTheme="minorEastAsia" w:hAnsiTheme="minorHAnsi" w:cstheme="minorBidi"/>
          <w:b/>
          <w:bCs w:val="0"/>
          <w:noProof/>
        </w:rPr>
      </w:pPr>
      <w:r>
        <w:rPr>
          <w:noProof/>
        </w:rPr>
        <w:t>V,W</w:t>
      </w:r>
    </w:p>
    <w:p w14:paraId="7E3C6718" w14:textId="77777777" w:rsidR="006521DA" w:rsidRDefault="006521DA" w:rsidP="006521DA">
      <w:pPr>
        <w:pStyle w:val="Index1"/>
      </w:pPr>
      <w:r>
        <w:t>Wildcard</w:t>
      </w:r>
      <w:r>
        <w:tab/>
        <w:t>23</w:t>
      </w:r>
    </w:p>
    <w:p w14:paraId="6E4C1228" w14:textId="77777777" w:rsidR="006521DA" w:rsidRDefault="006521DA">
      <w:pPr>
        <w:pStyle w:val="Index2"/>
        <w:tabs>
          <w:tab w:val="right" w:leader="dot" w:pos="4597"/>
        </w:tabs>
        <w:rPr>
          <w:noProof/>
        </w:rPr>
      </w:pPr>
      <w:r>
        <w:rPr>
          <w:noProof/>
        </w:rPr>
        <w:t>Asterisk</w:t>
      </w:r>
      <w:r>
        <w:rPr>
          <w:noProof/>
        </w:rPr>
        <w:tab/>
        <w:t>23</w:t>
      </w:r>
    </w:p>
    <w:p w14:paraId="77616DE8" w14:textId="77777777" w:rsidR="006521DA" w:rsidRDefault="006521DA" w:rsidP="006521DA">
      <w:pPr>
        <w:pStyle w:val="Index1"/>
      </w:pPr>
      <w:r>
        <w:t>Windows Explorer</w:t>
      </w:r>
      <w:r>
        <w:tab/>
        <w:t>15, 19</w:t>
      </w:r>
    </w:p>
    <w:p w14:paraId="6FC25457" w14:textId="77777777" w:rsidR="006521DA" w:rsidRDefault="006521DA" w:rsidP="006521DA">
      <w:pPr>
        <w:pStyle w:val="Index1"/>
      </w:pPr>
      <w:r w:rsidRPr="00C012B4">
        <w:rPr>
          <w:lang w:val="en-GB"/>
        </w:rPr>
        <w:t>Windows version</w:t>
      </w:r>
      <w:r>
        <w:tab/>
        <w:t>41</w:t>
      </w:r>
    </w:p>
    <w:p w14:paraId="0D2A7F93" w14:textId="77777777" w:rsidR="006521DA" w:rsidRDefault="006521DA" w:rsidP="006521DA">
      <w:pPr>
        <w:pStyle w:val="Index1"/>
      </w:pPr>
      <w:r>
        <w:t>Virus protection</w:t>
      </w:r>
    </w:p>
    <w:p w14:paraId="326CE885" w14:textId="77777777" w:rsidR="006521DA" w:rsidRDefault="006521DA">
      <w:pPr>
        <w:pStyle w:val="Index2"/>
        <w:tabs>
          <w:tab w:val="right" w:leader="dot" w:pos="4597"/>
        </w:tabs>
        <w:rPr>
          <w:noProof/>
        </w:rPr>
      </w:pPr>
      <w:r>
        <w:rPr>
          <w:noProof/>
        </w:rPr>
        <w:t>Install software</w:t>
      </w:r>
      <w:r>
        <w:rPr>
          <w:noProof/>
        </w:rPr>
        <w:tab/>
        <w:t>47</w:t>
      </w:r>
    </w:p>
    <w:p w14:paraId="1396FDAA" w14:textId="77777777" w:rsidR="006521DA" w:rsidRDefault="006521DA" w:rsidP="006521DA">
      <w:pPr>
        <w:pStyle w:val="BodyText"/>
        <w:rPr>
          <w:noProof/>
          <w:lang w:val="fi-FI"/>
        </w:rPr>
        <w:sectPr w:rsidR="006521DA" w:rsidSect="006521DA">
          <w:type w:val="continuous"/>
          <w:pgSz w:w="11907" w:h="16840" w:code="9"/>
          <w:pgMar w:top="567" w:right="851" w:bottom="737" w:left="1134" w:header="567" w:footer="737" w:gutter="0"/>
          <w:cols w:num="2" w:space="708"/>
          <w:docGrid w:linePitch="354"/>
        </w:sectPr>
      </w:pPr>
    </w:p>
    <w:p w14:paraId="71A56F68" w14:textId="6BA8C848" w:rsidR="002376A4" w:rsidRPr="006521DA" w:rsidRDefault="006521DA" w:rsidP="006521DA">
      <w:pPr>
        <w:pStyle w:val="BodyText"/>
        <w:rPr>
          <w:lang w:val="fi-FI"/>
        </w:rPr>
      </w:pPr>
      <w:r>
        <w:rPr>
          <w:lang w:val="fi-FI"/>
        </w:rPr>
        <w:lastRenderedPageBreak/>
        <w:fldChar w:fldCharType="end"/>
      </w:r>
    </w:p>
    <w:sectPr w:rsidR="002376A4" w:rsidRPr="006521DA" w:rsidSect="006521DA">
      <w:type w:val="continuous"/>
      <w:pgSz w:w="11907" w:h="16840" w:code="9"/>
      <w:pgMar w:top="567" w:right="851" w:bottom="737" w:left="1134" w:header="567" w:footer="737" w:gutter="0"/>
      <w:cols w:space="708"/>
      <w:docGrid w:linePitch="354"/>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7" w:author="K-J-Keino" w:date="2010-04-03T17:37:00Z" w:initials="KJK">
    <w:p w14:paraId="50CEE1D3" w14:textId="63B613C6" w:rsidR="00BB4A35" w:rsidRPr="00BB4A35" w:rsidRDefault="00BB4A35">
      <w:pPr>
        <w:pStyle w:val="CommentText"/>
        <w:rPr>
          <w:lang w:val="fi-FI"/>
        </w:rPr>
      </w:pPr>
      <w:r>
        <w:rPr>
          <w:rStyle w:val="CommentReference"/>
        </w:rPr>
        <w:annotationRef/>
      </w:r>
      <w:r>
        <w:t>The content of this material is protected by the copyright law</w:t>
      </w:r>
      <w:r>
        <w:t>.</w:t>
      </w:r>
    </w:p>
  </w:comment>
</w:comments>
</file>

<file path=word/customizations.xml><?xml version="1.0" encoding="utf-8"?>
<wne:tcg xmlns:r="http://schemas.openxmlformats.org/officeDocument/2006/relationships" xmlns:wne="http://schemas.microsoft.com/office/word/2006/wordml" Ignorable="w14">
  <wne:keymaps>
    <wne:keymap wne:kcmPrimary="0253">
      <wne:fci wne:fciName="StartWorkflow" wne:swArg="0000"/>
    </wne:keymap>
  </wne:keymap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6293D1" w14:textId="77777777" w:rsidR="00FA1248" w:rsidRDefault="00FA1248">
      <w:r>
        <w:separator/>
      </w:r>
    </w:p>
    <w:p w14:paraId="13CD86C8" w14:textId="77777777" w:rsidR="00FA1248" w:rsidRDefault="00FA1248"/>
  </w:endnote>
  <w:endnote w:type="continuationSeparator" w:id="0">
    <w:p w14:paraId="0FD14E43" w14:textId="77777777" w:rsidR="00FA1248" w:rsidRDefault="00FA1248">
      <w:r>
        <w:continuationSeparator/>
      </w:r>
    </w:p>
    <w:p w14:paraId="6BB418FC" w14:textId="77777777" w:rsidR="00FA1248" w:rsidRDefault="00FA12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A11A8A73-1DDE-40AC-B54D-41E4BDCB2D41}"/>
  </w:font>
  <w:font w:name="Times New Roman">
    <w:panose1 w:val="02020603050405020304"/>
    <w:charset w:val="00"/>
    <w:family w:val="roman"/>
    <w:pitch w:val="variable"/>
    <w:sig w:usb0="E0002AFF" w:usb1="C0007841" w:usb2="00000009" w:usb3="00000000" w:csb0="000001FF" w:csb1="00000000"/>
    <w:embedRegular r:id="rId2" w:fontKey="{0F827AC8-4083-44A3-900E-264AF89F95FD}"/>
    <w:embedBold r:id="rId3" w:fontKey="{A864117F-6B61-45DF-BFB9-0D900E24B148}"/>
    <w:embedItalic r:id="rId4" w:fontKey="{3D943B7A-FB7F-4020-A25C-2EBDE02E67A9}"/>
    <w:embedBoldItalic r:id="rId5" w:fontKey="{D793446D-5106-40FA-9341-26652EAC247A}"/>
  </w:font>
  <w:font w:name="Courier New">
    <w:panose1 w:val="02070309020205020404"/>
    <w:charset w:val="00"/>
    <w:family w:val="modern"/>
    <w:pitch w:val="fixed"/>
    <w:sig w:usb0="E0002AFF" w:usb1="C0007843" w:usb2="00000009" w:usb3="00000000" w:csb0="000001FF" w:csb1="00000000"/>
    <w:embedRegular r:id="rId6" w:fontKey="{FDA6FF8D-BAEE-4602-9537-CB8F433D18EE}"/>
  </w:font>
  <w:font w:name="Garamond">
    <w:panose1 w:val="02020404030301010803"/>
    <w:charset w:val="00"/>
    <w:family w:val="roman"/>
    <w:pitch w:val="variable"/>
    <w:sig w:usb0="00000287" w:usb1="00000000" w:usb2="00000000" w:usb3="00000000" w:csb0="0000009F" w:csb1="00000000"/>
    <w:embedRegular r:id="rId7" w:fontKey="{60E07E65-6044-4FEB-83B8-ED6049660BC5}"/>
    <w:embedBold r:id="rId8" w:fontKey="{BBC8CA79-D7A2-4FCA-B4E7-8BB8BA3E5B14}"/>
    <w:embedItalic r:id="rId9" w:fontKey="{0F9B7203-FC54-4BBF-825C-AFFFCFA65ABC}"/>
    <w:embedBoldItalic r:id="rId10" w:fontKey="{6FD3F8DE-289A-49A3-8FB9-723EACCE72DA}"/>
  </w:font>
  <w:font w:name="Wingdings">
    <w:panose1 w:val="05000000000000000000"/>
    <w:charset w:val="02"/>
    <w:family w:val="auto"/>
    <w:pitch w:val="variable"/>
    <w:sig w:usb0="00000000" w:usb1="10000000" w:usb2="00000000" w:usb3="00000000" w:csb0="80000000" w:csb1="00000000"/>
    <w:embedRegular r:id="rId11" w:fontKey="{D90BDC2A-90DC-4BB7-9AA8-86D9DACA49EF}"/>
  </w:font>
  <w:font w:name="Verdana">
    <w:panose1 w:val="020B0604030504040204"/>
    <w:charset w:val="00"/>
    <w:family w:val="swiss"/>
    <w:pitch w:val="variable"/>
    <w:sig w:usb0="A10006FF" w:usb1="4000205B" w:usb2="00000010" w:usb3="00000000" w:csb0="0000019F" w:csb1="00000000"/>
    <w:embedRegular r:id="rId12" w:fontKey="{1C308414-4415-4DDD-918E-39978F1438AD}"/>
  </w:font>
  <w:font w:name="Arial">
    <w:panose1 w:val="020B0604020202020204"/>
    <w:charset w:val="00"/>
    <w:family w:val="swiss"/>
    <w:pitch w:val="variable"/>
    <w:sig w:usb0="E0002AFF" w:usb1="C0007843" w:usb2="00000009" w:usb3="00000000" w:csb0="000001FF" w:csb1="00000000"/>
    <w:embedRegular r:id="rId13" w:fontKey="{F0BA55B0-73F7-408B-ABE0-D835F6554B6E}"/>
    <w:embedBold r:id="rId14" w:fontKey="{2803E17B-5842-43EA-AE29-BC561AEB5B81}"/>
    <w:embedItalic r:id="rId15" w:fontKey="{46176881-4041-4601-BBF8-4046DC2936E7}"/>
    <w:embedBoldItalic r:id="rId16" w:fontKey="{A3D2E379-AF1E-406C-ACDD-0CAA04AEE076}"/>
  </w:font>
  <w:font w:name="Eras Bold ITC">
    <w:panose1 w:val="020B0907030504020204"/>
    <w:charset w:val="00"/>
    <w:family w:val="swiss"/>
    <w:pitch w:val="variable"/>
    <w:sig w:usb0="00000003" w:usb1="00000000" w:usb2="00000000" w:usb3="00000000" w:csb0="00000001" w:csb1="00000000"/>
    <w:embedRegular r:id="rId17" w:fontKey="{1348641B-E377-440E-93F4-D2DCAB5F4A77}"/>
  </w:font>
  <w:font w:name="Calibri">
    <w:panose1 w:val="020F0502020204030204"/>
    <w:charset w:val="00"/>
    <w:family w:val="swiss"/>
    <w:pitch w:val="variable"/>
    <w:sig w:usb0="E10002FF" w:usb1="4000ACFF" w:usb2="00000009" w:usb3="00000000" w:csb0="0000019F" w:csb1="00000000"/>
    <w:embedRegular r:id="rId18" w:fontKey="{886EA2D2-0317-4C8F-BBA2-57E4CB10BBF2}"/>
    <w:embedBold r:id="rId19" w:fontKey="{DC4840A1-3886-46F8-A6DA-760814CE63A4}"/>
    <w:embedItalic r:id="rId20" w:fontKey="{6EFABCDF-AC26-400E-9F70-C6FE6639BEB3}"/>
  </w:font>
  <w:font w:name="Cambria">
    <w:panose1 w:val="02040503050406030204"/>
    <w:charset w:val="00"/>
    <w:family w:val="roman"/>
    <w:pitch w:val="variable"/>
    <w:sig w:usb0="A00002EF" w:usb1="4000004B" w:usb2="00000000" w:usb3="00000000" w:csb0="0000019F" w:csb1="00000000"/>
    <w:embedRegular r:id="rId21" w:fontKey="{F16C6ECA-BC5A-43BF-A669-EB00A37656BB}"/>
    <w:embedBold r:id="rId22" w:fontKey="{AA519127-C053-4FAF-9ED6-420B6892606D}"/>
    <w:embedItalic r:id="rId23" w:fontKey="{6E1C8C15-A48B-4B44-8B2C-16B1EE9593CF}"/>
  </w:font>
  <w:font w:name="Tahoma">
    <w:panose1 w:val="020B0604030504040204"/>
    <w:charset w:val="00"/>
    <w:family w:val="swiss"/>
    <w:pitch w:val="variable"/>
    <w:sig w:usb0="E1002EFF" w:usb1="C000605B" w:usb2="00000029" w:usb3="00000000" w:csb0="000101FF" w:csb1="00000000"/>
    <w:embedRegular r:id="rId24" w:fontKey="{AC396654-C189-4AC2-B25E-B864E77694E6}"/>
  </w:font>
  <w:font w:name="Consolas">
    <w:panose1 w:val="020B0609020204030204"/>
    <w:charset w:val="00"/>
    <w:family w:val="modern"/>
    <w:pitch w:val="fixed"/>
    <w:sig w:usb0="E10002FF" w:usb1="4000FCFF" w:usb2="00000009" w:usb3="00000000" w:csb0="0000019F" w:csb1="00000000"/>
    <w:embedRegular r:id="rId25" w:fontKey="{F9A6527C-30FB-425C-A396-82F1FFFC619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D063B8" w14:textId="77777777" w:rsidR="00A70206" w:rsidRPr="00EF7102" w:rsidRDefault="00A70206" w:rsidP="0089568F">
    <w:pPr>
      <w:pStyle w:val="Footer"/>
      <w:pBdr>
        <w:between w:val="single" w:sz="12" w:space="1" w:color="0000FF"/>
      </w:pBdr>
      <w:rPr>
        <w:color w:val="FFFFFF"/>
        <w:sz w:val="10"/>
        <w:szCs w:val="12"/>
      </w:rPr>
    </w:pPr>
    <w:r w:rsidRPr="00EF7102">
      <w:rPr>
        <w:color w:val="FFFFFF"/>
        <w:sz w:val="10"/>
        <w:szCs w:val="12"/>
      </w:rPr>
      <w:t>KJK</w:t>
    </w:r>
  </w:p>
  <w:p w14:paraId="488E4496" w14:textId="77777777" w:rsidR="00A70206" w:rsidRPr="00EF7102" w:rsidRDefault="00A70206" w:rsidP="0089568F">
    <w:pPr>
      <w:pStyle w:val="Footer"/>
      <w:pBdr>
        <w:between w:val="single" w:sz="12" w:space="1" w:color="0000FF"/>
      </w:pBdr>
      <w:rPr>
        <w:sz w:val="10"/>
        <w:szCs w:val="12"/>
      </w:rPr>
    </w:pPr>
  </w:p>
  <w:p w14:paraId="14EA17EB" w14:textId="77777777" w:rsidR="00A70206" w:rsidRPr="0089568F" w:rsidRDefault="00A70206" w:rsidP="00504456">
    <w:pPr>
      <w:pStyle w:val="Footer"/>
      <w:rPr>
        <w:color w:val="0000FF"/>
      </w:rPr>
    </w:pPr>
    <w:r w:rsidRPr="0089568F">
      <w:rPr>
        <w:color w:val="0000FF"/>
      </w:rPr>
      <w:t>© Kari J</w:t>
    </w:r>
    <w:r w:rsidR="00041334" w:rsidRPr="0089568F">
      <w:rPr>
        <w:color w:val="0000FF"/>
      </w:rPr>
      <w:t>.</w:t>
    </w:r>
    <w:r w:rsidRPr="0089568F">
      <w:rPr>
        <w:color w:val="0000FF"/>
      </w:rPr>
      <w:t xml:space="preserve"> </w:t>
    </w:r>
    <w:proofErr w:type="spellStart"/>
    <w:r w:rsidRPr="0089568F">
      <w:rPr>
        <w:color w:val="0000FF"/>
      </w:rPr>
      <w:t>Keinonen</w:t>
    </w:r>
    <w:proofErr w:type="spellEnd"/>
    <w:r w:rsidRPr="0089568F">
      <w:rPr>
        <w:color w:val="0000FF"/>
      </w:rPr>
      <w:tab/>
    </w:r>
    <w:r w:rsidR="0035218D" w:rsidRPr="0089568F">
      <w:rPr>
        <w:color w:val="0000FF"/>
      </w:rPr>
      <w:fldChar w:fldCharType="begin"/>
    </w:r>
    <w:r w:rsidR="0035218D" w:rsidRPr="0089568F">
      <w:rPr>
        <w:color w:val="0000FF"/>
      </w:rPr>
      <w:instrText xml:space="preserve"> PAGE   \* MERGEFORMAT </w:instrText>
    </w:r>
    <w:r w:rsidR="0035218D" w:rsidRPr="0089568F">
      <w:rPr>
        <w:color w:val="0000FF"/>
      </w:rPr>
      <w:fldChar w:fldCharType="separate"/>
    </w:r>
    <w:r w:rsidR="00BB4A35">
      <w:rPr>
        <w:noProof/>
        <w:color w:val="0000FF"/>
      </w:rPr>
      <w:t>48</w:t>
    </w:r>
    <w:r w:rsidR="0035218D" w:rsidRPr="0089568F">
      <w:rPr>
        <w:noProof/>
        <w:color w:val="0000F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912BB6" w14:textId="77777777" w:rsidR="00A70206" w:rsidRPr="008E1716" w:rsidRDefault="00A70206" w:rsidP="00823B8E">
    <w:pPr>
      <w:pStyle w:val="Footer"/>
      <w:pBdr>
        <w:between w:val="single" w:sz="12" w:space="1" w:color="215A99"/>
      </w:pBdr>
      <w:rPr>
        <w:color w:val="FFFFFF"/>
        <w:sz w:val="12"/>
        <w:szCs w:val="12"/>
      </w:rPr>
    </w:pPr>
    <w:r w:rsidRPr="008E1716">
      <w:rPr>
        <w:color w:val="FFFFFF"/>
        <w:sz w:val="12"/>
        <w:szCs w:val="12"/>
      </w:rPr>
      <w:t>KJK</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1485BF" w14:textId="77777777" w:rsidR="00FA1248" w:rsidRDefault="00FA1248">
      <w:r>
        <w:separator/>
      </w:r>
    </w:p>
    <w:p w14:paraId="095BBA1F" w14:textId="77777777" w:rsidR="00FA1248" w:rsidRDefault="00FA1248"/>
  </w:footnote>
  <w:footnote w:type="continuationSeparator" w:id="0">
    <w:p w14:paraId="595637EB" w14:textId="77777777" w:rsidR="00FA1248" w:rsidRDefault="00FA1248">
      <w:r>
        <w:continuationSeparator/>
      </w:r>
    </w:p>
    <w:p w14:paraId="5BAC2323" w14:textId="77777777" w:rsidR="00FA1248" w:rsidRDefault="00FA1248"/>
  </w:footnote>
  <w:footnote w:id="1">
    <w:p w14:paraId="776A3A44" w14:textId="77777777" w:rsidR="004450C8" w:rsidRPr="003C73A0" w:rsidRDefault="004450C8">
      <w:pPr>
        <w:pStyle w:val="FootnoteText"/>
        <w:rPr>
          <w:lang w:val="fi-FI"/>
        </w:rPr>
      </w:pPr>
      <w:r>
        <w:rPr>
          <w:rStyle w:val="FootnoteReference"/>
        </w:rPr>
        <w:footnoteRef/>
      </w:r>
      <w:r w:rsidRPr="003C73A0">
        <w:rPr>
          <w:lang w:val="fi-FI"/>
        </w:rPr>
        <w:t xml:space="preserve"> Tietoturvallisuuden käsikirja, Hakala Mika, Vainio Mika and Vuorinen Olli, Docendo Finland Oy, 2006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011D7B" w14:textId="2E414871" w:rsidR="00A70206" w:rsidRPr="0089568F" w:rsidRDefault="0089568F" w:rsidP="00504456">
    <w:pPr>
      <w:pStyle w:val="Header"/>
      <w:rPr>
        <w:color w:val="0000FF"/>
      </w:rPr>
    </w:pPr>
    <w:r w:rsidRPr="0089568F">
      <w:rPr>
        <w:noProof/>
        <w:color w:val="0000FF"/>
        <w:lang w:val="fi-FI"/>
      </w:rPr>
      <w:drawing>
        <wp:anchor distT="0" distB="0" distL="114300" distR="114300" simplePos="0" relativeHeight="251607040" behindDoc="0" locked="0" layoutInCell="1" allowOverlap="1" wp14:editId="14954EA0">
          <wp:simplePos x="0" y="0"/>
          <wp:positionH relativeFrom="column">
            <wp:posOffset>-4097</wp:posOffset>
          </wp:positionH>
          <wp:positionV relativeFrom="paragraph">
            <wp:posOffset>2264</wp:posOffset>
          </wp:positionV>
          <wp:extent cx="2447180" cy="42269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447180" cy="422695"/>
                  </a:xfrm>
                  <a:prstGeom prst="rect">
                    <a:avLst/>
                  </a:prstGeom>
                </pic:spPr>
              </pic:pic>
            </a:graphicData>
          </a:graphic>
          <wp14:sizeRelH relativeFrom="page">
            <wp14:pctWidth>0</wp14:pctWidth>
          </wp14:sizeRelH>
          <wp14:sizeRelV relativeFrom="page">
            <wp14:pctHeight>0</wp14:pctHeight>
          </wp14:sizeRelV>
        </wp:anchor>
      </w:drawing>
    </w:r>
  </w:p>
  <w:p w14:paraId="5FD4EF44" w14:textId="77777777" w:rsidR="00A70206" w:rsidRPr="00EF7102" w:rsidRDefault="00A70206" w:rsidP="0089568F">
    <w:pPr>
      <w:pStyle w:val="Header"/>
      <w:pBdr>
        <w:between w:val="single" w:sz="12" w:space="1" w:color="0000FF"/>
      </w:pBdr>
      <w:tabs>
        <w:tab w:val="clear" w:pos="9923"/>
      </w:tabs>
      <w:rPr>
        <w:sz w:val="10"/>
        <w:szCs w:val="12"/>
        <w:lang w:val="en-GB"/>
      </w:rPr>
    </w:pPr>
  </w:p>
  <w:p w14:paraId="06EC0003" w14:textId="77777777" w:rsidR="00A70206" w:rsidRPr="00EF7102" w:rsidRDefault="002629C5" w:rsidP="0089568F">
    <w:pPr>
      <w:pStyle w:val="Header"/>
      <w:pBdr>
        <w:between w:val="single" w:sz="12" w:space="1" w:color="0000FF"/>
      </w:pBdr>
      <w:rPr>
        <w:color w:val="FFFFFF"/>
        <w:sz w:val="10"/>
        <w:szCs w:val="12"/>
      </w:rPr>
    </w:pPr>
    <w:r>
      <w:rPr>
        <w:noProof/>
        <w:color w:val="FFFFFF"/>
        <w:sz w:val="10"/>
        <w:szCs w:val="12"/>
        <w:lang w:val="fi-FI"/>
      </w:rPr>
      <w:drawing>
        <wp:anchor distT="0" distB="0" distL="114300" distR="114300" simplePos="0" relativeHeight="251602944" behindDoc="0" locked="0" layoutInCell="1" allowOverlap="1" wp14:editId="3EF61CA1">
          <wp:simplePos x="0" y="0"/>
          <wp:positionH relativeFrom="column">
            <wp:posOffset>1657350</wp:posOffset>
          </wp:positionH>
          <wp:positionV relativeFrom="paragraph">
            <wp:posOffset>3860800</wp:posOffset>
          </wp:positionV>
          <wp:extent cx="3289300" cy="520700"/>
          <wp:effectExtent l="0" t="914400" r="0" b="889000"/>
          <wp:wrapNone/>
          <wp:docPr id="10" name="Kuva 23" descr="OrnaLogoS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23" descr="OrnaLogoSin"/>
                  <pic:cNvPicPr>
                    <a:picLocks noChangeAspect="1" noChangeArrowheads="1"/>
                  </pic:cNvPicPr>
                </pic:nvPicPr>
                <pic:blipFill>
                  <a:blip r:embed="rId2">
                    <a:lum bright="70000" contrast="-70000"/>
                  </a:blip>
                  <a:srcRect/>
                  <a:stretch>
                    <a:fillRect/>
                  </a:stretch>
                </pic:blipFill>
                <pic:spPr bwMode="auto">
                  <a:xfrm rot="-2123508">
                    <a:off x="0" y="0"/>
                    <a:ext cx="3289300" cy="520700"/>
                  </a:xfrm>
                  <a:prstGeom prst="rect">
                    <a:avLst/>
                  </a:prstGeom>
                  <a:noFill/>
                  <a:ln w="9525">
                    <a:noFill/>
                    <a:miter lim="800000"/>
                    <a:headEnd/>
                    <a:tailEnd/>
                  </a:ln>
                </pic:spPr>
              </pic:pic>
            </a:graphicData>
          </a:graphic>
        </wp:anchor>
      </w:drawing>
    </w:r>
    <w:r w:rsidR="00A70206" w:rsidRPr="00EF7102">
      <w:rPr>
        <w:color w:val="FFFFFF"/>
        <w:sz w:val="10"/>
        <w:szCs w:val="12"/>
      </w:rPr>
      <w:t>KJK</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5CE1E0" w14:textId="77777777" w:rsidR="00A70206" w:rsidRPr="006566E4" w:rsidRDefault="002629C5" w:rsidP="006566E4">
    <w:pPr>
      <w:pStyle w:val="Header"/>
      <w:rPr>
        <w:szCs w:val="12"/>
      </w:rPr>
    </w:pPr>
    <w:r>
      <w:rPr>
        <w:bCs w:val="0"/>
        <w:iCs w:val="0"/>
        <w:noProof/>
        <w:szCs w:val="12"/>
        <w:lang w:val="fi-FI"/>
      </w:rPr>
      <w:drawing>
        <wp:anchor distT="0" distB="0" distL="114300" distR="114300" simplePos="0" relativeHeight="251658752" behindDoc="0" locked="0" layoutInCell="1" allowOverlap="1" wp14:editId="02B5116D">
          <wp:simplePos x="0" y="0"/>
          <wp:positionH relativeFrom="column">
            <wp:posOffset>1270</wp:posOffset>
          </wp:positionH>
          <wp:positionV relativeFrom="paragraph">
            <wp:posOffset>978535</wp:posOffset>
          </wp:positionV>
          <wp:extent cx="6296025" cy="8609965"/>
          <wp:effectExtent l="19050" t="0" r="9525" b="0"/>
          <wp:wrapNone/>
          <wp:docPr id="15" name="Objekt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kti 2"/>
                  <pic:cNvPicPr>
                    <a:picLocks noChangeAspect="1" noChangeArrowheads="1"/>
                  </pic:cNvPicPr>
                </pic:nvPicPr>
                <pic:blipFill>
                  <a:blip r:embed="rId1"/>
                  <a:srcRect t="-95" b="-95"/>
                  <a:stretch>
                    <a:fillRect/>
                  </a:stretch>
                </pic:blipFill>
                <pic:spPr bwMode="auto">
                  <a:xfrm>
                    <a:off x="0" y="0"/>
                    <a:ext cx="6296025" cy="8609965"/>
                  </a:xfrm>
                  <a:prstGeom prst="rect">
                    <a:avLst/>
                  </a:prstGeom>
                  <a:solidFill>
                    <a:srgbClr xmlns:a14="http://schemas.microsoft.com/office/drawing/2010/main" val="9AC0E6" mc:Ignorable=""/>
                  </a:solid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9" type="#_x0000_t75" style="width:20.1pt;height:15.9pt" o:bullet="t">
        <v:imagedata r:id="rId1" o:title=""/>
      </v:shape>
    </w:pict>
  </w:numPicBullet>
  <w:numPicBullet w:numPicBulletId="1">
    <w:pict>
      <v:shape id="_x0000_i1260" type="#_x0000_t75" style="width:12.7pt;height:12.7pt;visibility:visible" o:bullet="t">
        <v:imagedata r:id="rId2" o:title=""/>
      </v:shape>
    </w:pict>
  </w:numPicBullet>
  <w:numPicBullet w:numPicBulletId="2">
    <w:pict>
      <v:shape id="_x0000_i1261" type="#_x0000_t75" style="width:12.7pt;height:12.7pt;visibility:visible" o:bullet="t">
        <v:imagedata r:id="rId3" o:title=""/>
      </v:shape>
    </w:pict>
  </w:numPicBullet>
  <w:abstractNum w:abstractNumId="0">
    <w:nsid w:val="FFFFFF7C"/>
    <w:multiLevelType w:val="singleLevel"/>
    <w:tmpl w:val="74C4FCB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81670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DC0407C2"/>
    <w:lvl w:ilvl="0">
      <w:start w:val="1"/>
      <w:numFmt w:val="decimal"/>
      <w:pStyle w:val="ListNumber3"/>
      <w:lvlText w:val="%1."/>
      <w:lvlJc w:val="left"/>
      <w:pPr>
        <w:tabs>
          <w:tab w:val="num" w:pos="926"/>
        </w:tabs>
        <w:ind w:left="926" w:hanging="360"/>
      </w:pPr>
    </w:lvl>
  </w:abstractNum>
  <w:abstractNum w:abstractNumId="3">
    <w:nsid w:val="FFFFFF7F"/>
    <w:multiLevelType w:val="singleLevel"/>
    <w:tmpl w:val="D5E2FE78"/>
    <w:lvl w:ilvl="0">
      <w:start w:val="1"/>
      <w:numFmt w:val="decimal"/>
      <w:pStyle w:val="ListNumber2"/>
      <w:lvlText w:val="%1."/>
      <w:lvlJc w:val="left"/>
      <w:pPr>
        <w:tabs>
          <w:tab w:val="num" w:pos="643"/>
        </w:tabs>
        <w:ind w:left="643" w:hanging="360"/>
      </w:pPr>
    </w:lvl>
  </w:abstractNum>
  <w:abstractNum w:abstractNumId="4">
    <w:nsid w:val="FFFFFF80"/>
    <w:multiLevelType w:val="singleLevel"/>
    <w:tmpl w:val="FF6807B8"/>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8A2CB5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32E4A03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E0DCE1A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7FE88EC0"/>
    <w:lvl w:ilvl="0">
      <w:start w:val="1"/>
      <w:numFmt w:val="decimal"/>
      <w:pStyle w:val="ListNumber"/>
      <w:lvlText w:val="%1."/>
      <w:lvlJc w:val="left"/>
      <w:pPr>
        <w:tabs>
          <w:tab w:val="num" w:pos="360"/>
        </w:tabs>
        <w:ind w:left="360" w:hanging="360"/>
      </w:pPr>
    </w:lvl>
  </w:abstractNum>
  <w:abstractNum w:abstractNumId="9">
    <w:nsid w:val="FFFFFF89"/>
    <w:multiLevelType w:val="singleLevel"/>
    <w:tmpl w:val="FF60B85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B"/>
    <w:multiLevelType w:val="multilevel"/>
    <w:tmpl w:val="8B6C58F0"/>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none"/>
      <w:suff w:val="nothing"/>
      <w:lvlText w:val=""/>
      <w:lvlJc w:val="left"/>
    </w:lvl>
    <w:lvl w:ilvl="4">
      <w:start w:val="1"/>
      <w:numFmt w:val="none"/>
      <w:suff w:val="nothing"/>
      <w:lvlText w:val=""/>
      <w:lvlJc w:val="left"/>
    </w:lvl>
    <w:lvl w:ilvl="5">
      <w:start w:val="1"/>
      <w:numFmt w:val="none"/>
      <w:suff w:val="nothing"/>
      <w:lvlText w:val=""/>
      <w:lvlJc w:val="left"/>
    </w:lvl>
    <w:lvl w:ilvl="6">
      <w:start w:val="1"/>
      <w:numFmt w:val="decimal"/>
      <w:lvlText w:val=".%7"/>
      <w:legacy w:legacy="1" w:legacySpace="144" w:legacyIndent="0"/>
      <w:lvlJc w:val="left"/>
    </w:lvl>
    <w:lvl w:ilvl="7">
      <w:start w:val="1"/>
      <w:numFmt w:val="decimal"/>
      <w:lvlText w:val=".%7.%8"/>
      <w:legacy w:legacy="1" w:legacySpace="144" w:legacyIndent="0"/>
      <w:lvlJc w:val="left"/>
    </w:lvl>
    <w:lvl w:ilvl="8">
      <w:start w:val="1"/>
      <w:numFmt w:val="decimal"/>
      <w:lvlText w:val=".%7.%8.%9"/>
      <w:legacy w:legacy="1" w:legacySpace="144" w:legacyIndent="0"/>
      <w:lvlJc w:val="left"/>
    </w:lvl>
  </w:abstractNum>
  <w:abstractNum w:abstractNumId="11">
    <w:nsid w:val="FFFFFFFE"/>
    <w:multiLevelType w:val="singleLevel"/>
    <w:tmpl w:val="726C028E"/>
    <w:lvl w:ilvl="0">
      <w:numFmt w:val="decimal"/>
      <w:lvlText w:val="*"/>
      <w:lvlJc w:val="left"/>
    </w:lvl>
  </w:abstractNum>
  <w:abstractNum w:abstractNumId="12">
    <w:nsid w:val="033358E1"/>
    <w:multiLevelType w:val="hybridMultilevel"/>
    <w:tmpl w:val="446E9164"/>
    <w:lvl w:ilvl="0" w:tplc="1DB64480">
      <w:start w:val="2"/>
      <w:numFmt w:val="decimal"/>
      <w:lvlText w:val="%1)"/>
      <w:lvlJc w:val="left"/>
      <w:pPr>
        <w:tabs>
          <w:tab w:val="num" w:pos="1938"/>
        </w:tabs>
        <w:ind w:left="1938" w:hanging="660"/>
      </w:pPr>
      <w:rPr>
        <w:rFonts w:hint="default"/>
        <w:color w:val="000000"/>
      </w:rPr>
    </w:lvl>
    <w:lvl w:ilvl="1" w:tplc="040B0019" w:tentative="1">
      <w:start w:val="1"/>
      <w:numFmt w:val="lowerLetter"/>
      <w:lvlText w:val="%2."/>
      <w:lvlJc w:val="left"/>
      <w:pPr>
        <w:tabs>
          <w:tab w:val="num" w:pos="2358"/>
        </w:tabs>
        <w:ind w:left="2358" w:hanging="360"/>
      </w:pPr>
    </w:lvl>
    <w:lvl w:ilvl="2" w:tplc="040B001B" w:tentative="1">
      <w:start w:val="1"/>
      <w:numFmt w:val="lowerRoman"/>
      <w:lvlText w:val="%3."/>
      <w:lvlJc w:val="right"/>
      <w:pPr>
        <w:tabs>
          <w:tab w:val="num" w:pos="3078"/>
        </w:tabs>
        <w:ind w:left="3078" w:hanging="180"/>
      </w:pPr>
    </w:lvl>
    <w:lvl w:ilvl="3" w:tplc="040B000F" w:tentative="1">
      <w:start w:val="1"/>
      <w:numFmt w:val="decimal"/>
      <w:lvlText w:val="%4."/>
      <w:lvlJc w:val="left"/>
      <w:pPr>
        <w:tabs>
          <w:tab w:val="num" w:pos="3798"/>
        </w:tabs>
        <w:ind w:left="3798" w:hanging="360"/>
      </w:pPr>
    </w:lvl>
    <w:lvl w:ilvl="4" w:tplc="040B0019" w:tentative="1">
      <w:start w:val="1"/>
      <w:numFmt w:val="lowerLetter"/>
      <w:lvlText w:val="%5."/>
      <w:lvlJc w:val="left"/>
      <w:pPr>
        <w:tabs>
          <w:tab w:val="num" w:pos="4518"/>
        </w:tabs>
        <w:ind w:left="4518" w:hanging="360"/>
      </w:pPr>
    </w:lvl>
    <w:lvl w:ilvl="5" w:tplc="040B001B" w:tentative="1">
      <w:start w:val="1"/>
      <w:numFmt w:val="lowerRoman"/>
      <w:lvlText w:val="%6."/>
      <w:lvlJc w:val="right"/>
      <w:pPr>
        <w:tabs>
          <w:tab w:val="num" w:pos="5238"/>
        </w:tabs>
        <w:ind w:left="5238" w:hanging="180"/>
      </w:pPr>
    </w:lvl>
    <w:lvl w:ilvl="6" w:tplc="040B000F" w:tentative="1">
      <w:start w:val="1"/>
      <w:numFmt w:val="decimal"/>
      <w:lvlText w:val="%7."/>
      <w:lvlJc w:val="left"/>
      <w:pPr>
        <w:tabs>
          <w:tab w:val="num" w:pos="5958"/>
        </w:tabs>
        <w:ind w:left="5958" w:hanging="360"/>
      </w:pPr>
    </w:lvl>
    <w:lvl w:ilvl="7" w:tplc="040B0019" w:tentative="1">
      <w:start w:val="1"/>
      <w:numFmt w:val="lowerLetter"/>
      <w:lvlText w:val="%8."/>
      <w:lvlJc w:val="left"/>
      <w:pPr>
        <w:tabs>
          <w:tab w:val="num" w:pos="6678"/>
        </w:tabs>
        <w:ind w:left="6678" w:hanging="360"/>
      </w:pPr>
    </w:lvl>
    <w:lvl w:ilvl="8" w:tplc="040B001B" w:tentative="1">
      <w:start w:val="1"/>
      <w:numFmt w:val="lowerRoman"/>
      <w:lvlText w:val="%9."/>
      <w:lvlJc w:val="right"/>
      <w:pPr>
        <w:tabs>
          <w:tab w:val="num" w:pos="7398"/>
        </w:tabs>
        <w:ind w:left="7398" w:hanging="180"/>
      </w:pPr>
    </w:lvl>
  </w:abstractNum>
  <w:abstractNum w:abstractNumId="13">
    <w:nsid w:val="06C44F2B"/>
    <w:multiLevelType w:val="hybridMultilevel"/>
    <w:tmpl w:val="6DFE2036"/>
    <w:lvl w:ilvl="0" w:tplc="6220DB66">
      <w:start w:val="1"/>
      <w:numFmt w:val="decimal"/>
      <w:pStyle w:val="NumerotKJK10"/>
      <w:lvlText w:val="%1"/>
      <w:lvlJc w:val="left"/>
      <w:pPr>
        <w:ind w:left="2347" w:hanging="360"/>
      </w:pPr>
      <w:rPr>
        <w:rFonts w:hint="default"/>
      </w:rPr>
    </w:lvl>
    <w:lvl w:ilvl="1" w:tplc="040B0019" w:tentative="1">
      <w:start w:val="1"/>
      <w:numFmt w:val="lowerLetter"/>
      <w:lvlText w:val="%2."/>
      <w:lvlJc w:val="left"/>
      <w:pPr>
        <w:ind w:left="3538" w:hanging="360"/>
      </w:pPr>
    </w:lvl>
    <w:lvl w:ilvl="2" w:tplc="040B001B" w:tentative="1">
      <w:start w:val="1"/>
      <w:numFmt w:val="lowerRoman"/>
      <w:lvlText w:val="%3."/>
      <w:lvlJc w:val="right"/>
      <w:pPr>
        <w:ind w:left="4258" w:hanging="180"/>
      </w:pPr>
    </w:lvl>
    <w:lvl w:ilvl="3" w:tplc="040B000F" w:tentative="1">
      <w:start w:val="1"/>
      <w:numFmt w:val="decimal"/>
      <w:lvlText w:val="%4."/>
      <w:lvlJc w:val="left"/>
      <w:pPr>
        <w:ind w:left="4978" w:hanging="360"/>
      </w:pPr>
    </w:lvl>
    <w:lvl w:ilvl="4" w:tplc="040B0019" w:tentative="1">
      <w:start w:val="1"/>
      <w:numFmt w:val="lowerLetter"/>
      <w:lvlText w:val="%5."/>
      <w:lvlJc w:val="left"/>
      <w:pPr>
        <w:ind w:left="5698" w:hanging="360"/>
      </w:pPr>
    </w:lvl>
    <w:lvl w:ilvl="5" w:tplc="040B001B" w:tentative="1">
      <w:start w:val="1"/>
      <w:numFmt w:val="lowerRoman"/>
      <w:lvlText w:val="%6."/>
      <w:lvlJc w:val="right"/>
      <w:pPr>
        <w:ind w:left="6418" w:hanging="180"/>
      </w:pPr>
    </w:lvl>
    <w:lvl w:ilvl="6" w:tplc="040B000F" w:tentative="1">
      <w:start w:val="1"/>
      <w:numFmt w:val="decimal"/>
      <w:lvlText w:val="%7."/>
      <w:lvlJc w:val="left"/>
      <w:pPr>
        <w:ind w:left="7138" w:hanging="360"/>
      </w:pPr>
    </w:lvl>
    <w:lvl w:ilvl="7" w:tplc="040B0019" w:tentative="1">
      <w:start w:val="1"/>
      <w:numFmt w:val="lowerLetter"/>
      <w:lvlText w:val="%8."/>
      <w:lvlJc w:val="left"/>
      <w:pPr>
        <w:ind w:left="7858" w:hanging="360"/>
      </w:pPr>
    </w:lvl>
    <w:lvl w:ilvl="8" w:tplc="040B001B" w:tentative="1">
      <w:start w:val="1"/>
      <w:numFmt w:val="lowerRoman"/>
      <w:lvlText w:val="%9."/>
      <w:lvlJc w:val="right"/>
      <w:pPr>
        <w:ind w:left="8578" w:hanging="180"/>
      </w:pPr>
    </w:lvl>
  </w:abstractNum>
  <w:abstractNum w:abstractNumId="14">
    <w:nsid w:val="077A0CC2"/>
    <w:multiLevelType w:val="multilevel"/>
    <w:tmpl w:val="3202DE9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8C940A5"/>
    <w:multiLevelType w:val="singleLevel"/>
    <w:tmpl w:val="84508E00"/>
    <w:lvl w:ilvl="0">
      <w:start w:val="1"/>
      <w:numFmt w:val="decimal"/>
      <w:lvlText w:val="%1"/>
      <w:lvlJc w:val="left"/>
      <w:pPr>
        <w:tabs>
          <w:tab w:val="num" w:pos="1300"/>
        </w:tabs>
        <w:ind w:left="1300" w:hanging="720"/>
      </w:pPr>
      <w:rPr>
        <w:rFonts w:hint="default"/>
        <w:b/>
      </w:rPr>
    </w:lvl>
  </w:abstractNum>
  <w:abstractNum w:abstractNumId="16">
    <w:nsid w:val="09930832"/>
    <w:multiLevelType w:val="hybridMultilevel"/>
    <w:tmpl w:val="4912CEDA"/>
    <w:lvl w:ilvl="0" w:tplc="000E5716">
      <w:start w:val="1"/>
      <w:numFmt w:val="decimal"/>
      <w:pStyle w:val="NumerotKJK7"/>
      <w:lvlText w:val="%1"/>
      <w:lvlJc w:val="left"/>
      <w:pPr>
        <w:ind w:left="2347" w:hanging="360"/>
      </w:pPr>
      <w:rPr>
        <w:rFonts w:hint="default"/>
      </w:rPr>
    </w:lvl>
    <w:lvl w:ilvl="1" w:tplc="040B0019" w:tentative="1">
      <w:start w:val="1"/>
      <w:numFmt w:val="lowerLetter"/>
      <w:lvlText w:val="%2."/>
      <w:lvlJc w:val="left"/>
      <w:pPr>
        <w:ind w:left="3538" w:hanging="360"/>
      </w:pPr>
    </w:lvl>
    <w:lvl w:ilvl="2" w:tplc="040B001B" w:tentative="1">
      <w:start w:val="1"/>
      <w:numFmt w:val="lowerRoman"/>
      <w:lvlText w:val="%3."/>
      <w:lvlJc w:val="right"/>
      <w:pPr>
        <w:ind w:left="4258" w:hanging="180"/>
      </w:pPr>
    </w:lvl>
    <w:lvl w:ilvl="3" w:tplc="040B000F" w:tentative="1">
      <w:start w:val="1"/>
      <w:numFmt w:val="decimal"/>
      <w:lvlText w:val="%4."/>
      <w:lvlJc w:val="left"/>
      <w:pPr>
        <w:ind w:left="4978" w:hanging="360"/>
      </w:pPr>
    </w:lvl>
    <w:lvl w:ilvl="4" w:tplc="040B0019" w:tentative="1">
      <w:start w:val="1"/>
      <w:numFmt w:val="lowerLetter"/>
      <w:lvlText w:val="%5."/>
      <w:lvlJc w:val="left"/>
      <w:pPr>
        <w:ind w:left="5698" w:hanging="360"/>
      </w:pPr>
    </w:lvl>
    <w:lvl w:ilvl="5" w:tplc="040B001B" w:tentative="1">
      <w:start w:val="1"/>
      <w:numFmt w:val="lowerRoman"/>
      <w:lvlText w:val="%6."/>
      <w:lvlJc w:val="right"/>
      <w:pPr>
        <w:ind w:left="6418" w:hanging="180"/>
      </w:pPr>
    </w:lvl>
    <w:lvl w:ilvl="6" w:tplc="040B000F" w:tentative="1">
      <w:start w:val="1"/>
      <w:numFmt w:val="decimal"/>
      <w:lvlText w:val="%7."/>
      <w:lvlJc w:val="left"/>
      <w:pPr>
        <w:ind w:left="7138" w:hanging="360"/>
      </w:pPr>
    </w:lvl>
    <w:lvl w:ilvl="7" w:tplc="040B0019" w:tentative="1">
      <w:start w:val="1"/>
      <w:numFmt w:val="lowerLetter"/>
      <w:lvlText w:val="%8."/>
      <w:lvlJc w:val="left"/>
      <w:pPr>
        <w:ind w:left="7858" w:hanging="360"/>
      </w:pPr>
    </w:lvl>
    <w:lvl w:ilvl="8" w:tplc="040B001B" w:tentative="1">
      <w:start w:val="1"/>
      <w:numFmt w:val="lowerRoman"/>
      <w:lvlText w:val="%9."/>
      <w:lvlJc w:val="right"/>
      <w:pPr>
        <w:ind w:left="8578" w:hanging="180"/>
      </w:pPr>
    </w:lvl>
  </w:abstractNum>
  <w:abstractNum w:abstractNumId="17">
    <w:nsid w:val="0B4A4DA4"/>
    <w:multiLevelType w:val="hybridMultilevel"/>
    <w:tmpl w:val="E7C06CB8"/>
    <w:lvl w:ilvl="0" w:tplc="29B6AAB2">
      <w:start w:val="1"/>
      <w:numFmt w:val="decimal"/>
      <w:lvlText w:val="%1)"/>
      <w:lvlJc w:val="left"/>
      <w:pPr>
        <w:ind w:left="2602" w:hanging="504"/>
      </w:pPr>
      <w:rPr>
        <w:rFonts w:hint="default"/>
      </w:rPr>
    </w:lvl>
    <w:lvl w:ilvl="1" w:tplc="040B0019" w:tentative="1">
      <w:start w:val="1"/>
      <w:numFmt w:val="lowerLetter"/>
      <w:lvlText w:val="%2."/>
      <w:lvlJc w:val="left"/>
      <w:pPr>
        <w:ind w:left="3178" w:hanging="360"/>
      </w:pPr>
    </w:lvl>
    <w:lvl w:ilvl="2" w:tplc="040B001B" w:tentative="1">
      <w:start w:val="1"/>
      <w:numFmt w:val="lowerRoman"/>
      <w:lvlText w:val="%3."/>
      <w:lvlJc w:val="right"/>
      <w:pPr>
        <w:ind w:left="3898" w:hanging="180"/>
      </w:pPr>
    </w:lvl>
    <w:lvl w:ilvl="3" w:tplc="040B000F" w:tentative="1">
      <w:start w:val="1"/>
      <w:numFmt w:val="decimal"/>
      <w:lvlText w:val="%4."/>
      <w:lvlJc w:val="left"/>
      <w:pPr>
        <w:ind w:left="4618" w:hanging="360"/>
      </w:pPr>
    </w:lvl>
    <w:lvl w:ilvl="4" w:tplc="040B0019" w:tentative="1">
      <w:start w:val="1"/>
      <w:numFmt w:val="lowerLetter"/>
      <w:lvlText w:val="%5."/>
      <w:lvlJc w:val="left"/>
      <w:pPr>
        <w:ind w:left="5338" w:hanging="360"/>
      </w:pPr>
    </w:lvl>
    <w:lvl w:ilvl="5" w:tplc="040B001B" w:tentative="1">
      <w:start w:val="1"/>
      <w:numFmt w:val="lowerRoman"/>
      <w:lvlText w:val="%6."/>
      <w:lvlJc w:val="right"/>
      <w:pPr>
        <w:ind w:left="6058" w:hanging="180"/>
      </w:pPr>
    </w:lvl>
    <w:lvl w:ilvl="6" w:tplc="040B000F" w:tentative="1">
      <w:start w:val="1"/>
      <w:numFmt w:val="decimal"/>
      <w:lvlText w:val="%7."/>
      <w:lvlJc w:val="left"/>
      <w:pPr>
        <w:ind w:left="6778" w:hanging="360"/>
      </w:pPr>
    </w:lvl>
    <w:lvl w:ilvl="7" w:tplc="040B0019" w:tentative="1">
      <w:start w:val="1"/>
      <w:numFmt w:val="lowerLetter"/>
      <w:lvlText w:val="%8."/>
      <w:lvlJc w:val="left"/>
      <w:pPr>
        <w:ind w:left="7498" w:hanging="360"/>
      </w:pPr>
    </w:lvl>
    <w:lvl w:ilvl="8" w:tplc="040B001B" w:tentative="1">
      <w:start w:val="1"/>
      <w:numFmt w:val="lowerRoman"/>
      <w:lvlText w:val="%9."/>
      <w:lvlJc w:val="right"/>
      <w:pPr>
        <w:ind w:left="8218" w:hanging="180"/>
      </w:pPr>
    </w:lvl>
  </w:abstractNum>
  <w:abstractNum w:abstractNumId="18">
    <w:nsid w:val="13BA05D2"/>
    <w:multiLevelType w:val="hybridMultilevel"/>
    <w:tmpl w:val="D130CD52"/>
    <w:lvl w:ilvl="0" w:tplc="C3A07966">
      <w:start w:val="1"/>
      <w:numFmt w:val="decimal"/>
      <w:pStyle w:val="NumerotKJK8"/>
      <w:lvlText w:val="%1"/>
      <w:lvlJc w:val="left"/>
      <w:pPr>
        <w:ind w:left="2347" w:hanging="360"/>
      </w:pPr>
      <w:rPr>
        <w:rFonts w:hint="default"/>
      </w:rPr>
    </w:lvl>
    <w:lvl w:ilvl="1" w:tplc="040B0019" w:tentative="1">
      <w:start w:val="1"/>
      <w:numFmt w:val="lowerLetter"/>
      <w:lvlText w:val="%2."/>
      <w:lvlJc w:val="left"/>
      <w:pPr>
        <w:ind w:left="3538" w:hanging="360"/>
      </w:pPr>
    </w:lvl>
    <w:lvl w:ilvl="2" w:tplc="040B001B" w:tentative="1">
      <w:start w:val="1"/>
      <w:numFmt w:val="lowerRoman"/>
      <w:lvlText w:val="%3."/>
      <w:lvlJc w:val="right"/>
      <w:pPr>
        <w:ind w:left="4258" w:hanging="180"/>
      </w:pPr>
    </w:lvl>
    <w:lvl w:ilvl="3" w:tplc="040B000F" w:tentative="1">
      <w:start w:val="1"/>
      <w:numFmt w:val="decimal"/>
      <w:lvlText w:val="%4."/>
      <w:lvlJc w:val="left"/>
      <w:pPr>
        <w:ind w:left="4978" w:hanging="360"/>
      </w:pPr>
    </w:lvl>
    <w:lvl w:ilvl="4" w:tplc="040B0019" w:tentative="1">
      <w:start w:val="1"/>
      <w:numFmt w:val="lowerLetter"/>
      <w:lvlText w:val="%5."/>
      <w:lvlJc w:val="left"/>
      <w:pPr>
        <w:ind w:left="5698" w:hanging="360"/>
      </w:pPr>
    </w:lvl>
    <w:lvl w:ilvl="5" w:tplc="040B001B" w:tentative="1">
      <w:start w:val="1"/>
      <w:numFmt w:val="lowerRoman"/>
      <w:lvlText w:val="%6."/>
      <w:lvlJc w:val="right"/>
      <w:pPr>
        <w:ind w:left="6418" w:hanging="180"/>
      </w:pPr>
    </w:lvl>
    <w:lvl w:ilvl="6" w:tplc="040B000F" w:tentative="1">
      <w:start w:val="1"/>
      <w:numFmt w:val="decimal"/>
      <w:lvlText w:val="%7."/>
      <w:lvlJc w:val="left"/>
      <w:pPr>
        <w:ind w:left="7138" w:hanging="360"/>
      </w:pPr>
    </w:lvl>
    <w:lvl w:ilvl="7" w:tplc="040B0019" w:tentative="1">
      <w:start w:val="1"/>
      <w:numFmt w:val="lowerLetter"/>
      <w:lvlText w:val="%8."/>
      <w:lvlJc w:val="left"/>
      <w:pPr>
        <w:ind w:left="7858" w:hanging="360"/>
      </w:pPr>
    </w:lvl>
    <w:lvl w:ilvl="8" w:tplc="040B001B" w:tentative="1">
      <w:start w:val="1"/>
      <w:numFmt w:val="lowerRoman"/>
      <w:lvlText w:val="%9."/>
      <w:lvlJc w:val="right"/>
      <w:pPr>
        <w:ind w:left="8578" w:hanging="180"/>
      </w:pPr>
    </w:lvl>
  </w:abstractNum>
  <w:abstractNum w:abstractNumId="19">
    <w:nsid w:val="15882A9F"/>
    <w:multiLevelType w:val="hybridMultilevel"/>
    <w:tmpl w:val="68A060AA"/>
    <w:lvl w:ilvl="0" w:tplc="CF58D8B0">
      <w:start w:val="1"/>
      <w:numFmt w:val="decimal"/>
      <w:pStyle w:val="NumerotKJK"/>
      <w:lvlText w:val="%1"/>
      <w:lvlJc w:val="left"/>
      <w:pPr>
        <w:ind w:left="2232"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0">
    <w:nsid w:val="1901685E"/>
    <w:multiLevelType w:val="multilevel"/>
    <w:tmpl w:val="446E9164"/>
    <w:styleLink w:val="Automaattinennumerointi"/>
    <w:lvl w:ilvl="0">
      <w:start w:val="2"/>
      <w:numFmt w:val="decimal"/>
      <w:lvlText w:val="%1)"/>
      <w:lvlJc w:val="left"/>
      <w:pPr>
        <w:tabs>
          <w:tab w:val="num" w:pos="1938"/>
        </w:tabs>
        <w:ind w:left="1938" w:hanging="660"/>
      </w:pPr>
      <w:rPr>
        <w:rFonts w:ascii="Garamond" w:hAnsi="Garamond"/>
        <w:color w:val="000000"/>
        <w:sz w:val="24"/>
      </w:rPr>
    </w:lvl>
    <w:lvl w:ilvl="1">
      <w:start w:val="1"/>
      <w:numFmt w:val="lowerLetter"/>
      <w:lvlText w:val="%2."/>
      <w:lvlJc w:val="left"/>
      <w:pPr>
        <w:tabs>
          <w:tab w:val="num" w:pos="2358"/>
        </w:tabs>
        <w:ind w:left="2358" w:hanging="360"/>
      </w:pPr>
    </w:lvl>
    <w:lvl w:ilvl="2">
      <w:start w:val="1"/>
      <w:numFmt w:val="lowerRoman"/>
      <w:lvlText w:val="%3."/>
      <w:lvlJc w:val="right"/>
      <w:pPr>
        <w:tabs>
          <w:tab w:val="num" w:pos="3078"/>
        </w:tabs>
        <w:ind w:left="3078" w:hanging="180"/>
      </w:pPr>
    </w:lvl>
    <w:lvl w:ilvl="3">
      <w:start w:val="1"/>
      <w:numFmt w:val="decimal"/>
      <w:lvlText w:val="%4."/>
      <w:lvlJc w:val="left"/>
      <w:pPr>
        <w:tabs>
          <w:tab w:val="num" w:pos="3798"/>
        </w:tabs>
        <w:ind w:left="3798" w:hanging="360"/>
      </w:pPr>
    </w:lvl>
    <w:lvl w:ilvl="4">
      <w:start w:val="1"/>
      <w:numFmt w:val="lowerLetter"/>
      <w:lvlText w:val="%5."/>
      <w:lvlJc w:val="left"/>
      <w:pPr>
        <w:tabs>
          <w:tab w:val="num" w:pos="4518"/>
        </w:tabs>
        <w:ind w:left="4518" w:hanging="360"/>
      </w:pPr>
    </w:lvl>
    <w:lvl w:ilvl="5">
      <w:start w:val="1"/>
      <w:numFmt w:val="lowerRoman"/>
      <w:lvlText w:val="%6."/>
      <w:lvlJc w:val="right"/>
      <w:pPr>
        <w:tabs>
          <w:tab w:val="num" w:pos="5238"/>
        </w:tabs>
        <w:ind w:left="5238" w:hanging="180"/>
      </w:pPr>
    </w:lvl>
    <w:lvl w:ilvl="6">
      <w:start w:val="1"/>
      <w:numFmt w:val="decimal"/>
      <w:lvlText w:val="%7."/>
      <w:lvlJc w:val="left"/>
      <w:pPr>
        <w:tabs>
          <w:tab w:val="num" w:pos="5958"/>
        </w:tabs>
        <w:ind w:left="5958" w:hanging="360"/>
      </w:pPr>
    </w:lvl>
    <w:lvl w:ilvl="7">
      <w:start w:val="1"/>
      <w:numFmt w:val="lowerLetter"/>
      <w:lvlText w:val="%8."/>
      <w:lvlJc w:val="left"/>
      <w:pPr>
        <w:tabs>
          <w:tab w:val="num" w:pos="6678"/>
        </w:tabs>
        <w:ind w:left="6678" w:hanging="360"/>
      </w:pPr>
    </w:lvl>
    <w:lvl w:ilvl="8">
      <w:start w:val="1"/>
      <w:numFmt w:val="lowerRoman"/>
      <w:lvlText w:val="%9."/>
      <w:lvlJc w:val="right"/>
      <w:pPr>
        <w:tabs>
          <w:tab w:val="num" w:pos="7398"/>
        </w:tabs>
        <w:ind w:left="7398" w:hanging="180"/>
      </w:pPr>
    </w:lvl>
  </w:abstractNum>
  <w:abstractNum w:abstractNumId="21">
    <w:nsid w:val="221C3E49"/>
    <w:multiLevelType w:val="hybridMultilevel"/>
    <w:tmpl w:val="F7703182"/>
    <w:lvl w:ilvl="0" w:tplc="83EA2DAE">
      <w:start w:val="1"/>
      <w:numFmt w:val="decimal"/>
      <w:pStyle w:val="NumerotKJK3"/>
      <w:lvlText w:val="%1"/>
      <w:lvlJc w:val="left"/>
      <w:pPr>
        <w:ind w:left="2347" w:hanging="360"/>
      </w:pPr>
      <w:rPr>
        <w:rFonts w:hint="default"/>
      </w:rPr>
    </w:lvl>
    <w:lvl w:ilvl="1" w:tplc="040B0019" w:tentative="1">
      <w:start w:val="1"/>
      <w:numFmt w:val="lowerLetter"/>
      <w:lvlText w:val="%2."/>
      <w:lvlJc w:val="left"/>
      <w:pPr>
        <w:ind w:left="3538" w:hanging="360"/>
      </w:pPr>
    </w:lvl>
    <w:lvl w:ilvl="2" w:tplc="040B001B" w:tentative="1">
      <w:start w:val="1"/>
      <w:numFmt w:val="lowerRoman"/>
      <w:lvlText w:val="%3."/>
      <w:lvlJc w:val="right"/>
      <w:pPr>
        <w:ind w:left="4258" w:hanging="180"/>
      </w:pPr>
    </w:lvl>
    <w:lvl w:ilvl="3" w:tplc="040B000F" w:tentative="1">
      <w:start w:val="1"/>
      <w:numFmt w:val="decimal"/>
      <w:lvlText w:val="%4."/>
      <w:lvlJc w:val="left"/>
      <w:pPr>
        <w:ind w:left="4978" w:hanging="360"/>
      </w:pPr>
    </w:lvl>
    <w:lvl w:ilvl="4" w:tplc="040B0019" w:tentative="1">
      <w:start w:val="1"/>
      <w:numFmt w:val="lowerLetter"/>
      <w:lvlText w:val="%5."/>
      <w:lvlJc w:val="left"/>
      <w:pPr>
        <w:ind w:left="5698" w:hanging="360"/>
      </w:pPr>
    </w:lvl>
    <w:lvl w:ilvl="5" w:tplc="040B001B" w:tentative="1">
      <w:start w:val="1"/>
      <w:numFmt w:val="lowerRoman"/>
      <w:lvlText w:val="%6."/>
      <w:lvlJc w:val="right"/>
      <w:pPr>
        <w:ind w:left="6418" w:hanging="180"/>
      </w:pPr>
    </w:lvl>
    <w:lvl w:ilvl="6" w:tplc="040B000F" w:tentative="1">
      <w:start w:val="1"/>
      <w:numFmt w:val="decimal"/>
      <w:lvlText w:val="%7."/>
      <w:lvlJc w:val="left"/>
      <w:pPr>
        <w:ind w:left="7138" w:hanging="360"/>
      </w:pPr>
    </w:lvl>
    <w:lvl w:ilvl="7" w:tplc="040B0019" w:tentative="1">
      <w:start w:val="1"/>
      <w:numFmt w:val="lowerLetter"/>
      <w:lvlText w:val="%8."/>
      <w:lvlJc w:val="left"/>
      <w:pPr>
        <w:ind w:left="7858" w:hanging="360"/>
      </w:pPr>
    </w:lvl>
    <w:lvl w:ilvl="8" w:tplc="040B001B" w:tentative="1">
      <w:start w:val="1"/>
      <w:numFmt w:val="lowerRoman"/>
      <w:lvlText w:val="%9."/>
      <w:lvlJc w:val="right"/>
      <w:pPr>
        <w:ind w:left="8578" w:hanging="180"/>
      </w:pPr>
    </w:lvl>
  </w:abstractNum>
  <w:abstractNum w:abstractNumId="22">
    <w:nsid w:val="26930C09"/>
    <w:multiLevelType w:val="hybridMultilevel"/>
    <w:tmpl w:val="B38EF298"/>
    <w:lvl w:ilvl="0" w:tplc="E7A40AD4">
      <w:start w:val="1"/>
      <w:numFmt w:val="bullet"/>
      <w:lvlText w:val="-"/>
      <w:lvlJc w:val="left"/>
      <w:pPr>
        <w:tabs>
          <w:tab w:val="num" w:pos="720"/>
        </w:tabs>
        <w:ind w:left="720" w:hanging="360"/>
      </w:pPr>
      <w:rPr>
        <w:rFonts w:ascii="Times New Roman" w:eastAsia="Times New Roman" w:hAnsi="Times New Roman" w:cs="Times New Roman" w:hint="default"/>
      </w:rPr>
    </w:lvl>
    <w:lvl w:ilvl="1" w:tplc="040B0003" w:tentative="1">
      <w:start w:val="1"/>
      <w:numFmt w:val="bullet"/>
      <w:lvlText w:val="o"/>
      <w:lvlJc w:val="left"/>
      <w:pPr>
        <w:tabs>
          <w:tab w:val="num" w:pos="1440"/>
        </w:tabs>
        <w:ind w:left="1440" w:hanging="360"/>
      </w:pPr>
      <w:rPr>
        <w:rFonts w:ascii="Courier New" w:hAnsi="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3">
    <w:nsid w:val="27C26B70"/>
    <w:multiLevelType w:val="hybridMultilevel"/>
    <w:tmpl w:val="D16A6E12"/>
    <w:lvl w:ilvl="0" w:tplc="DAEE8F30">
      <w:start w:val="2"/>
      <w:numFmt w:val="decimal"/>
      <w:lvlText w:val="%1)"/>
      <w:lvlJc w:val="left"/>
      <w:pPr>
        <w:tabs>
          <w:tab w:val="num" w:pos="1938"/>
        </w:tabs>
        <w:ind w:left="1938" w:hanging="660"/>
      </w:pPr>
      <w:rPr>
        <w:rFonts w:hint="default"/>
      </w:rPr>
    </w:lvl>
    <w:lvl w:ilvl="1" w:tplc="040B0019" w:tentative="1">
      <w:start w:val="1"/>
      <w:numFmt w:val="lowerLetter"/>
      <w:lvlText w:val="%2."/>
      <w:lvlJc w:val="left"/>
      <w:pPr>
        <w:tabs>
          <w:tab w:val="num" w:pos="2358"/>
        </w:tabs>
        <w:ind w:left="2358" w:hanging="360"/>
      </w:pPr>
    </w:lvl>
    <w:lvl w:ilvl="2" w:tplc="040B001B" w:tentative="1">
      <w:start w:val="1"/>
      <w:numFmt w:val="lowerRoman"/>
      <w:lvlText w:val="%3."/>
      <w:lvlJc w:val="right"/>
      <w:pPr>
        <w:tabs>
          <w:tab w:val="num" w:pos="3078"/>
        </w:tabs>
        <w:ind w:left="3078" w:hanging="180"/>
      </w:pPr>
    </w:lvl>
    <w:lvl w:ilvl="3" w:tplc="040B000F" w:tentative="1">
      <w:start w:val="1"/>
      <w:numFmt w:val="decimal"/>
      <w:lvlText w:val="%4."/>
      <w:lvlJc w:val="left"/>
      <w:pPr>
        <w:tabs>
          <w:tab w:val="num" w:pos="3798"/>
        </w:tabs>
        <w:ind w:left="3798" w:hanging="360"/>
      </w:pPr>
    </w:lvl>
    <w:lvl w:ilvl="4" w:tplc="040B0019" w:tentative="1">
      <w:start w:val="1"/>
      <w:numFmt w:val="lowerLetter"/>
      <w:lvlText w:val="%5."/>
      <w:lvlJc w:val="left"/>
      <w:pPr>
        <w:tabs>
          <w:tab w:val="num" w:pos="4518"/>
        </w:tabs>
        <w:ind w:left="4518" w:hanging="360"/>
      </w:pPr>
    </w:lvl>
    <w:lvl w:ilvl="5" w:tplc="040B001B" w:tentative="1">
      <w:start w:val="1"/>
      <w:numFmt w:val="lowerRoman"/>
      <w:lvlText w:val="%6."/>
      <w:lvlJc w:val="right"/>
      <w:pPr>
        <w:tabs>
          <w:tab w:val="num" w:pos="5238"/>
        </w:tabs>
        <w:ind w:left="5238" w:hanging="180"/>
      </w:pPr>
    </w:lvl>
    <w:lvl w:ilvl="6" w:tplc="040B000F" w:tentative="1">
      <w:start w:val="1"/>
      <w:numFmt w:val="decimal"/>
      <w:lvlText w:val="%7."/>
      <w:lvlJc w:val="left"/>
      <w:pPr>
        <w:tabs>
          <w:tab w:val="num" w:pos="5958"/>
        </w:tabs>
        <w:ind w:left="5958" w:hanging="360"/>
      </w:pPr>
    </w:lvl>
    <w:lvl w:ilvl="7" w:tplc="040B0019" w:tentative="1">
      <w:start w:val="1"/>
      <w:numFmt w:val="lowerLetter"/>
      <w:lvlText w:val="%8."/>
      <w:lvlJc w:val="left"/>
      <w:pPr>
        <w:tabs>
          <w:tab w:val="num" w:pos="6678"/>
        </w:tabs>
        <w:ind w:left="6678" w:hanging="360"/>
      </w:pPr>
    </w:lvl>
    <w:lvl w:ilvl="8" w:tplc="040B001B" w:tentative="1">
      <w:start w:val="1"/>
      <w:numFmt w:val="lowerRoman"/>
      <w:lvlText w:val="%9."/>
      <w:lvlJc w:val="right"/>
      <w:pPr>
        <w:tabs>
          <w:tab w:val="num" w:pos="7398"/>
        </w:tabs>
        <w:ind w:left="7398" w:hanging="180"/>
      </w:pPr>
    </w:lvl>
  </w:abstractNum>
  <w:abstractNum w:abstractNumId="24">
    <w:nsid w:val="29B54B2F"/>
    <w:multiLevelType w:val="multilevel"/>
    <w:tmpl w:val="446E9164"/>
    <w:numStyleLink w:val="Automaattinennumerointi"/>
  </w:abstractNum>
  <w:abstractNum w:abstractNumId="25">
    <w:nsid w:val="2A152930"/>
    <w:multiLevelType w:val="hybridMultilevel"/>
    <w:tmpl w:val="A67C6482"/>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6">
    <w:nsid w:val="2B841426"/>
    <w:multiLevelType w:val="hybridMultilevel"/>
    <w:tmpl w:val="6DE0CBF8"/>
    <w:lvl w:ilvl="0" w:tplc="9DE6E632">
      <w:start w:val="1"/>
      <w:numFmt w:val="bullet"/>
      <w:lvlText w:val=""/>
      <w:lvlJc w:val="left"/>
      <w:pPr>
        <w:tabs>
          <w:tab w:val="num" w:pos="2458"/>
        </w:tabs>
        <w:ind w:left="2458" w:hanging="360"/>
      </w:pPr>
      <w:rPr>
        <w:rFonts w:ascii="Wingdings" w:hAnsi="Wingdings" w:hint="default"/>
        <w:color w:val="auto"/>
      </w:rPr>
    </w:lvl>
    <w:lvl w:ilvl="1" w:tplc="040B0003" w:tentative="1">
      <w:start w:val="1"/>
      <w:numFmt w:val="bullet"/>
      <w:lvlText w:val="o"/>
      <w:lvlJc w:val="left"/>
      <w:pPr>
        <w:tabs>
          <w:tab w:val="num" w:pos="3178"/>
        </w:tabs>
        <w:ind w:left="3178" w:hanging="360"/>
      </w:pPr>
      <w:rPr>
        <w:rFonts w:ascii="Courier New" w:hAnsi="Courier New" w:cs="Courier New" w:hint="default"/>
      </w:rPr>
    </w:lvl>
    <w:lvl w:ilvl="2" w:tplc="040B0005" w:tentative="1">
      <w:start w:val="1"/>
      <w:numFmt w:val="bullet"/>
      <w:lvlText w:val=""/>
      <w:lvlJc w:val="left"/>
      <w:pPr>
        <w:tabs>
          <w:tab w:val="num" w:pos="3898"/>
        </w:tabs>
        <w:ind w:left="3898" w:hanging="360"/>
      </w:pPr>
      <w:rPr>
        <w:rFonts w:ascii="Wingdings" w:hAnsi="Wingdings" w:hint="default"/>
      </w:rPr>
    </w:lvl>
    <w:lvl w:ilvl="3" w:tplc="040B0001" w:tentative="1">
      <w:start w:val="1"/>
      <w:numFmt w:val="bullet"/>
      <w:lvlText w:val=""/>
      <w:lvlJc w:val="left"/>
      <w:pPr>
        <w:tabs>
          <w:tab w:val="num" w:pos="4618"/>
        </w:tabs>
        <w:ind w:left="4618" w:hanging="360"/>
      </w:pPr>
      <w:rPr>
        <w:rFonts w:ascii="Symbol" w:hAnsi="Symbol" w:hint="default"/>
      </w:rPr>
    </w:lvl>
    <w:lvl w:ilvl="4" w:tplc="040B0003" w:tentative="1">
      <w:start w:val="1"/>
      <w:numFmt w:val="bullet"/>
      <w:lvlText w:val="o"/>
      <w:lvlJc w:val="left"/>
      <w:pPr>
        <w:tabs>
          <w:tab w:val="num" w:pos="5338"/>
        </w:tabs>
        <w:ind w:left="5338" w:hanging="360"/>
      </w:pPr>
      <w:rPr>
        <w:rFonts w:ascii="Courier New" w:hAnsi="Courier New" w:cs="Courier New" w:hint="default"/>
      </w:rPr>
    </w:lvl>
    <w:lvl w:ilvl="5" w:tplc="040B0005" w:tentative="1">
      <w:start w:val="1"/>
      <w:numFmt w:val="bullet"/>
      <w:lvlText w:val=""/>
      <w:lvlJc w:val="left"/>
      <w:pPr>
        <w:tabs>
          <w:tab w:val="num" w:pos="6058"/>
        </w:tabs>
        <w:ind w:left="6058" w:hanging="360"/>
      </w:pPr>
      <w:rPr>
        <w:rFonts w:ascii="Wingdings" w:hAnsi="Wingdings" w:hint="default"/>
      </w:rPr>
    </w:lvl>
    <w:lvl w:ilvl="6" w:tplc="040B0001" w:tentative="1">
      <w:start w:val="1"/>
      <w:numFmt w:val="bullet"/>
      <w:lvlText w:val=""/>
      <w:lvlJc w:val="left"/>
      <w:pPr>
        <w:tabs>
          <w:tab w:val="num" w:pos="6778"/>
        </w:tabs>
        <w:ind w:left="6778" w:hanging="360"/>
      </w:pPr>
      <w:rPr>
        <w:rFonts w:ascii="Symbol" w:hAnsi="Symbol" w:hint="default"/>
      </w:rPr>
    </w:lvl>
    <w:lvl w:ilvl="7" w:tplc="040B0003" w:tentative="1">
      <w:start w:val="1"/>
      <w:numFmt w:val="bullet"/>
      <w:lvlText w:val="o"/>
      <w:lvlJc w:val="left"/>
      <w:pPr>
        <w:tabs>
          <w:tab w:val="num" w:pos="7498"/>
        </w:tabs>
        <w:ind w:left="7498" w:hanging="360"/>
      </w:pPr>
      <w:rPr>
        <w:rFonts w:ascii="Courier New" w:hAnsi="Courier New" w:cs="Courier New" w:hint="default"/>
      </w:rPr>
    </w:lvl>
    <w:lvl w:ilvl="8" w:tplc="040B0005" w:tentative="1">
      <w:start w:val="1"/>
      <w:numFmt w:val="bullet"/>
      <w:lvlText w:val=""/>
      <w:lvlJc w:val="left"/>
      <w:pPr>
        <w:tabs>
          <w:tab w:val="num" w:pos="8218"/>
        </w:tabs>
        <w:ind w:left="8218" w:hanging="360"/>
      </w:pPr>
      <w:rPr>
        <w:rFonts w:ascii="Wingdings" w:hAnsi="Wingdings" w:hint="default"/>
      </w:rPr>
    </w:lvl>
  </w:abstractNum>
  <w:abstractNum w:abstractNumId="27">
    <w:nsid w:val="2F9D69A6"/>
    <w:multiLevelType w:val="hybridMultilevel"/>
    <w:tmpl w:val="B330DCAA"/>
    <w:lvl w:ilvl="0" w:tplc="590C825E">
      <w:start w:val="1"/>
      <w:numFmt w:val="decimal"/>
      <w:pStyle w:val="NumerotKJK9"/>
      <w:lvlText w:val="%1"/>
      <w:lvlJc w:val="left"/>
      <w:pPr>
        <w:ind w:left="2458" w:hanging="360"/>
      </w:pPr>
      <w:rPr>
        <w:rFonts w:hint="default"/>
      </w:rPr>
    </w:lvl>
    <w:lvl w:ilvl="1" w:tplc="040B0019" w:tentative="1">
      <w:start w:val="1"/>
      <w:numFmt w:val="lowerLetter"/>
      <w:lvlText w:val="%2."/>
      <w:lvlJc w:val="left"/>
      <w:pPr>
        <w:ind w:left="3538" w:hanging="360"/>
      </w:pPr>
    </w:lvl>
    <w:lvl w:ilvl="2" w:tplc="040B001B" w:tentative="1">
      <w:start w:val="1"/>
      <w:numFmt w:val="lowerRoman"/>
      <w:lvlText w:val="%3."/>
      <w:lvlJc w:val="right"/>
      <w:pPr>
        <w:ind w:left="4258" w:hanging="180"/>
      </w:pPr>
    </w:lvl>
    <w:lvl w:ilvl="3" w:tplc="040B000F" w:tentative="1">
      <w:start w:val="1"/>
      <w:numFmt w:val="decimal"/>
      <w:lvlText w:val="%4."/>
      <w:lvlJc w:val="left"/>
      <w:pPr>
        <w:ind w:left="4978" w:hanging="360"/>
      </w:pPr>
    </w:lvl>
    <w:lvl w:ilvl="4" w:tplc="040B0019" w:tentative="1">
      <w:start w:val="1"/>
      <w:numFmt w:val="lowerLetter"/>
      <w:lvlText w:val="%5."/>
      <w:lvlJc w:val="left"/>
      <w:pPr>
        <w:ind w:left="5698" w:hanging="360"/>
      </w:pPr>
    </w:lvl>
    <w:lvl w:ilvl="5" w:tplc="040B001B" w:tentative="1">
      <w:start w:val="1"/>
      <w:numFmt w:val="lowerRoman"/>
      <w:lvlText w:val="%6."/>
      <w:lvlJc w:val="right"/>
      <w:pPr>
        <w:ind w:left="6418" w:hanging="180"/>
      </w:pPr>
    </w:lvl>
    <w:lvl w:ilvl="6" w:tplc="040B000F" w:tentative="1">
      <w:start w:val="1"/>
      <w:numFmt w:val="decimal"/>
      <w:lvlText w:val="%7."/>
      <w:lvlJc w:val="left"/>
      <w:pPr>
        <w:ind w:left="7138" w:hanging="360"/>
      </w:pPr>
    </w:lvl>
    <w:lvl w:ilvl="7" w:tplc="040B0019" w:tentative="1">
      <w:start w:val="1"/>
      <w:numFmt w:val="lowerLetter"/>
      <w:lvlText w:val="%8."/>
      <w:lvlJc w:val="left"/>
      <w:pPr>
        <w:ind w:left="7858" w:hanging="360"/>
      </w:pPr>
    </w:lvl>
    <w:lvl w:ilvl="8" w:tplc="040B001B" w:tentative="1">
      <w:start w:val="1"/>
      <w:numFmt w:val="lowerRoman"/>
      <w:lvlText w:val="%9."/>
      <w:lvlJc w:val="right"/>
      <w:pPr>
        <w:ind w:left="8578" w:hanging="180"/>
      </w:pPr>
    </w:lvl>
  </w:abstractNum>
  <w:abstractNum w:abstractNumId="28">
    <w:nsid w:val="3E021746"/>
    <w:multiLevelType w:val="hybridMultilevel"/>
    <w:tmpl w:val="DB341676"/>
    <w:lvl w:ilvl="0" w:tplc="04906E24">
      <w:start w:val="1"/>
      <w:numFmt w:val="bullet"/>
      <w:pStyle w:val="List"/>
      <w:lvlText w:val=""/>
      <w:lvlJc w:val="left"/>
      <w:pPr>
        <w:ind w:left="2818" w:hanging="360"/>
      </w:pPr>
      <w:rPr>
        <w:rFonts w:ascii="Wingdings" w:hAnsi="Wingdings" w:hint="default"/>
      </w:rPr>
    </w:lvl>
    <w:lvl w:ilvl="1" w:tplc="040B0003">
      <w:start w:val="1"/>
      <w:numFmt w:val="bullet"/>
      <w:lvlText w:val="o"/>
      <w:lvlJc w:val="left"/>
      <w:pPr>
        <w:tabs>
          <w:tab w:val="num" w:pos="3538"/>
        </w:tabs>
        <w:ind w:left="3538" w:hanging="360"/>
      </w:pPr>
      <w:rPr>
        <w:rFonts w:ascii="Courier New" w:hAnsi="Courier New" w:cs="Courier New" w:hint="default"/>
      </w:rPr>
    </w:lvl>
    <w:lvl w:ilvl="2" w:tplc="040B0005" w:tentative="1">
      <w:start w:val="1"/>
      <w:numFmt w:val="bullet"/>
      <w:lvlText w:val=""/>
      <w:lvlJc w:val="left"/>
      <w:pPr>
        <w:ind w:left="4258" w:hanging="360"/>
      </w:pPr>
      <w:rPr>
        <w:rFonts w:ascii="Wingdings" w:hAnsi="Wingdings" w:hint="default"/>
      </w:rPr>
    </w:lvl>
    <w:lvl w:ilvl="3" w:tplc="040B0001" w:tentative="1">
      <w:start w:val="1"/>
      <w:numFmt w:val="bullet"/>
      <w:lvlText w:val=""/>
      <w:lvlJc w:val="left"/>
      <w:pPr>
        <w:ind w:left="4978" w:hanging="360"/>
      </w:pPr>
      <w:rPr>
        <w:rFonts w:ascii="Symbol" w:hAnsi="Symbol" w:hint="default"/>
      </w:rPr>
    </w:lvl>
    <w:lvl w:ilvl="4" w:tplc="040B0003" w:tentative="1">
      <w:start w:val="1"/>
      <w:numFmt w:val="bullet"/>
      <w:lvlText w:val="o"/>
      <w:lvlJc w:val="left"/>
      <w:pPr>
        <w:ind w:left="5698" w:hanging="360"/>
      </w:pPr>
      <w:rPr>
        <w:rFonts w:ascii="Courier New" w:hAnsi="Courier New" w:cs="Courier New" w:hint="default"/>
      </w:rPr>
    </w:lvl>
    <w:lvl w:ilvl="5" w:tplc="040B0005" w:tentative="1">
      <w:start w:val="1"/>
      <w:numFmt w:val="bullet"/>
      <w:lvlText w:val=""/>
      <w:lvlJc w:val="left"/>
      <w:pPr>
        <w:ind w:left="6418" w:hanging="360"/>
      </w:pPr>
      <w:rPr>
        <w:rFonts w:ascii="Wingdings" w:hAnsi="Wingdings" w:hint="default"/>
      </w:rPr>
    </w:lvl>
    <w:lvl w:ilvl="6" w:tplc="040B0001" w:tentative="1">
      <w:start w:val="1"/>
      <w:numFmt w:val="bullet"/>
      <w:lvlText w:val=""/>
      <w:lvlJc w:val="left"/>
      <w:pPr>
        <w:ind w:left="7138" w:hanging="360"/>
      </w:pPr>
      <w:rPr>
        <w:rFonts w:ascii="Symbol" w:hAnsi="Symbol" w:hint="default"/>
      </w:rPr>
    </w:lvl>
    <w:lvl w:ilvl="7" w:tplc="040B0003" w:tentative="1">
      <w:start w:val="1"/>
      <w:numFmt w:val="bullet"/>
      <w:lvlText w:val="o"/>
      <w:lvlJc w:val="left"/>
      <w:pPr>
        <w:ind w:left="7858" w:hanging="360"/>
      </w:pPr>
      <w:rPr>
        <w:rFonts w:ascii="Courier New" w:hAnsi="Courier New" w:cs="Courier New" w:hint="default"/>
      </w:rPr>
    </w:lvl>
    <w:lvl w:ilvl="8" w:tplc="040B0005" w:tentative="1">
      <w:start w:val="1"/>
      <w:numFmt w:val="bullet"/>
      <w:lvlText w:val=""/>
      <w:lvlJc w:val="left"/>
      <w:pPr>
        <w:ind w:left="8578" w:hanging="360"/>
      </w:pPr>
      <w:rPr>
        <w:rFonts w:ascii="Wingdings" w:hAnsi="Wingdings" w:hint="default"/>
      </w:rPr>
    </w:lvl>
  </w:abstractNum>
  <w:abstractNum w:abstractNumId="29">
    <w:nsid w:val="4FC33E7C"/>
    <w:multiLevelType w:val="hybridMultilevel"/>
    <w:tmpl w:val="42788BF0"/>
    <w:lvl w:ilvl="0" w:tplc="1B46CB1A">
      <w:start w:val="1"/>
      <w:numFmt w:val="decimal"/>
      <w:pStyle w:val="NumerotKJK6"/>
      <w:lvlText w:val="%1"/>
      <w:lvlJc w:val="left"/>
      <w:pPr>
        <w:ind w:left="2232" w:hanging="360"/>
      </w:pPr>
      <w:rPr>
        <w:rFonts w:hint="default"/>
      </w:rPr>
    </w:lvl>
    <w:lvl w:ilvl="1" w:tplc="040B0019" w:tentative="1">
      <w:start w:val="1"/>
      <w:numFmt w:val="lowerLetter"/>
      <w:lvlText w:val="%2."/>
      <w:lvlJc w:val="left"/>
      <w:pPr>
        <w:ind w:left="3538" w:hanging="360"/>
      </w:pPr>
    </w:lvl>
    <w:lvl w:ilvl="2" w:tplc="040B001B" w:tentative="1">
      <w:start w:val="1"/>
      <w:numFmt w:val="lowerRoman"/>
      <w:lvlText w:val="%3."/>
      <w:lvlJc w:val="right"/>
      <w:pPr>
        <w:ind w:left="4258" w:hanging="180"/>
      </w:pPr>
    </w:lvl>
    <w:lvl w:ilvl="3" w:tplc="040B000F" w:tentative="1">
      <w:start w:val="1"/>
      <w:numFmt w:val="decimal"/>
      <w:lvlText w:val="%4."/>
      <w:lvlJc w:val="left"/>
      <w:pPr>
        <w:ind w:left="4978" w:hanging="360"/>
      </w:pPr>
    </w:lvl>
    <w:lvl w:ilvl="4" w:tplc="040B0019" w:tentative="1">
      <w:start w:val="1"/>
      <w:numFmt w:val="lowerLetter"/>
      <w:lvlText w:val="%5."/>
      <w:lvlJc w:val="left"/>
      <w:pPr>
        <w:ind w:left="5698" w:hanging="360"/>
      </w:pPr>
    </w:lvl>
    <w:lvl w:ilvl="5" w:tplc="040B001B" w:tentative="1">
      <w:start w:val="1"/>
      <w:numFmt w:val="lowerRoman"/>
      <w:lvlText w:val="%6."/>
      <w:lvlJc w:val="right"/>
      <w:pPr>
        <w:ind w:left="6418" w:hanging="180"/>
      </w:pPr>
    </w:lvl>
    <w:lvl w:ilvl="6" w:tplc="040B000F" w:tentative="1">
      <w:start w:val="1"/>
      <w:numFmt w:val="decimal"/>
      <w:lvlText w:val="%7."/>
      <w:lvlJc w:val="left"/>
      <w:pPr>
        <w:ind w:left="7138" w:hanging="360"/>
      </w:pPr>
    </w:lvl>
    <w:lvl w:ilvl="7" w:tplc="040B0019" w:tentative="1">
      <w:start w:val="1"/>
      <w:numFmt w:val="lowerLetter"/>
      <w:lvlText w:val="%8."/>
      <w:lvlJc w:val="left"/>
      <w:pPr>
        <w:ind w:left="7858" w:hanging="360"/>
      </w:pPr>
    </w:lvl>
    <w:lvl w:ilvl="8" w:tplc="040B001B" w:tentative="1">
      <w:start w:val="1"/>
      <w:numFmt w:val="lowerRoman"/>
      <w:lvlText w:val="%9."/>
      <w:lvlJc w:val="right"/>
      <w:pPr>
        <w:ind w:left="8578" w:hanging="180"/>
      </w:pPr>
    </w:lvl>
  </w:abstractNum>
  <w:abstractNum w:abstractNumId="30">
    <w:nsid w:val="5251302E"/>
    <w:multiLevelType w:val="hybridMultilevel"/>
    <w:tmpl w:val="B6600D40"/>
    <w:lvl w:ilvl="0" w:tplc="2DCC55D8">
      <w:start w:val="2"/>
      <w:numFmt w:val="decimal"/>
      <w:lvlText w:val="%1)"/>
      <w:lvlJc w:val="left"/>
      <w:pPr>
        <w:tabs>
          <w:tab w:val="num" w:pos="1945"/>
        </w:tabs>
        <w:ind w:left="1945" w:hanging="645"/>
      </w:pPr>
      <w:rPr>
        <w:rFonts w:hint="default"/>
      </w:rPr>
    </w:lvl>
    <w:lvl w:ilvl="1" w:tplc="040B0019" w:tentative="1">
      <w:start w:val="1"/>
      <w:numFmt w:val="lowerLetter"/>
      <w:lvlText w:val="%2."/>
      <w:lvlJc w:val="left"/>
      <w:pPr>
        <w:tabs>
          <w:tab w:val="num" w:pos="2380"/>
        </w:tabs>
        <w:ind w:left="2380" w:hanging="360"/>
      </w:pPr>
    </w:lvl>
    <w:lvl w:ilvl="2" w:tplc="040B001B" w:tentative="1">
      <w:start w:val="1"/>
      <w:numFmt w:val="lowerRoman"/>
      <w:lvlText w:val="%3."/>
      <w:lvlJc w:val="right"/>
      <w:pPr>
        <w:tabs>
          <w:tab w:val="num" w:pos="3100"/>
        </w:tabs>
        <w:ind w:left="3100" w:hanging="180"/>
      </w:pPr>
    </w:lvl>
    <w:lvl w:ilvl="3" w:tplc="040B000F" w:tentative="1">
      <w:start w:val="1"/>
      <w:numFmt w:val="decimal"/>
      <w:lvlText w:val="%4."/>
      <w:lvlJc w:val="left"/>
      <w:pPr>
        <w:tabs>
          <w:tab w:val="num" w:pos="3820"/>
        </w:tabs>
        <w:ind w:left="3820" w:hanging="360"/>
      </w:pPr>
    </w:lvl>
    <w:lvl w:ilvl="4" w:tplc="040B0019" w:tentative="1">
      <w:start w:val="1"/>
      <w:numFmt w:val="lowerLetter"/>
      <w:lvlText w:val="%5."/>
      <w:lvlJc w:val="left"/>
      <w:pPr>
        <w:tabs>
          <w:tab w:val="num" w:pos="4540"/>
        </w:tabs>
        <w:ind w:left="4540" w:hanging="360"/>
      </w:pPr>
    </w:lvl>
    <w:lvl w:ilvl="5" w:tplc="040B001B" w:tentative="1">
      <w:start w:val="1"/>
      <w:numFmt w:val="lowerRoman"/>
      <w:lvlText w:val="%6."/>
      <w:lvlJc w:val="right"/>
      <w:pPr>
        <w:tabs>
          <w:tab w:val="num" w:pos="5260"/>
        </w:tabs>
        <w:ind w:left="5260" w:hanging="180"/>
      </w:pPr>
    </w:lvl>
    <w:lvl w:ilvl="6" w:tplc="040B000F" w:tentative="1">
      <w:start w:val="1"/>
      <w:numFmt w:val="decimal"/>
      <w:lvlText w:val="%7."/>
      <w:lvlJc w:val="left"/>
      <w:pPr>
        <w:tabs>
          <w:tab w:val="num" w:pos="5980"/>
        </w:tabs>
        <w:ind w:left="5980" w:hanging="360"/>
      </w:pPr>
    </w:lvl>
    <w:lvl w:ilvl="7" w:tplc="040B0019" w:tentative="1">
      <w:start w:val="1"/>
      <w:numFmt w:val="lowerLetter"/>
      <w:lvlText w:val="%8."/>
      <w:lvlJc w:val="left"/>
      <w:pPr>
        <w:tabs>
          <w:tab w:val="num" w:pos="6700"/>
        </w:tabs>
        <w:ind w:left="6700" w:hanging="360"/>
      </w:pPr>
    </w:lvl>
    <w:lvl w:ilvl="8" w:tplc="040B001B" w:tentative="1">
      <w:start w:val="1"/>
      <w:numFmt w:val="lowerRoman"/>
      <w:lvlText w:val="%9."/>
      <w:lvlJc w:val="right"/>
      <w:pPr>
        <w:tabs>
          <w:tab w:val="num" w:pos="7420"/>
        </w:tabs>
        <w:ind w:left="7420" w:hanging="180"/>
      </w:pPr>
    </w:lvl>
  </w:abstractNum>
  <w:abstractNum w:abstractNumId="31">
    <w:nsid w:val="54702712"/>
    <w:multiLevelType w:val="multilevel"/>
    <w:tmpl w:val="393E7CF2"/>
    <w:lvl w:ilvl="0">
      <w:start w:val="1"/>
      <w:numFmt w:val="decimal"/>
      <w:lvlText w:val="%1"/>
      <w:legacy w:legacy="1" w:legacySpace="144" w:legacyIndent="0"/>
      <w:lvlJc w:val="left"/>
    </w:lvl>
    <w:lvl w:ilvl="1">
      <w:start w:val="1"/>
      <w:numFmt w:val="bullet"/>
      <w:lvlText w:val=""/>
      <w:lvlJc w:val="left"/>
      <w:rPr>
        <w:rFonts w:ascii="Wingdings" w:hAnsi="Wingdings" w:hint="default"/>
      </w:rPr>
    </w:lvl>
    <w:lvl w:ilvl="2">
      <w:start w:val="1"/>
      <w:numFmt w:val="decimal"/>
      <w:lvlText w:val="%1.%2.%3"/>
      <w:legacy w:legacy="1" w:legacySpace="144" w:legacyIndent="0"/>
      <w:lvlJc w:val="left"/>
    </w:lvl>
    <w:lvl w:ilvl="3">
      <w:start w:val="1"/>
      <w:numFmt w:val="none"/>
      <w:suff w:val="nothing"/>
      <w:lvlText w:val=""/>
      <w:lvlJc w:val="left"/>
    </w:lvl>
    <w:lvl w:ilvl="4">
      <w:start w:val="1"/>
      <w:numFmt w:val="none"/>
      <w:suff w:val="nothing"/>
      <w:lvlText w:val=""/>
      <w:lvlJc w:val="left"/>
    </w:lvl>
    <w:lvl w:ilvl="5">
      <w:start w:val="1"/>
      <w:numFmt w:val="none"/>
      <w:suff w:val="nothing"/>
      <w:lvlText w:val=""/>
      <w:lvlJc w:val="left"/>
    </w:lvl>
    <w:lvl w:ilvl="6">
      <w:start w:val="1"/>
      <w:numFmt w:val="decimal"/>
      <w:lvlText w:val=".%7"/>
      <w:legacy w:legacy="1" w:legacySpace="144" w:legacyIndent="0"/>
      <w:lvlJc w:val="left"/>
    </w:lvl>
    <w:lvl w:ilvl="7">
      <w:start w:val="1"/>
      <w:numFmt w:val="decimal"/>
      <w:lvlText w:val=".%7.%8"/>
      <w:legacy w:legacy="1" w:legacySpace="144" w:legacyIndent="0"/>
      <w:lvlJc w:val="left"/>
    </w:lvl>
    <w:lvl w:ilvl="8">
      <w:start w:val="1"/>
      <w:numFmt w:val="decimal"/>
      <w:lvlText w:val=".%7.%8.%9"/>
      <w:legacy w:legacy="1" w:legacySpace="144" w:legacyIndent="0"/>
      <w:lvlJc w:val="left"/>
    </w:lvl>
  </w:abstractNum>
  <w:abstractNum w:abstractNumId="32">
    <w:nsid w:val="56A95555"/>
    <w:multiLevelType w:val="hybridMultilevel"/>
    <w:tmpl w:val="0A1C1758"/>
    <w:lvl w:ilvl="0" w:tplc="BBC40304">
      <w:start w:val="5"/>
      <w:numFmt w:val="decimal"/>
      <w:lvlText w:val="%1)"/>
      <w:lvlJc w:val="left"/>
      <w:pPr>
        <w:tabs>
          <w:tab w:val="num" w:pos="3566"/>
        </w:tabs>
        <w:ind w:left="3566" w:hanging="360"/>
      </w:pPr>
      <w:rPr>
        <w:rFonts w:hint="default"/>
        <w:color w:val="auto"/>
      </w:rPr>
    </w:lvl>
    <w:lvl w:ilvl="1" w:tplc="CD4EC8B8">
      <w:start w:val="1"/>
      <w:numFmt w:val="decimal"/>
      <w:lvlText w:val="%2)"/>
      <w:lvlJc w:val="left"/>
      <w:pPr>
        <w:tabs>
          <w:tab w:val="num" w:pos="3368"/>
        </w:tabs>
        <w:ind w:left="3368" w:hanging="360"/>
      </w:pPr>
    </w:lvl>
    <w:lvl w:ilvl="2" w:tplc="040B001B" w:tentative="1">
      <w:start w:val="1"/>
      <w:numFmt w:val="lowerRoman"/>
      <w:lvlText w:val="%3."/>
      <w:lvlJc w:val="right"/>
      <w:pPr>
        <w:tabs>
          <w:tab w:val="num" w:pos="4088"/>
        </w:tabs>
        <w:ind w:left="4088" w:hanging="180"/>
      </w:pPr>
    </w:lvl>
    <w:lvl w:ilvl="3" w:tplc="040B000F" w:tentative="1">
      <w:start w:val="1"/>
      <w:numFmt w:val="decimal"/>
      <w:lvlText w:val="%4."/>
      <w:lvlJc w:val="left"/>
      <w:pPr>
        <w:tabs>
          <w:tab w:val="num" w:pos="4808"/>
        </w:tabs>
        <w:ind w:left="4808" w:hanging="360"/>
      </w:pPr>
    </w:lvl>
    <w:lvl w:ilvl="4" w:tplc="040B0019" w:tentative="1">
      <w:start w:val="1"/>
      <w:numFmt w:val="lowerLetter"/>
      <w:lvlText w:val="%5."/>
      <w:lvlJc w:val="left"/>
      <w:pPr>
        <w:tabs>
          <w:tab w:val="num" w:pos="5528"/>
        </w:tabs>
        <w:ind w:left="5528" w:hanging="360"/>
      </w:pPr>
    </w:lvl>
    <w:lvl w:ilvl="5" w:tplc="040B001B" w:tentative="1">
      <w:start w:val="1"/>
      <w:numFmt w:val="lowerRoman"/>
      <w:lvlText w:val="%6."/>
      <w:lvlJc w:val="right"/>
      <w:pPr>
        <w:tabs>
          <w:tab w:val="num" w:pos="6248"/>
        </w:tabs>
        <w:ind w:left="6248" w:hanging="180"/>
      </w:pPr>
    </w:lvl>
    <w:lvl w:ilvl="6" w:tplc="040B000F" w:tentative="1">
      <w:start w:val="1"/>
      <w:numFmt w:val="decimal"/>
      <w:lvlText w:val="%7."/>
      <w:lvlJc w:val="left"/>
      <w:pPr>
        <w:tabs>
          <w:tab w:val="num" w:pos="6968"/>
        </w:tabs>
        <w:ind w:left="6968" w:hanging="360"/>
      </w:pPr>
    </w:lvl>
    <w:lvl w:ilvl="7" w:tplc="040B0019" w:tentative="1">
      <w:start w:val="1"/>
      <w:numFmt w:val="lowerLetter"/>
      <w:lvlText w:val="%8."/>
      <w:lvlJc w:val="left"/>
      <w:pPr>
        <w:tabs>
          <w:tab w:val="num" w:pos="7688"/>
        </w:tabs>
        <w:ind w:left="7688" w:hanging="360"/>
      </w:pPr>
    </w:lvl>
    <w:lvl w:ilvl="8" w:tplc="040B001B" w:tentative="1">
      <w:start w:val="1"/>
      <w:numFmt w:val="lowerRoman"/>
      <w:lvlText w:val="%9."/>
      <w:lvlJc w:val="right"/>
      <w:pPr>
        <w:tabs>
          <w:tab w:val="num" w:pos="8408"/>
        </w:tabs>
        <w:ind w:left="8408" w:hanging="180"/>
      </w:pPr>
    </w:lvl>
  </w:abstractNum>
  <w:abstractNum w:abstractNumId="33">
    <w:nsid w:val="57743DD5"/>
    <w:multiLevelType w:val="hybridMultilevel"/>
    <w:tmpl w:val="7CA89BA2"/>
    <w:lvl w:ilvl="0" w:tplc="108E8C4A">
      <w:start w:val="1"/>
      <w:numFmt w:val="decimal"/>
      <w:pStyle w:val="NumerotKJK11"/>
      <w:lvlText w:val="%1"/>
      <w:lvlJc w:val="left"/>
      <w:pPr>
        <w:ind w:left="3240" w:hanging="360"/>
      </w:pPr>
      <w:rPr>
        <w:rFonts w:hint="default"/>
      </w:rPr>
    </w:lvl>
    <w:lvl w:ilvl="1" w:tplc="040B0019" w:tentative="1">
      <w:start w:val="1"/>
      <w:numFmt w:val="lowerLetter"/>
      <w:lvlText w:val="%2."/>
      <w:lvlJc w:val="left"/>
      <w:pPr>
        <w:ind w:left="3538" w:hanging="360"/>
      </w:pPr>
    </w:lvl>
    <w:lvl w:ilvl="2" w:tplc="040B001B" w:tentative="1">
      <w:start w:val="1"/>
      <w:numFmt w:val="lowerRoman"/>
      <w:lvlText w:val="%3."/>
      <w:lvlJc w:val="right"/>
      <w:pPr>
        <w:ind w:left="4258" w:hanging="180"/>
      </w:pPr>
    </w:lvl>
    <w:lvl w:ilvl="3" w:tplc="040B000F" w:tentative="1">
      <w:start w:val="1"/>
      <w:numFmt w:val="decimal"/>
      <w:lvlText w:val="%4."/>
      <w:lvlJc w:val="left"/>
      <w:pPr>
        <w:ind w:left="4978" w:hanging="360"/>
      </w:pPr>
    </w:lvl>
    <w:lvl w:ilvl="4" w:tplc="040B0019" w:tentative="1">
      <w:start w:val="1"/>
      <w:numFmt w:val="lowerLetter"/>
      <w:lvlText w:val="%5."/>
      <w:lvlJc w:val="left"/>
      <w:pPr>
        <w:ind w:left="5698" w:hanging="360"/>
      </w:pPr>
    </w:lvl>
    <w:lvl w:ilvl="5" w:tplc="040B001B" w:tentative="1">
      <w:start w:val="1"/>
      <w:numFmt w:val="lowerRoman"/>
      <w:lvlText w:val="%6."/>
      <w:lvlJc w:val="right"/>
      <w:pPr>
        <w:ind w:left="6418" w:hanging="180"/>
      </w:pPr>
    </w:lvl>
    <w:lvl w:ilvl="6" w:tplc="040B000F" w:tentative="1">
      <w:start w:val="1"/>
      <w:numFmt w:val="decimal"/>
      <w:lvlText w:val="%7."/>
      <w:lvlJc w:val="left"/>
      <w:pPr>
        <w:ind w:left="7138" w:hanging="360"/>
      </w:pPr>
    </w:lvl>
    <w:lvl w:ilvl="7" w:tplc="040B0019" w:tentative="1">
      <w:start w:val="1"/>
      <w:numFmt w:val="lowerLetter"/>
      <w:lvlText w:val="%8."/>
      <w:lvlJc w:val="left"/>
      <w:pPr>
        <w:ind w:left="7858" w:hanging="360"/>
      </w:pPr>
    </w:lvl>
    <w:lvl w:ilvl="8" w:tplc="040B001B" w:tentative="1">
      <w:start w:val="1"/>
      <w:numFmt w:val="lowerRoman"/>
      <w:lvlText w:val="%9."/>
      <w:lvlJc w:val="right"/>
      <w:pPr>
        <w:ind w:left="8578" w:hanging="180"/>
      </w:pPr>
    </w:lvl>
  </w:abstractNum>
  <w:abstractNum w:abstractNumId="34">
    <w:nsid w:val="57BA4C0F"/>
    <w:multiLevelType w:val="hybridMultilevel"/>
    <w:tmpl w:val="65E0B192"/>
    <w:lvl w:ilvl="0" w:tplc="90DCC3EA">
      <w:start w:val="1"/>
      <w:numFmt w:val="bullet"/>
      <w:lvlText w:val="-"/>
      <w:lvlJc w:val="left"/>
      <w:pPr>
        <w:tabs>
          <w:tab w:val="num" w:pos="720"/>
        </w:tabs>
        <w:ind w:left="720" w:hanging="360"/>
      </w:pPr>
      <w:rPr>
        <w:rFonts w:ascii="Times New Roman" w:eastAsia="Times New Roman" w:hAnsi="Times New Roman" w:cs="Times New Roman" w:hint="default"/>
        <w:color w:val="000000"/>
      </w:rPr>
    </w:lvl>
    <w:lvl w:ilvl="1" w:tplc="040B0003" w:tentative="1">
      <w:start w:val="1"/>
      <w:numFmt w:val="bullet"/>
      <w:lvlText w:val="o"/>
      <w:lvlJc w:val="left"/>
      <w:pPr>
        <w:tabs>
          <w:tab w:val="num" w:pos="1440"/>
        </w:tabs>
        <w:ind w:left="1440" w:hanging="360"/>
      </w:pPr>
      <w:rPr>
        <w:rFonts w:ascii="Courier New" w:hAnsi="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5">
    <w:nsid w:val="57C85E93"/>
    <w:multiLevelType w:val="hybridMultilevel"/>
    <w:tmpl w:val="91CE18F0"/>
    <w:lvl w:ilvl="0" w:tplc="C93E0552">
      <w:start w:val="1"/>
      <w:numFmt w:val="decimal"/>
      <w:pStyle w:val="NumerotKJK4"/>
      <w:lvlText w:val="%1"/>
      <w:lvlJc w:val="left"/>
      <w:pPr>
        <w:ind w:left="2232" w:hanging="360"/>
      </w:pPr>
      <w:rPr>
        <w:rFonts w:hint="default"/>
      </w:rPr>
    </w:lvl>
    <w:lvl w:ilvl="1" w:tplc="040B0019" w:tentative="1">
      <w:start w:val="1"/>
      <w:numFmt w:val="lowerLetter"/>
      <w:lvlText w:val="%2."/>
      <w:lvlJc w:val="left"/>
      <w:pPr>
        <w:ind w:left="3538" w:hanging="360"/>
      </w:pPr>
    </w:lvl>
    <w:lvl w:ilvl="2" w:tplc="040B001B" w:tentative="1">
      <w:start w:val="1"/>
      <w:numFmt w:val="lowerRoman"/>
      <w:lvlText w:val="%3."/>
      <w:lvlJc w:val="right"/>
      <w:pPr>
        <w:ind w:left="4258" w:hanging="180"/>
      </w:pPr>
    </w:lvl>
    <w:lvl w:ilvl="3" w:tplc="040B000F" w:tentative="1">
      <w:start w:val="1"/>
      <w:numFmt w:val="decimal"/>
      <w:lvlText w:val="%4."/>
      <w:lvlJc w:val="left"/>
      <w:pPr>
        <w:ind w:left="4978" w:hanging="360"/>
      </w:pPr>
    </w:lvl>
    <w:lvl w:ilvl="4" w:tplc="040B0019" w:tentative="1">
      <w:start w:val="1"/>
      <w:numFmt w:val="lowerLetter"/>
      <w:lvlText w:val="%5."/>
      <w:lvlJc w:val="left"/>
      <w:pPr>
        <w:ind w:left="5698" w:hanging="360"/>
      </w:pPr>
    </w:lvl>
    <w:lvl w:ilvl="5" w:tplc="040B001B" w:tentative="1">
      <w:start w:val="1"/>
      <w:numFmt w:val="lowerRoman"/>
      <w:lvlText w:val="%6."/>
      <w:lvlJc w:val="right"/>
      <w:pPr>
        <w:ind w:left="6418" w:hanging="180"/>
      </w:pPr>
    </w:lvl>
    <w:lvl w:ilvl="6" w:tplc="040B000F" w:tentative="1">
      <w:start w:val="1"/>
      <w:numFmt w:val="decimal"/>
      <w:lvlText w:val="%7."/>
      <w:lvlJc w:val="left"/>
      <w:pPr>
        <w:ind w:left="7138" w:hanging="360"/>
      </w:pPr>
    </w:lvl>
    <w:lvl w:ilvl="7" w:tplc="040B0019" w:tentative="1">
      <w:start w:val="1"/>
      <w:numFmt w:val="lowerLetter"/>
      <w:lvlText w:val="%8."/>
      <w:lvlJc w:val="left"/>
      <w:pPr>
        <w:ind w:left="7858" w:hanging="360"/>
      </w:pPr>
    </w:lvl>
    <w:lvl w:ilvl="8" w:tplc="040B001B" w:tentative="1">
      <w:start w:val="1"/>
      <w:numFmt w:val="lowerRoman"/>
      <w:lvlText w:val="%9."/>
      <w:lvlJc w:val="right"/>
      <w:pPr>
        <w:ind w:left="8578" w:hanging="180"/>
      </w:pPr>
    </w:lvl>
  </w:abstractNum>
  <w:abstractNum w:abstractNumId="36">
    <w:nsid w:val="57E231FB"/>
    <w:multiLevelType w:val="hybridMultilevel"/>
    <w:tmpl w:val="BFC6A04C"/>
    <w:lvl w:ilvl="0" w:tplc="1E9224C6">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7">
    <w:nsid w:val="5C451BDE"/>
    <w:multiLevelType w:val="multilevel"/>
    <w:tmpl w:val="A670A40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none"/>
      <w:pStyle w:val="Heading4"/>
      <w:suff w:val="nothing"/>
      <w:lvlText w:val=""/>
      <w:lvlJc w:val="left"/>
    </w:lvl>
    <w:lvl w:ilvl="4">
      <w:start w:val="1"/>
      <w:numFmt w:val="none"/>
      <w:pStyle w:val="Heading5"/>
      <w:suff w:val="nothing"/>
      <w:lvlText w:val=""/>
      <w:lvlJc w:val="left"/>
    </w:lvl>
    <w:lvl w:ilvl="5">
      <w:start w:val="1"/>
      <w:numFmt w:val="none"/>
      <w:pStyle w:val="Heading6"/>
      <w:suff w:val="nothing"/>
      <w:lvlText w:val=""/>
      <w:lvlJc w:val="left"/>
    </w:lvl>
    <w:lvl w:ilvl="6">
      <w:start w:val="1"/>
      <w:numFmt w:val="decimal"/>
      <w:pStyle w:val="Heading7"/>
      <w:lvlText w:val=".%7"/>
      <w:legacy w:legacy="1" w:legacySpace="144" w:legacyIndent="0"/>
      <w:lvlJc w:val="left"/>
    </w:lvl>
    <w:lvl w:ilvl="7">
      <w:start w:val="1"/>
      <w:numFmt w:val="decimal"/>
      <w:pStyle w:val="Heading8"/>
      <w:lvlText w:val=".%7.%8"/>
      <w:legacy w:legacy="1" w:legacySpace="144" w:legacyIndent="0"/>
      <w:lvlJc w:val="left"/>
    </w:lvl>
    <w:lvl w:ilvl="8">
      <w:start w:val="1"/>
      <w:numFmt w:val="decimal"/>
      <w:pStyle w:val="Heading9"/>
      <w:lvlText w:val=".%7.%8.%9"/>
      <w:legacy w:legacy="1" w:legacySpace="144" w:legacyIndent="0"/>
      <w:lvlJc w:val="left"/>
    </w:lvl>
  </w:abstractNum>
  <w:abstractNum w:abstractNumId="38">
    <w:nsid w:val="621E715E"/>
    <w:multiLevelType w:val="hybridMultilevel"/>
    <w:tmpl w:val="F080F874"/>
    <w:lvl w:ilvl="0" w:tplc="CD4EC8B8">
      <w:start w:val="1"/>
      <w:numFmt w:val="decimal"/>
      <w:lvlText w:val="%1)"/>
      <w:lvlJc w:val="left"/>
      <w:pPr>
        <w:tabs>
          <w:tab w:val="num" w:pos="3368"/>
        </w:tabs>
        <w:ind w:left="3368"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9">
    <w:nsid w:val="6A162CE4"/>
    <w:multiLevelType w:val="hybridMultilevel"/>
    <w:tmpl w:val="304A15E4"/>
    <w:lvl w:ilvl="0" w:tplc="F182926E">
      <w:start w:val="1"/>
      <w:numFmt w:val="bullet"/>
      <w:lvlText w:val="-"/>
      <w:lvlJc w:val="left"/>
      <w:pPr>
        <w:tabs>
          <w:tab w:val="num" w:pos="720"/>
        </w:tabs>
        <w:ind w:left="720" w:hanging="360"/>
      </w:pPr>
      <w:rPr>
        <w:rFonts w:ascii="Times New Roman" w:eastAsia="Times New Roman" w:hAnsi="Times New Roman" w:cs="Times New Roman" w:hint="default"/>
      </w:rPr>
    </w:lvl>
    <w:lvl w:ilvl="1" w:tplc="040B0003" w:tentative="1">
      <w:start w:val="1"/>
      <w:numFmt w:val="bullet"/>
      <w:lvlText w:val="o"/>
      <w:lvlJc w:val="left"/>
      <w:pPr>
        <w:tabs>
          <w:tab w:val="num" w:pos="1440"/>
        </w:tabs>
        <w:ind w:left="1440" w:hanging="360"/>
      </w:pPr>
      <w:rPr>
        <w:rFonts w:ascii="Courier New" w:hAnsi="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0">
    <w:nsid w:val="76A724AA"/>
    <w:multiLevelType w:val="hybridMultilevel"/>
    <w:tmpl w:val="87CE492E"/>
    <w:lvl w:ilvl="0" w:tplc="7E7AA8C2">
      <w:start w:val="1"/>
      <w:numFmt w:val="decimal"/>
      <w:pStyle w:val="NumerotKJK5"/>
      <w:lvlText w:val="%1"/>
      <w:lvlJc w:val="left"/>
      <w:pPr>
        <w:ind w:left="2232"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1">
    <w:nsid w:val="790921F3"/>
    <w:multiLevelType w:val="hybridMultilevel"/>
    <w:tmpl w:val="2A6E1DB6"/>
    <w:lvl w:ilvl="0" w:tplc="BBC40304">
      <w:start w:val="5"/>
      <w:numFmt w:val="decimal"/>
      <w:lvlText w:val="%1)"/>
      <w:lvlJc w:val="left"/>
      <w:pPr>
        <w:tabs>
          <w:tab w:val="num" w:pos="1638"/>
        </w:tabs>
        <w:ind w:left="1638" w:hanging="360"/>
      </w:pPr>
      <w:rPr>
        <w:rFonts w:hint="default"/>
        <w:color w:val="auto"/>
      </w:rPr>
    </w:lvl>
    <w:lvl w:ilvl="1" w:tplc="040B0019" w:tentative="1">
      <w:start w:val="1"/>
      <w:numFmt w:val="lowerLetter"/>
      <w:lvlText w:val="%2."/>
      <w:lvlJc w:val="left"/>
      <w:pPr>
        <w:tabs>
          <w:tab w:val="num" w:pos="2358"/>
        </w:tabs>
        <w:ind w:left="2358" w:hanging="360"/>
      </w:pPr>
    </w:lvl>
    <w:lvl w:ilvl="2" w:tplc="040B001B" w:tentative="1">
      <w:start w:val="1"/>
      <w:numFmt w:val="lowerRoman"/>
      <w:lvlText w:val="%3."/>
      <w:lvlJc w:val="right"/>
      <w:pPr>
        <w:tabs>
          <w:tab w:val="num" w:pos="3078"/>
        </w:tabs>
        <w:ind w:left="3078" w:hanging="180"/>
      </w:pPr>
    </w:lvl>
    <w:lvl w:ilvl="3" w:tplc="040B000F" w:tentative="1">
      <w:start w:val="1"/>
      <w:numFmt w:val="decimal"/>
      <w:lvlText w:val="%4."/>
      <w:lvlJc w:val="left"/>
      <w:pPr>
        <w:tabs>
          <w:tab w:val="num" w:pos="3798"/>
        </w:tabs>
        <w:ind w:left="3798" w:hanging="360"/>
      </w:pPr>
    </w:lvl>
    <w:lvl w:ilvl="4" w:tplc="040B0019" w:tentative="1">
      <w:start w:val="1"/>
      <w:numFmt w:val="lowerLetter"/>
      <w:lvlText w:val="%5."/>
      <w:lvlJc w:val="left"/>
      <w:pPr>
        <w:tabs>
          <w:tab w:val="num" w:pos="4518"/>
        </w:tabs>
        <w:ind w:left="4518" w:hanging="360"/>
      </w:pPr>
    </w:lvl>
    <w:lvl w:ilvl="5" w:tplc="040B001B" w:tentative="1">
      <w:start w:val="1"/>
      <w:numFmt w:val="lowerRoman"/>
      <w:lvlText w:val="%6."/>
      <w:lvlJc w:val="right"/>
      <w:pPr>
        <w:tabs>
          <w:tab w:val="num" w:pos="5238"/>
        </w:tabs>
        <w:ind w:left="5238" w:hanging="180"/>
      </w:pPr>
    </w:lvl>
    <w:lvl w:ilvl="6" w:tplc="040B000F" w:tentative="1">
      <w:start w:val="1"/>
      <w:numFmt w:val="decimal"/>
      <w:lvlText w:val="%7."/>
      <w:lvlJc w:val="left"/>
      <w:pPr>
        <w:tabs>
          <w:tab w:val="num" w:pos="5958"/>
        </w:tabs>
        <w:ind w:left="5958" w:hanging="360"/>
      </w:pPr>
    </w:lvl>
    <w:lvl w:ilvl="7" w:tplc="040B0019" w:tentative="1">
      <w:start w:val="1"/>
      <w:numFmt w:val="lowerLetter"/>
      <w:lvlText w:val="%8."/>
      <w:lvlJc w:val="left"/>
      <w:pPr>
        <w:tabs>
          <w:tab w:val="num" w:pos="6678"/>
        </w:tabs>
        <w:ind w:left="6678" w:hanging="360"/>
      </w:pPr>
    </w:lvl>
    <w:lvl w:ilvl="8" w:tplc="040B001B" w:tentative="1">
      <w:start w:val="1"/>
      <w:numFmt w:val="lowerRoman"/>
      <w:lvlText w:val="%9."/>
      <w:lvlJc w:val="right"/>
      <w:pPr>
        <w:tabs>
          <w:tab w:val="num" w:pos="7398"/>
        </w:tabs>
        <w:ind w:left="7398" w:hanging="180"/>
      </w:pPr>
    </w:lvl>
  </w:abstractNum>
  <w:abstractNum w:abstractNumId="42">
    <w:nsid w:val="7C285CD0"/>
    <w:multiLevelType w:val="multilevel"/>
    <w:tmpl w:val="393E7CF2"/>
    <w:lvl w:ilvl="0">
      <w:start w:val="1"/>
      <w:numFmt w:val="decimal"/>
      <w:lvlText w:val="%1"/>
      <w:legacy w:legacy="1" w:legacySpace="144" w:legacyIndent="0"/>
      <w:lvlJc w:val="left"/>
    </w:lvl>
    <w:lvl w:ilvl="1">
      <w:start w:val="1"/>
      <w:numFmt w:val="bullet"/>
      <w:lvlText w:val=""/>
      <w:lvlJc w:val="left"/>
      <w:rPr>
        <w:rFonts w:ascii="Wingdings" w:hAnsi="Wingdings"/>
        <w:sz w:val="24"/>
      </w:rPr>
    </w:lvl>
    <w:lvl w:ilvl="2">
      <w:start w:val="1"/>
      <w:numFmt w:val="decimal"/>
      <w:lvlText w:val="%1.%2.%3"/>
      <w:legacy w:legacy="1" w:legacySpace="144" w:legacyIndent="0"/>
      <w:lvlJc w:val="left"/>
    </w:lvl>
    <w:lvl w:ilvl="3">
      <w:start w:val="1"/>
      <w:numFmt w:val="none"/>
      <w:suff w:val="nothing"/>
      <w:lvlText w:val=""/>
      <w:lvlJc w:val="left"/>
    </w:lvl>
    <w:lvl w:ilvl="4">
      <w:start w:val="1"/>
      <w:numFmt w:val="none"/>
      <w:suff w:val="nothing"/>
      <w:lvlText w:val=""/>
      <w:lvlJc w:val="left"/>
    </w:lvl>
    <w:lvl w:ilvl="5">
      <w:start w:val="1"/>
      <w:numFmt w:val="none"/>
      <w:suff w:val="nothing"/>
      <w:lvlText w:val=""/>
      <w:lvlJc w:val="left"/>
    </w:lvl>
    <w:lvl w:ilvl="6">
      <w:start w:val="1"/>
      <w:numFmt w:val="decimal"/>
      <w:lvlText w:val=".%7"/>
      <w:legacy w:legacy="1" w:legacySpace="144" w:legacyIndent="0"/>
      <w:lvlJc w:val="left"/>
    </w:lvl>
    <w:lvl w:ilvl="7">
      <w:start w:val="1"/>
      <w:numFmt w:val="decimal"/>
      <w:lvlText w:val=".%7.%8"/>
      <w:legacy w:legacy="1" w:legacySpace="144" w:legacyIndent="0"/>
      <w:lvlJc w:val="left"/>
    </w:lvl>
    <w:lvl w:ilvl="8">
      <w:start w:val="1"/>
      <w:numFmt w:val="decimal"/>
      <w:lvlText w:val=".%7.%8.%9"/>
      <w:legacy w:legacy="1" w:legacySpace="144" w:legacyIndent="0"/>
      <w:lvlJc w:val="left"/>
    </w:lvl>
  </w:abstractNum>
  <w:abstractNum w:abstractNumId="43">
    <w:nsid w:val="7E3764C2"/>
    <w:multiLevelType w:val="hybridMultilevel"/>
    <w:tmpl w:val="C02CD166"/>
    <w:lvl w:ilvl="0" w:tplc="95485CE2">
      <w:start w:val="1"/>
      <w:numFmt w:val="decimal"/>
      <w:pStyle w:val="NumerotKJK2"/>
      <w:lvlText w:val="%1"/>
      <w:lvlJc w:val="left"/>
      <w:pPr>
        <w:ind w:left="2340" w:hanging="360"/>
      </w:pPr>
      <w:rPr>
        <w:rFonts w:hint="default"/>
      </w:rPr>
    </w:lvl>
    <w:lvl w:ilvl="1" w:tplc="040B0019" w:tentative="1">
      <w:start w:val="1"/>
      <w:numFmt w:val="lowerLetter"/>
      <w:lvlText w:val="%2."/>
      <w:lvlJc w:val="left"/>
      <w:pPr>
        <w:ind w:left="3538" w:hanging="360"/>
      </w:pPr>
    </w:lvl>
    <w:lvl w:ilvl="2" w:tplc="040B001B" w:tentative="1">
      <w:start w:val="1"/>
      <w:numFmt w:val="lowerRoman"/>
      <w:lvlText w:val="%3."/>
      <w:lvlJc w:val="right"/>
      <w:pPr>
        <w:ind w:left="4258" w:hanging="180"/>
      </w:pPr>
    </w:lvl>
    <w:lvl w:ilvl="3" w:tplc="040B000F" w:tentative="1">
      <w:start w:val="1"/>
      <w:numFmt w:val="decimal"/>
      <w:lvlText w:val="%4."/>
      <w:lvlJc w:val="left"/>
      <w:pPr>
        <w:ind w:left="4978" w:hanging="360"/>
      </w:pPr>
    </w:lvl>
    <w:lvl w:ilvl="4" w:tplc="040B0019" w:tentative="1">
      <w:start w:val="1"/>
      <w:numFmt w:val="lowerLetter"/>
      <w:lvlText w:val="%5."/>
      <w:lvlJc w:val="left"/>
      <w:pPr>
        <w:ind w:left="5698" w:hanging="360"/>
      </w:pPr>
    </w:lvl>
    <w:lvl w:ilvl="5" w:tplc="040B001B" w:tentative="1">
      <w:start w:val="1"/>
      <w:numFmt w:val="lowerRoman"/>
      <w:lvlText w:val="%6."/>
      <w:lvlJc w:val="right"/>
      <w:pPr>
        <w:ind w:left="6418" w:hanging="180"/>
      </w:pPr>
    </w:lvl>
    <w:lvl w:ilvl="6" w:tplc="040B000F" w:tentative="1">
      <w:start w:val="1"/>
      <w:numFmt w:val="decimal"/>
      <w:lvlText w:val="%7."/>
      <w:lvlJc w:val="left"/>
      <w:pPr>
        <w:ind w:left="7138" w:hanging="360"/>
      </w:pPr>
    </w:lvl>
    <w:lvl w:ilvl="7" w:tplc="040B0019" w:tentative="1">
      <w:start w:val="1"/>
      <w:numFmt w:val="lowerLetter"/>
      <w:lvlText w:val="%8."/>
      <w:lvlJc w:val="left"/>
      <w:pPr>
        <w:ind w:left="7858" w:hanging="360"/>
      </w:pPr>
    </w:lvl>
    <w:lvl w:ilvl="8" w:tplc="040B001B" w:tentative="1">
      <w:start w:val="1"/>
      <w:numFmt w:val="lowerRoman"/>
      <w:lvlText w:val="%9."/>
      <w:lvlJc w:val="right"/>
      <w:pPr>
        <w:ind w:left="8578" w:hanging="180"/>
      </w:pPr>
    </w:lvl>
  </w:abstractNum>
  <w:num w:numId="1">
    <w:abstractNumId w:val="10"/>
  </w:num>
  <w:num w:numId="2">
    <w:abstractNumId w:val="15"/>
  </w:num>
  <w:num w:numId="3">
    <w:abstractNumId w:val="34"/>
  </w:num>
  <w:num w:numId="4">
    <w:abstractNumId w:val="39"/>
  </w:num>
  <w:num w:numId="5">
    <w:abstractNumId w:val="22"/>
  </w:num>
  <w:num w:numId="6">
    <w:abstractNumId w:val="11"/>
    <w:lvlOverride w:ilvl="0">
      <w:lvl w:ilvl="0">
        <w:numFmt w:val="bullet"/>
        <w:lvlText w:val="•"/>
        <w:legacy w:legacy="1" w:legacySpace="0" w:legacyIndent="0"/>
        <w:lvlJc w:val="left"/>
        <w:rPr>
          <w:rFonts w:ascii="Garamond" w:hAnsi="Garamond" w:hint="default"/>
          <w:sz w:val="20"/>
        </w:rPr>
      </w:lvl>
    </w:lvlOverride>
  </w:num>
  <w:num w:numId="7">
    <w:abstractNumId w:val="30"/>
  </w:num>
  <w:num w:numId="8">
    <w:abstractNumId w:val="25"/>
  </w:num>
  <w:num w:numId="9">
    <w:abstractNumId w:val="23"/>
  </w:num>
  <w:num w:numId="10">
    <w:abstractNumId w:val="12"/>
  </w:num>
  <w:num w:numId="11">
    <w:abstractNumId w:val="10"/>
  </w:num>
  <w:num w:numId="12">
    <w:abstractNumId w:val="41"/>
  </w:num>
  <w:num w:numId="13">
    <w:abstractNumId w:val="32"/>
  </w:num>
  <w:num w:numId="14">
    <w:abstractNumId w:val="38"/>
  </w:num>
  <w:num w:numId="15">
    <w:abstractNumId w:val="36"/>
  </w:num>
  <w:num w:numId="16">
    <w:abstractNumId w:val="36"/>
    <w:lvlOverride w:ilvl="0">
      <w:startOverride w:val="1"/>
    </w:lvlOverride>
  </w:num>
  <w:num w:numId="17">
    <w:abstractNumId w:val="19"/>
  </w:num>
  <w:num w:numId="18">
    <w:abstractNumId w:val="10"/>
  </w:num>
  <w:num w:numId="19">
    <w:abstractNumId w:val="10"/>
  </w:num>
  <w:num w:numId="20">
    <w:abstractNumId w:val="37"/>
  </w:num>
  <w:num w:numId="21">
    <w:abstractNumId w:val="31"/>
  </w:num>
  <w:num w:numId="22">
    <w:abstractNumId w:val="20"/>
  </w:num>
  <w:num w:numId="23">
    <w:abstractNumId w:val="24"/>
  </w:num>
  <w:num w:numId="24">
    <w:abstractNumId w:val="17"/>
  </w:num>
  <w:num w:numId="25">
    <w:abstractNumId w:val="42"/>
  </w:num>
  <w:num w:numId="26">
    <w:abstractNumId w:val="9"/>
  </w:num>
  <w:num w:numId="27">
    <w:abstractNumId w:val="7"/>
  </w:num>
  <w:num w:numId="28">
    <w:abstractNumId w:val="6"/>
  </w:num>
  <w:num w:numId="29">
    <w:abstractNumId w:val="5"/>
  </w:num>
  <w:num w:numId="30">
    <w:abstractNumId w:val="4"/>
  </w:num>
  <w:num w:numId="31">
    <w:abstractNumId w:val="8"/>
  </w:num>
  <w:num w:numId="32">
    <w:abstractNumId w:val="3"/>
  </w:num>
  <w:num w:numId="33">
    <w:abstractNumId w:val="2"/>
  </w:num>
  <w:num w:numId="34">
    <w:abstractNumId w:val="1"/>
  </w:num>
  <w:num w:numId="35">
    <w:abstractNumId w:val="0"/>
  </w:num>
  <w:num w:numId="36">
    <w:abstractNumId w:val="28"/>
  </w:num>
  <w:num w:numId="37">
    <w:abstractNumId w:val="43"/>
  </w:num>
  <w:num w:numId="38">
    <w:abstractNumId w:val="21"/>
  </w:num>
  <w:num w:numId="39">
    <w:abstractNumId w:val="35"/>
  </w:num>
  <w:num w:numId="40">
    <w:abstractNumId w:val="40"/>
  </w:num>
  <w:num w:numId="41">
    <w:abstractNumId w:val="29"/>
  </w:num>
  <w:num w:numId="42">
    <w:abstractNumId w:val="16"/>
  </w:num>
  <w:num w:numId="43">
    <w:abstractNumId w:val="18"/>
  </w:num>
  <w:num w:numId="44">
    <w:abstractNumId w:val="27"/>
  </w:num>
  <w:num w:numId="45">
    <w:abstractNumId w:val="13"/>
  </w:num>
  <w:num w:numId="46">
    <w:abstractNumId w:val="33"/>
  </w:num>
  <w:num w:numId="47">
    <w:abstractNumId w:val="14"/>
  </w:num>
  <w:num w:numId="48">
    <w:abstractNumId w:val="26"/>
  </w:num>
  <w:num w:numId="4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71"/>
  <w:embedTrueTypeFonts/>
  <w:embedSystemFonts/>
  <w:activeWritingStyle w:appName="MSWord" w:lang="fi-FI" w:vendorID="666" w:dllVersion="513" w:checkStyle="1"/>
  <w:activeWritingStyle w:appName="MSWord" w:lang="sv-SE" w:vendorID="0" w:dllVersion="512" w:checkStyle="1"/>
  <w:activeWritingStyle w:appName="MSWord" w:lang="fi-FI" w:vendorID="22" w:dllVersion="513" w:checkStyle="1"/>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1304"/>
  <w:autoHyphenation/>
  <w:hyphenationZone w:val="425"/>
  <w:drawingGridHorizontalSpacing w:val="120"/>
  <w:drawingGridVerticalSpacing w:val="177"/>
  <w:displayHorizontalDrawingGridEvery w:val="0"/>
  <w:displayVerticalDrawingGridEvery w:val="2"/>
  <w:noPunctuationKerning/>
  <w:characterSpacingControl w:val="doNotCompress"/>
  <w:hdrShapeDefaults>
    <o:shapedefaults v:ext="edit" spidmax="2049" fill="f" fillcolor="white" strokecolor="red">
      <v:fill color="white" on="f"/>
      <v:stroke color="red" weight="1.5pt"/>
      <o:colormru v:ext="edit" colors="#215a9c"/>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073C"/>
    <w:rsid w:val="000000A7"/>
    <w:rsid w:val="00000380"/>
    <w:rsid w:val="00005B7E"/>
    <w:rsid w:val="000061CB"/>
    <w:rsid w:val="00007520"/>
    <w:rsid w:val="00012619"/>
    <w:rsid w:val="00012926"/>
    <w:rsid w:val="000133CC"/>
    <w:rsid w:val="00013E2F"/>
    <w:rsid w:val="000156CF"/>
    <w:rsid w:val="00015E1B"/>
    <w:rsid w:val="000200D3"/>
    <w:rsid w:val="000212DB"/>
    <w:rsid w:val="00021469"/>
    <w:rsid w:val="00021E2A"/>
    <w:rsid w:val="000226E0"/>
    <w:rsid w:val="000230BF"/>
    <w:rsid w:val="0002571A"/>
    <w:rsid w:val="000259D3"/>
    <w:rsid w:val="00027724"/>
    <w:rsid w:val="000277E7"/>
    <w:rsid w:val="00033E22"/>
    <w:rsid w:val="00034993"/>
    <w:rsid w:val="00037269"/>
    <w:rsid w:val="000374BE"/>
    <w:rsid w:val="00040153"/>
    <w:rsid w:val="00041334"/>
    <w:rsid w:val="00041EC0"/>
    <w:rsid w:val="00052D5D"/>
    <w:rsid w:val="00054CC6"/>
    <w:rsid w:val="0005611D"/>
    <w:rsid w:val="00061FBA"/>
    <w:rsid w:val="00063D6A"/>
    <w:rsid w:val="000648AC"/>
    <w:rsid w:val="000662D5"/>
    <w:rsid w:val="0007028E"/>
    <w:rsid w:val="000732BA"/>
    <w:rsid w:val="000740D6"/>
    <w:rsid w:val="000742CA"/>
    <w:rsid w:val="000774DF"/>
    <w:rsid w:val="00080028"/>
    <w:rsid w:val="00080C24"/>
    <w:rsid w:val="000858A3"/>
    <w:rsid w:val="00085D71"/>
    <w:rsid w:val="0008631B"/>
    <w:rsid w:val="00090BF3"/>
    <w:rsid w:val="00093016"/>
    <w:rsid w:val="00093F20"/>
    <w:rsid w:val="00096F15"/>
    <w:rsid w:val="000A0724"/>
    <w:rsid w:val="000A0FEE"/>
    <w:rsid w:val="000A1377"/>
    <w:rsid w:val="000A2140"/>
    <w:rsid w:val="000A214C"/>
    <w:rsid w:val="000A3202"/>
    <w:rsid w:val="000A39DB"/>
    <w:rsid w:val="000A5784"/>
    <w:rsid w:val="000B0D23"/>
    <w:rsid w:val="000B1829"/>
    <w:rsid w:val="000B2DDD"/>
    <w:rsid w:val="000B3ED8"/>
    <w:rsid w:val="000B4E1E"/>
    <w:rsid w:val="000B5783"/>
    <w:rsid w:val="000B6F8B"/>
    <w:rsid w:val="000B7110"/>
    <w:rsid w:val="000C407E"/>
    <w:rsid w:val="000C4BB7"/>
    <w:rsid w:val="000C5426"/>
    <w:rsid w:val="000C56B2"/>
    <w:rsid w:val="000D0DBF"/>
    <w:rsid w:val="000D163F"/>
    <w:rsid w:val="000D202C"/>
    <w:rsid w:val="000D2B16"/>
    <w:rsid w:val="000D47E3"/>
    <w:rsid w:val="000D5C7F"/>
    <w:rsid w:val="000D66DA"/>
    <w:rsid w:val="000E001F"/>
    <w:rsid w:val="000E1075"/>
    <w:rsid w:val="000E1CBF"/>
    <w:rsid w:val="000E2313"/>
    <w:rsid w:val="000E2B68"/>
    <w:rsid w:val="000E3FEF"/>
    <w:rsid w:val="000E4BDF"/>
    <w:rsid w:val="000E61B7"/>
    <w:rsid w:val="000E64AA"/>
    <w:rsid w:val="000F36C3"/>
    <w:rsid w:val="000F3B10"/>
    <w:rsid w:val="000F6554"/>
    <w:rsid w:val="000F76AD"/>
    <w:rsid w:val="001007B4"/>
    <w:rsid w:val="001021B0"/>
    <w:rsid w:val="00103C66"/>
    <w:rsid w:val="001040BB"/>
    <w:rsid w:val="0010532F"/>
    <w:rsid w:val="0010659C"/>
    <w:rsid w:val="0010667C"/>
    <w:rsid w:val="0010763F"/>
    <w:rsid w:val="001140FB"/>
    <w:rsid w:val="00116D84"/>
    <w:rsid w:val="001173E8"/>
    <w:rsid w:val="001207EC"/>
    <w:rsid w:val="001217BA"/>
    <w:rsid w:val="00121B07"/>
    <w:rsid w:val="00122541"/>
    <w:rsid w:val="0012328C"/>
    <w:rsid w:val="00123B26"/>
    <w:rsid w:val="0012424F"/>
    <w:rsid w:val="0012501D"/>
    <w:rsid w:val="00126EB5"/>
    <w:rsid w:val="00127407"/>
    <w:rsid w:val="0013219B"/>
    <w:rsid w:val="0013389C"/>
    <w:rsid w:val="001356B7"/>
    <w:rsid w:val="0014156D"/>
    <w:rsid w:val="001421BB"/>
    <w:rsid w:val="0014390E"/>
    <w:rsid w:val="0014576C"/>
    <w:rsid w:val="001470C0"/>
    <w:rsid w:val="00147F1C"/>
    <w:rsid w:val="00150B4A"/>
    <w:rsid w:val="00154507"/>
    <w:rsid w:val="001547D1"/>
    <w:rsid w:val="00155A89"/>
    <w:rsid w:val="001573A5"/>
    <w:rsid w:val="001623AC"/>
    <w:rsid w:val="00165A80"/>
    <w:rsid w:val="001677AE"/>
    <w:rsid w:val="00167CB3"/>
    <w:rsid w:val="00172DA9"/>
    <w:rsid w:val="001732C5"/>
    <w:rsid w:val="00173BA5"/>
    <w:rsid w:val="00174B82"/>
    <w:rsid w:val="001773C7"/>
    <w:rsid w:val="00181330"/>
    <w:rsid w:val="00181D83"/>
    <w:rsid w:val="00181E2D"/>
    <w:rsid w:val="00185A88"/>
    <w:rsid w:val="001876F2"/>
    <w:rsid w:val="00194DDF"/>
    <w:rsid w:val="001A11C7"/>
    <w:rsid w:val="001A16AD"/>
    <w:rsid w:val="001A36C9"/>
    <w:rsid w:val="001A6274"/>
    <w:rsid w:val="001B1B9D"/>
    <w:rsid w:val="001B3D73"/>
    <w:rsid w:val="001B43F3"/>
    <w:rsid w:val="001B44BE"/>
    <w:rsid w:val="001B72BB"/>
    <w:rsid w:val="001B779F"/>
    <w:rsid w:val="001B7ED9"/>
    <w:rsid w:val="001C1A57"/>
    <w:rsid w:val="001C5F24"/>
    <w:rsid w:val="001D21BE"/>
    <w:rsid w:val="001D30C4"/>
    <w:rsid w:val="001D4130"/>
    <w:rsid w:val="001E1A5C"/>
    <w:rsid w:val="001E2B6F"/>
    <w:rsid w:val="001E355E"/>
    <w:rsid w:val="001E553E"/>
    <w:rsid w:val="001E5AC5"/>
    <w:rsid w:val="001E5FC9"/>
    <w:rsid w:val="001E6B6C"/>
    <w:rsid w:val="001E75A9"/>
    <w:rsid w:val="001F1913"/>
    <w:rsid w:val="001F1A82"/>
    <w:rsid w:val="001F2F82"/>
    <w:rsid w:val="001F4ACA"/>
    <w:rsid w:val="001F4DAE"/>
    <w:rsid w:val="001F518D"/>
    <w:rsid w:val="001F5C6E"/>
    <w:rsid w:val="001F734D"/>
    <w:rsid w:val="001F7863"/>
    <w:rsid w:val="00203479"/>
    <w:rsid w:val="002056BA"/>
    <w:rsid w:val="00207983"/>
    <w:rsid w:val="0021211A"/>
    <w:rsid w:val="002165F3"/>
    <w:rsid w:val="00217001"/>
    <w:rsid w:val="00217406"/>
    <w:rsid w:val="00217799"/>
    <w:rsid w:val="00220091"/>
    <w:rsid w:val="00220D86"/>
    <w:rsid w:val="00221023"/>
    <w:rsid w:val="002212B5"/>
    <w:rsid w:val="00224BD9"/>
    <w:rsid w:val="00231CB8"/>
    <w:rsid w:val="0023418E"/>
    <w:rsid w:val="00235830"/>
    <w:rsid w:val="0023685A"/>
    <w:rsid w:val="002376A4"/>
    <w:rsid w:val="00240EDB"/>
    <w:rsid w:val="00240F11"/>
    <w:rsid w:val="0024141B"/>
    <w:rsid w:val="00242119"/>
    <w:rsid w:val="002422BC"/>
    <w:rsid w:val="00246553"/>
    <w:rsid w:val="00250BB6"/>
    <w:rsid w:val="002523C6"/>
    <w:rsid w:val="00252EA4"/>
    <w:rsid w:val="002551FE"/>
    <w:rsid w:val="00255CB2"/>
    <w:rsid w:val="00255E48"/>
    <w:rsid w:val="002561A2"/>
    <w:rsid w:val="002568BD"/>
    <w:rsid w:val="00256A58"/>
    <w:rsid w:val="00261EC1"/>
    <w:rsid w:val="00262316"/>
    <w:rsid w:val="002629C5"/>
    <w:rsid w:val="00262B8A"/>
    <w:rsid w:val="00263872"/>
    <w:rsid w:val="00271841"/>
    <w:rsid w:val="002732FC"/>
    <w:rsid w:val="002743C1"/>
    <w:rsid w:val="00274C55"/>
    <w:rsid w:val="002816B3"/>
    <w:rsid w:val="002851EB"/>
    <w:rsid w:val="00287363"/>
    <w:rsid w:val="0028795C"/>
    <w:rsid w:val="002904F6"/>
    <w:rsid w:val="00292908"/>
    <w:rsid w:val="00293528"/>
    <w:rsid w:val="00293E63"/>
    <w:rsid w:val="00295E6B"/>
    <w:rsid w:val="00296037"/>
    <w:rsid w:val="002A336E"/>
    <w:rsid w:val="002A679C"/>
    <w:rsid w:val="002A7FA7"/>
    <w:rsid w:val="002B4DC7"/>
    <w:rsid w:val="002B56B0"/>
    <w:rsid w:val="002C3D64"/>
    <w:rsid w:val="002C4006"/>
    <w:rsid w:val="002C5505"/>
    <w:rsid w:val="002C5C80"/>
    <w:rsid w:val="002C7D3A"/>
    <w:rsid w:val="002D1DB1"/>
    <w:rsid w:val="002D21C7"/>
    <w:rsid w:val="002D2692"/>
    <w:rsid w:val="002D50D1"/>
    <w:rsid w:val="002D5899"/>
    <w:rsid w:val="002D7446"/>
    <w:rsid w:val="002E1CE5"/>
    <w:rsid w:val="002E1DF4"/>
    <w:rsid w:val="002E22AF"/>
    <w:rsid w:val="002E6E20"/>
    <w:rsid w:val="002F2670"/>
    <w:rsid w:val="002F459B"/>
    <w:rsid w:val="002F5225"/>
    <w:rsid w:val="002F5D34"/>
    <w:rsid w:val="002F7262"/>
    <w:rsid w:val="002F7FCC"/>
    <w:rsid w:val="00300DB1"/>
    <w:rsid w:val="0030215D"/>
    <w:rsid w:val="00304AE4"/>
    <w:rsid w:val="003065AD"/>
    <w:rsid w:val="00306F52"/>
    <w:rsid w:val="00307AEA"/>
    <w:rsid w:val="003127F4"/>
    <w:rsid w:val="00312D01"/>
    <w:rsid w:val="00312EA0"/>
    <w:rsid w:val="00312FF2"/>
    <w:rsid w:val="00314C33"/>
    <w:rsid w:val="0031519C"/>
    <w:rsid w:val="0032341A"/>
    <w:rsid w:val="003246C1"/>
    <w:rsid w:val="003246D7"/>
    <w:rsid w:val="00326BCA"/>
    <w:rsid w:val="00326D17"/>
    <w:rsid w:val="00331D7A"/>
    <w:rsid w:val="00336779"/>
    <w:rsid w:val="0034167E"/>
    <w:rsid w:val="003444F1"/>
    <w:rsid w:val="003466D9"/>
    <w:rsid w:val="00346C43"/>
    <w:rsid w:val="003501D8"/>
    <w:rsid w:val="0035160F"/>
    <w:rsid w:val="00351A72"/>
    <w:rsid w:val="0035218D"/>
    <w:rsid w:val="00352923"/>
    <w:rsid w:val="00357499"/>
    <w:rsid w:val="00361413"/>
    <w:rsid w:val="003621C6"/>
    <w:rsid w:val="00362EF3"/>
    <w:rsid w:val="003631A7"/>
    <w:rsid w:val="0036354F"/>
    <w:rsid w:val="003636B3"/>
    <w:rsid w:val="00366406"/>
    <w:rsid w:val="00370EE4"/>
    <w:rsid w:val="00376AAB"/>
    <w:rsid w:val="0038007C"/>
    <w:rsid w:val="0038016B"/>
    <w:rsid w:val="00381BEE"/>
    <w:rsid w:val="003821B7"/>
    <w:rsid w:val="0038316D"/>
    <w:rsid w:val="003855B9"/>
    <w:rsid w:val="0039219A"/>
    <w:rsid w:val="00392812"/>
    <w:rsid w:val="0039355E"/>
    <w:rsid w:val="003950C5"/>
    <w:rsid w:val="0039693C"/>
    <w:rsid w:val="00396CDB"/>
    <w:rsid w:val="003977CF"/>
    <w:rsid w:val="003A1E70"/>
    <w:rsid w:val="003A3130"/>
    <w:rsid w:val="003A46B2"/>
    <w:rsid w:val="003A70FA"/>
    <w:rsid w:val="003B414C"/>
    <w:rsid w:val="003B53A3"/>
    <w:rsid w:val="003B5C89"/>
    <w:rsid w:val="003C23E7"/>
    <w:rsid w:val="003C2963"/>
    <w:rsid w:val="003C381E"/>
    <w:rsid w:val="003C73A0"/>
    <w:rsid w:val="003D09C4"/>
    <w:rsid w:val="003D180F"/>
    <w:rsid w:val="003D1B44"/>
    <w:rsid w:val="003D3BCB"/>
    <w:rsid w:val="003D69F3"/>
    <w:rsid w:val="003D78D7"/>
    <w:rsid w:val="003D78EC"/>
    <w:rsid w:val="003E0D95"/>
    <w:rsid w:val="003E68AE"/>
    <w:rsid w:val="003F075F"/>
    <w:rsid w:val="003F1633"/>
    <w:rsid w:val="003F29B2"/>
    <w:rsid w:val="003F4E36"/>
    <w:rsid w:val="003F56E7"/>
    <w:rsid w:val="00401E57"/>
    <w:rsid w:val="00401FB3"/>
    <w:rsid w:val="004029EC"/>
    <w:rsid w:val="00404E3B"/>
    <w:rsid w:val="00405A2C"/>
    <w:rsid w:val="00407A10"/>
    <w:rsid w:val="00412869"/>
    <w:rsid w:val="0041309D"/>
    <w:rsid w:val="0041380D"/>
    <w:rsid w:val="0041482D"/>
    <w:rsid w:val="004254BA"/>
    <w:rsid w:val="0043078C"/>
    <w:rsid w:val="00430C35"/>
    <w:rsid w:val="004324F3"/>
    <w:rsid w:val="00433296"/>
    <w:rsid w:val="00435B3F"/>
    <w:rsid w:val="00437667"/>
    <w:rsid w:val="00441415"/>
    <w:rsid w:val="00442D66"/>
    <w:rsid w:val="004445C4"/>
    <w:rsid w:val="00444906"/>
    <w:rsid w:val="004450C8"/>
    <w:rsid w:val="00445554"/>
    <w:rsid w:val="004455E9"/>
    <w:rsid w:val="00446090"/>
    <w:rsid w:val="0044719F"/>
    <w:rsid w:val="00450860"/>
    <w:rsid w:val="00453EDE"/>
    <w:rsid w:val="0045492D"/>
    <w:rsid w:val="004552BC"/>
    <w:rsid w:val="0046183D"/>
    <w:rsid w:val="00461E80"/>
    <w:rsid w:val="004620C6"/>
    <w:rsid w:val="004624AE"/>
    <w:rsid w:val="00462F88"/>
    <w:rsid w:val="00463D45"/>
    <w:rsid w:val="00464933"/>
    <w:rsid w:val="004670C7"/>
    <w:rsid w:val="004720FA"/>
    <w:rsid w:val="00472296"/>
    <w:rsid w:val="004740AF"/>
    <w:rsid w:val="00474F25"/>
    <w:rsid w:val="00475726"/>
    <w:rsid w:val="00476989"/>
    <w:rsid w:val="00476B2B"/>
    <w:rsid w:val="00477B82"/>
    <w:rsid w:val="004803CB"/>
    <w:rsid w:val="004806C3"/>
    <w:rsid w:val="004825E6"/>
    <w:rsid w:val="0048396F"/>
    <w:rsid w:val="004843F0"/>
    <w:rsid w:val="00486FB3"/>
    <w:rsid w:val="00487353"/>
    <w:rsid w:val="00492915"/>
    <w:rsid w:val="004A6454"/>
    <w:rsid w:val="004A7323"/>
    <w:rsid w:val="004B4177"/>
    <w:rsid w:val="004B6604"/>
    <w:rsid w:val="004B6BE4"/>
    <w:rsid w:val="004B6BF6"/>
    <w:rsid w:val="004C2B89"/>
    <w:rsid w:val="004C46DB"/>
    <w:rsid w:val="004C47E2"/>
    <w:rsid w:val="004C54CD"/>
    <w:rsid w:val="004C5EE8"/>
    <w:rsid w:val="004C6A60"/>
    <w:rsid w:val="004D2010"/>
    <w:rsid w:val="004D3A76"/>
    <w:rsid w:val="004D4924"/>
    <w:rsid w:val="004D5D41"/>
    <w:rsid w:val="004D6306"/>
    <w:rsid w:val="004E09CE"/>
    <w:rsid w:val="004E11F0"/>
    <w:rsid w:val="004E180D"/>
    <w:rsid w:val="004E27ED"/>
    <w:rsid w:val="004E3902"/>
    <w:rsid w:val="004E3C41"/>
    <w:rsid w:val="004E5B8C"/>
    <w:rsid w:val="004E5D0B"/>
    <w:rsid w:val="004E72E6"/>
    <w:rsid w:val="004F24D3"/>
    <w:rsid w:val="004F2984"/>
    <w:rsid w:val="004F4E17"/>
    <w:rsid w:val="004F6D97"/>
    <w:rsid w:val="00501FB4"/>
    <w:rsid w:val="00502068"/>
    <w:rsid w:val="00502313"/>
    <w:rsid w:val="00502BAB"/>
    <w:rsid w:val="00504456"/>
    <w:rsid w:val="00506CDE"/>
    <w:rsid w:val="00507ADB"/>
    <w:rsid w:val="005108AA"/>
    <w:rsid w:val="0051210B"/>
    <w:rsid w:val="00512782"/>
    <w:rsid w:val="0051534C"/>
    <w:rsid w:val="0051679B"/>
    <w:rsid w:val="00520189"/>
    <w:rsid w:val="005209FE"/>
    <w:rsid w:val="00520D8B"/>
    <w:rsid w:val="0052471A"/>
    <w:rsid w:val="00524D31"/>
    <w:rsid w:val="0052568B"/>
    <w:rsid w:val="0053280C"/>
    <w:rsid w:val="00532DFB"/>
    <w:rsid w:val="005337F6"/>
    <w:rsid w:val="00537C8F"/>
    <w:rsid w:val="00541F77"/>
    <w:rsid w:val="00543F49"/>
    <w:rsid w:val="00543F98"/>
    <w:rsid w:val="0054408A"/>
    <w:rsid w:val="00550344"/>
    <w:rsid w:val="00550AE7"/>
    <w:rsid w:val="00552506"/>
    <w:rsid w:val="005535B4"/>
    <w:rsid w:val="005566D6"/>
    <w:rsid w:val="005567D2"/>
    <w:rsid w:val="00556848"/>
    <w:rsid w:val="00556D0E"/>
    <w:rsid w:val="00557AC8"/>
    <w:rsid w:val="00561832"/>
    <w:rsid w:val="0056265B"/>
    <w:rsid w:val="00562DEC"/>
    <w:rsid w:val="00563C31"/>
    <w:rsid w:val="0057445B"/>
    <w:rsid w:val="00574D67"/>
    <w:rsid w:val="00575075"/>
    <w:rsid w:val="005768B8"/>
    <w:rsid w:val="005775FC"/>
    <w:rsid w:val="00577943"/>
    <w:rsid w:val="00580745"/>
    <w:rsid w:val="0058199B"/>
    <w:rsid w:val="00581AB9"/>
    <w:rsid w:val="0058259F"/>
    <w:rsid w:val="00582E36"/>
    <w:rsid w:val="00582E92"/>
    <w:rsid w:val="00583D95"/>
    <w:rsid w:val="005919FB"/>
    <w:rsid w:val="00593793"/>
    <w:rsid w:val="00596A41"/>
    <w:rsid w:val="005A40F8"/>
    <w:rsid w:val="005A5536"/>
    <w:rsid w:val="005A6058"/>
    <w:rsid w:val="005B0360"/>
    <w:rsid w:val="005B1938"/>
    <w:rsid w:val="005B2D05"/>
    <w:rsid w:val="005B5BF7"/>
    <w:rsid w:val="005B6B2A"/>
    <w:rsid w:val="005C4A96"/>
    <w:rsid w:val="005C6965"/>
    <w:rsid w:val="005D1204"/>
    <w:rsid w:val="005D164E"/>
    <w:rsid w:val="005D37D8"/>
    <w:rsid w:val="005D403B"/>
    <w:rsid w:val="005D44BA"/>
    <w:rsid w:val="005D4E0E"/>
    <w:rsid w:val="005D5AB0"/>
    <w:rsid w:val="005D6901"/>
    <w:rsid w:val="005D6EBF"/>
    <w:rsid w:val="005D7DF9"/>
    <w:rsid w:val="005E05CB"/>
    <w:rsid w:val="005E0C3A"/>
    <w:rsid w:val="005E1227"/>
    <w:rsid w:val="005E2ABE"/>
    <w:rsid w:val="005E30C3"/>
    <w:rsid w:val="005E39B2"/>
    <w:rsid w:val="005E3D21"/>
    <w:rsid w:val="005E3F7C"/>
    <w:rsid w:val="005E48D5"/>
    <w:rsid w:val="005E4964"/>
    <w:rsid w:val="005F2065"/>
    <w:rsid w:val="005F3A91"/>
    <w:rsid w:val="005F4BB9"/>
    <w:rsid w:val="005F537E"/>
    <w:rsid w:val="005F725F"/>
    <w:rsid w:val="005F7474"/>
    <w:rsid w:val="00600008"/>
    <w:rsid w:val="006001E5"/>
    <w:rsid w:val="00602637"/>
    <w:rsid w:val="00605B52"/>
    <w:rsid w:val="00605BE4"/>
    <w:rsid w:val="006060F6"/>
    <w:rsid w:val="0060619F"/>
    <w:rsid w:val="00617728"/>
    <w:rsid w:val="00617A75"/>
    <w:rsid w:val="006213AD"/>
    <w:rsid w:val="00621992"/>
    <w:rsid w:val="00624EF7"/>
    <w:rsid w:val="006276D1"/>
    <w:rsid w:val="0063656C"/>
    <w:rsid w:val="00637952"/>
    <w:rsid w:val="00642C8A"/>
    <w:rsid w:val="00651BB7"/>
    <w:rsid w:val="00651F84"/>
    <w:rsid w:val="00651FC5"/>
    <w:rsid w:val="006521DA"/>
    <w:rsid w:val="0065306E"/>
    <w:rsid w:val="00654B79"/>
    <w:rsid w:val="006566E4"/>
    <w:rsid w:val="00656D40"/>
    <w:rsid w:val="0066051A"/>
    <w:rsid w:val="006617DC"/>
    <w:rsid w:val="00661DBF"/>
    <w:rsid w:val="0066257C"/>
    <w:rsid w:val="0066309A"/>
    <w:rsid w:val="00664941"/>
    <w:rsid w:val="0066495D"/>
    <w:rsid w:val="00665A95"/>
    <w:rsid w:val="0067089F"/>
    <w:rsid w:val="006717BA"/>
    <w:rsid w:val="00673C88"/>
    <w:rsid w:val="00675282"/>
    <w:rsid w:val="00676C6B"/>
    <w:rsid w:val="00677C33"/>
    <w:rsid w:val="006852EC"/>
    <w:rsid w:val="006854A7"/>
    <w:rsid w:val="00685A98"/>
    <w:rsid w:val="00690368"/>
    <w:rsid w:val="00693514"/>
    <w:rsid w:val="00694352"/>
    <w:rsid w:val="00695732"/>
    <w:rsid w:val="006A0521"/>
    <w:rsid w:val="006A13D6"/>
    <w:rsid w:val="006A4B92"/>
    <w:rsid w:val="006A5704"/>
    <w:rsid w:val="006A64D7"/>
    <w:rsid w:val="006B1C60"/>
    <w:rsid w:val="006B1C92"/>
    <w:rsid w:val="006B356C"/>
    <w:rsid w:val="006B6F6A"/>
    <w:rsid w:val="006C151A"/>
    <w:rsid w:val="006C1CE0"/>
    <w:rsid w:val="006C242A"/>
    <w:rsid w:val="006C2589"/>
    <w:rsid w:val="006C3A18"/>
    <w:rsid w:val="006C5157"/>
    <w:rsid w:val="006C5F0D"/>
    <w:rsid w:val="006C7615"/>
    <w:rsid w:val="006C7AB8"/>
    <w:rsid w:val="006D072A"/>
    <w:rsid w:val="006D1AA8"/>
    <w:rsid w:val="006D2DAA"/>
    <w:rsid w:val="006E2EB5"/>
    <w:rsid w:val="006E3970"/>
    <w:rsid w:val="006E4C6E"/>
    <w:rsid w:val="006E546E"/>
    <w:rsid w:val="006E6D60"/>
    <w:rsid w:val="006F09DC"/>
    <w:rsid w:val="006F32E4"/>
    <w:rsid w:val="006F6F75"/>
    <w:rsid w:val="006F783D"/>
    <w:rsid w:val="00700352"/>
    <w:rsid w:val="00700C35"/>
    <w:rsid w:val="007011E0"/>
    <w:rsid w:val="00701AB3"/>
    <w:rsid w:val="00701CDA"/>
    <w:rsid w:val="0070242E"/>
    <w:rsid w:val="00704CA5"/>
    <w:rsid w:val="00704E96"/>
    <w:rsid w:val="007071E6"/>
    <w:rsid w:val="00711596"/>
    <w:rsid w:val="00712128"/>
    <w:rsid w:val="007132E1"/>
    <w:rsid w:val="00722E4B"/>
    <w:rsid w:val="00724F30"/>
    <w:rsid w:val="00727F72"/>
    <w:rsid w:val="007366D3"/>
    <w:rsid w:val="00737823"/>
    <w:rsid w:val="00740044"/>
    <w:rsid w:val="00741A2B"/>
    <w:rsid w:val="00742C4E"/>
    <w:rsid w:val="00750D88"/>
    <w:rsid w:val="007528EA"/>
    <w:rsid w:val="00753731"/>
    <w:rsid w:val="00754F1D"/>
    <w:rsid w:val="007557A8"/>
    <w:rsid w:val="00756310"/>
    <w:rsid w:val="00757F30"/>
    <w:rsid w:val="00760DA3"/>
    <w:rsid w:val="00762324"/>
    <w:rsid w:val="00762C8F"/>
    <w:rsid w:val="00763BB9"/>
    <w:rsid w:val="007644E1"/>
    <w:rsid w:val="007666BC"/>
    <w:rsid w:val="00766E55"/>
    <w:rsid w:val="00771816"/>
    <w:rsid w:val="00776EFD"/>
    <w:rsid w:val="007822C7"/>
    <w:rsid w:val="007825A3"/>
    <w:rsid w:val="00784969"/>
    <w:rsid w:val="00786A08"/>
    <w:rsid w:val="00786C07"/>
    <w:rsid w:val="00787799"/>
    <w:rsid w:val="00790F1E"/>
    <w:rsid w:val="0079123D"/>
    <w:rsid w:val="007950C3"/>
    <w:rsid w:val="007958E3"/>
    <w:rsid w:val="007A2BD0"/>
    <w:rsid w:val="007A379D"/>
    <w:rsid w:val="007A3AEA"/>
    <w:rsid w:val="007A575F"/>
    <w:rsid w:val="007B0E31"/>
    <w:rsid w:val="007B178E"/>
    <w:rsid w:val="007B1EAE"/>
    <w:rsid w:val="007B33EE"/>
    <w:rsid w:val="007B35CF"/>
    <w:rsid w:val="007B48E5"/>
    <w:rsid w:val="007B72FD"/>
    <w:rsid w:val="007C4353"/>
    <w:rsid w:val="007D21A8"/>
    <w:rsid w:val="007D263F"/>
    <w:rsid w:val="007D56D4"/>
    <w:rsid w:val="007D59C0"/>
    <w:rsid w:val="007E524C"/>
    <w:rsid w:val="007F073C"/>
    <w:rsid w:val="007F2B7F"/>
    <w:rsid w:val="008009C2"/>
    <w:rsid w:val="008019C1"/>
    <w:rsid w:val="00801A2C"/>
    <w:rsid w:val="00802F55"/>
    <w:rsid w:val="00810F96"/>
    <w:rsid w:val="00812822"/>
    <w:rsid w:val="00813826"/>
    <w:rsid w:val="00813A0E"/>
    <w:rsid w:val="00813A91"/>
    <w:rsid w:val="00814C43"/>
    <w:rsid w:val="00816D23"/>
    <w:rsid w:val="00816FCD"/>
    <w:rsid w:val="0082166B"/>
    <w:rsid w:val="00821C3A"/>
    <w:rsid w:val="00823B8E"/>
    <w:rsid w:val="0082443E"/>
    <w:rsid w:val="00826747"/>
    <w:rsid w:val="00826E9E"/>
    <w:rsid w:val="008270F0"/>
    <w:rsid w:val="00830E83"/>
    <w:rsid w:val="00831BB9"/>
    <w:rsid w:val="0083224B"/>
    <w:rsid w:val="0083460E"/>
    <w:rsid w:val="00840F68"/>
    <w:rsid w:val="0084240C"/>
    <w:rsid w:val="008446B9"/>
    <w:rsid w:val="00851EAE"/>
    <w:rsid w:val="008530DE"/>
    <w:rsid w:val="00854784"/>
    <w:rsid w:val="00855E31"/>
    <w:rsid w:val="008561E8"/>
    <w:rsid w:val="00860842"/>
    <w:rsid w:val="00863B3D"/>
    <w:rsid w:val="0087110F"/>
    <w:rsid w:val="00872685"/>
    <w:rsid w:val="008726DE"/>
    <w:rsid w:val="008729EA"/>
    <w:rsid w:val="008739A0"/>
    <w:rsid w:val="00875376"/>
    <w:rsid w:val="008774A6"/>
    <w:rsid w:val="00881B3C"/>
    <w:rsid w:val="00884BDC"/>
    <w:rsid w:val="00886D33"/>
    <w:rsid w:val="00887279"/>
    <w:rsid w:val="00890E9E"/>
    <w:rsid w:val="00891311"/>
    <w:rsid w:val="0089348E"/>
    <w:rsid w:val="0089351B"/>
    <w:rsid w:val="0089568F"/>
    <w:rsid w:val="008A0BB2"/>
    <w:rsid w:val="008A521F"/>
    <w:rsid w:val="008A57BF"/>
    <w:rsid w:val="008A6071"/>
    <w:rsid w:val="008A7588"/>
    <w:rsid w:val="008A7C2C"/>
    <w:rsid w:val="008B00B5"/>
    <w:rsid w:val="008B2551"/>
    <w:rsid w:val="008B307D"/>
    <w:rsid w:val="008B7CD8"/>
    <w:rsid w:val="008C0A2F"/>
    <w:rsid w:val="008C2BA7"/>
    <w:rsid w:val="008C2D5C"/>
    <w:rsid w:val="008C518C"/>
    <w:rsid w:val="008C7BA1"/>
    <w:rsid w:val="008D1489"/>
    <w:rsid w:val="008D57AC"/>
    <w:rsid w:val="008D5B7D"/>
    <w:rsid w:val="008D5EE0"/>
    <w:rsid w:val="008D64B8"/>
    <w:rsid w:val="008D6C17"/>
    <w:rsid w:val="008E01D9"/>
    <w:rsid w:val="008E1716"/>
    <w:rsid w:val="008E1E8B"/>
    <w:rsid w:val="008E4041"/>
    <w:rsid w:val="008E5352"/>
    <w:rsid w:val="008E54B0"/>
    <w:rsid w:val="008E684B"/>
    <w:rsid w:val="008E694C"/>
    <w:rsid w:val="008F3814"/>
    <w:rsid w:val="008F60C7"/>
    <w:rsid w:val="008F7BC7"/>
    <w:rsid w:val="00900341"/>
    <w:rsid w:val="00901AE1"/>
    <w:rsid w:val="00902179"/>
    <w:rsid w:val="00902A19"/>
    <w:rsid w:val="00903700"/>
    <w:rsid w:val="009037F0"/>
    <w:rsid w:val="00905804"/>
    <w:rsid w:val="00906126"/>
    <w:rsid w:val="00912A5A"/>
    <w:rsid w:val="009135C6"/>
    <w:rsid w:val="009144B1"/>
    <w:rsid w:val="00914A83"/>
    <w:rsid w:val="0091775F"/>
    <w:rsid w:val="009204C4"/>
    <w:rsid w:val="00923094"/>
    <w:rsid w:val="00923140"/>
    <w:rsid w:val="009264E6"/>
    <w:rsid w:val="0093526B"/>
    <w:rsid w:val="009426F3"/>
    <w:rsid w:val="009433E1"/>
    <w:rsid w:val="00950E76"/>
    <w:rsid w:val="0095713C"/>
    <w:rsid w:val="00957820"/>
    <w:rsid w:val="009603C7"/>
    <w:rsid w:val="00960B0F"/>
    <w:rsid w:val="009610B6"/>
    <w:rsid w:val="00961AB2"/>
    <w:rsid w:val="00961E23"/>
    <w:rsid w:val="009635A0"/>
    <w:rsid w:val="00966D6C"/>
    <w:rsid w:val="009712A7"/>
    <w:rsid w:val="00971F8D"/>
    <w:rsid w:val="00973F1F"/>
    <w:rsid w:val="009746F9"/>
    <w:rsid w:val="009750C2"/>
    <w:rsid w:val="009758B8"/>
    <w:rsid w:val="00976298"/>
    <w:rsid w:val="00981D56"/>
    <w:rsid w:val="009831F6"/>
    <w:rsid w:val="00983F2E"/>
    <w:rsid w:val="0098551F"/>
    <w:rsid w:val="00991C09"/>
    <w:rsid w:val="0099311C"/>
    <w:rsid w:val="009A19EC"/>
    <w:rsid w:val="009A21AC"/>
    <w:rsid w:val="009A7D8F"/>
    <w:rsid w:val="009B30B6"/>
    <w:rsid w:val="009B3366"/>
    <w:rsid w:val="009B410F"/>
    <w:rsid w:val="009B5C55"/>
    <w:rsid w:val="009C0FD9"/>
    <w:rsid w:val="009C23F6"/>
    <w:rsid w:val="009C2F74"/>
    <w:rsid w:val="009C4E84"/>
    <w:rsid w:val="009C653B"/>
    <w:rsid w:val="009C7F98"/>
    <w:rsid w:val="009D0914"/>
    <w:rsid w:val="009D18D3"/>
    <w:rsid w:val="009D3ADB"/>
    <w:rsid w:val="009D3ADC"/>
    <w:rsid w:val="009D5F90"/>
    <w:rsid w:val="009D6ED0"/>
    <w:rsid w:val="009D78EF"/>
    <w:rsid w:val="009E07D0"/>
    <w:rsid w:val="009E1CAD"/>
    <w:rsid w:val="009E1CAE"/>
    <w:rsid w:val="009E2098"/>
    <w:rsid w:val="009E24F6"/>
    <w:rsid w:val="009E2B69"/>
    <w:rsid w:val="009E4BDB"/>
    <w:rsid w:val="009E5016"/>
    <w:rsid w:val="009E6B86"/>
    <w:rsid w:val="009E7FDF"/>
    <w:rsid w:val="009F5C18"/>
    <w:rsid w:val="009F66D1"/>
    <w:rsid w:val="009F6779"/>
    <w:rsid w:val="009F70D8"/>
    <w:rsid w:val="00A0022F"/>
    <w:rsid w:val="00A015D4"/>
    <w:rsid w:val="00A03991"/>
    <w:rsid w:val="00A044DF"/>
    <w:rsid w:val="00A05FDF"/>
    <w:rsid w:val="00A1120D"/>
    <w:rsid w:val="00A11A71"/>
    <w:rsid w:val="00A20097"/>
    <w:rsid w:val="00A2071D"/>
    <w:rsid w:val="00A20808"/>
    <w:rsid w:val="00A2099D"/>
    <w:rsid w:val="00A245A4"/>
    <w:rsid w:val="00A24959"/>
    <w:rsid w:val="00A25759"/>
    <w:rsid w:val="00A261F3"/>
    <w:rsid w:val="00A26CC2"/>
    <w:rsid w:val="00A27F1D"/>
    <w:rsid w:val="00A347E7"/>
    <w:rsid w:val="00A359D0"/>
    <w:rsid w:val="00A37FDA"/>
    <w:rsid w:val="00A40D5B"/>
    <w:rsid w:val="00A43238"/>
    <w:rsid w:val="00A45F9F"/>
    <w:rsid w:val="00A4664D"/>
    <w:rsid w:val="00A52971"/>
    <w:rsid w:val="00A549CB"/>
    <w:rsid w:val="00A54D51"/>
    <w:rsid w:val="00A55E6B"/>
    <w:rsid w:val="00A564CB"/>
    <w:rsid w:val="00A619EC"/>
    <w:rsid w:val="00A65B0A"/>
    <w:rsid w:val="00A66898"/>
    <w:rsid w:val="00A67461"/>
    <w:rsid w:val="00A70206"/>
    <w:rsid w:val="00A705C5"/>
    <w:rsid w:val="00A748F9"/>
    <w:rsid w:val="00A759D3"/>
    <w:rsid w:val="00A76DFE"/>
    <w:rsid w:val="00A774D7"/>
    <w:rsid w:val="00A777B2"/>
    <w:rsid w:val="00A830AD"/>
    <w:rsid w:val="00A8354A"/>
    <w:rsid w:val="00A83882"/>
    <w:rsid w:val="00A839BA"/>
    <w:rsid w:val="00A846E9"/>
    <w:rsid w:val="00A87486"/>
    <w:rsid w:val="00A87B79"/>
    <w:rsid w:val="00A96FDF"/>
    <w:rsid w:val="00AA094C"/>
    <w:rsid w:val="00AA15D9"/>
    <w:rsid w:val="00AA2466"/>
    <w:rsid w:val="00AA31FC"/>
    <w:rsid w:val="00AA7234"/>
    <w:rsid w:val="00AB0862"/>
    <w:rsid w:val="00AB1F2D"/>
    <w:rsid w:val="00AB4022"/>
    <w:rsid w:val="00AB4333"/>
    <w:rsid w:val="00AC018B"/>
    <w:rsid w:val="00AC3E54"/>
    <w:rsid w:val="00AC4705"/>
    <w:rsid w:val="00AC4DC1"/>
    <w:rsid w:val="00AC738C"/>
    <w:rsid w:val="00AD15C8"/>
    <w:rsid w:val="00AD29B7"/>
    <w:rsid w:val="00AD6A7C"/>
    <w:rsid w:val="00AD76BA"/>
    <w:rsid w:val="00AE253C"/>
    <w:rsid w:val="00AE4408"/>
    <w:rsid w:val="00AE4834"/>
    <w:rsid w:val="00AE6052"/>
    <w:rsid w:val="00AE6516"/>
    <w:rsid w:val="00AF06DA"/>
    <w:rsid w:val="00AF0A4D"/>
    <w:rsid w:val="00AF3CEC"/>
    <w:rsid w:val="00AF50B0"/>
    <w:rsid w:val="00B00027"/>
    <w:rsid w:val="00B0202B"/>
    <w:rsid w:val="00B029B3"/>
    <w:rsid w:val="00B03517"/>
    <w:rsid w:val="00B07B35"/>
    <w:rsid w:val="00B1131F"/>
    <w:rsid w:val="00B12209"/>
    <w:rsid w:val="00B13EEC"/>
    <w:rsid w:val="00B14C3B"/>
    <w:rsid w:val="00B205CC"/>
    <w:rsid w:val="00B25B55"/>
    <w:rsid w:val="00B2649B"/>
    <w:rsid w:val="00B27F4E"/>
    <w:rsid w:val="00B31457"/>
    <w:rsid w:val="00B36AEC"/>
    <w:rsid w:val="00B45825"/>
    <w:rsid w:val="00B50591"/>
    <w:rsid w:val="00B521D5"/>
    <w:rsid w:val="00B52422"/>
    <w:rsid w:val="00B5461F"/>
    <w:rsid w:val="00B55BCE"/>
    <w:rsid w:val="00B56245"/>
    <w:rsid w:val="00B57E48"/>
    <w:rsid w:val="00B603D7"/>
    <w:rsid w:val="00B66F5B"/>
    <w:rsid w:val="00B7052C"/>
    <w:rsid w:val="00B71806"/>
    <w:rsid w:val="00B74B2D"/>
    <w:rsid w:val="00B75BFE"/>
    <w:rsid w:val="00B75D71"/>
    <w:rsid w:val="00B76681"/>
    <w:rsid w:val="00B76DFF"/>
    <w:rsid w:val="00B77A39"/>
    <w:rsid w:val="00B81589"/>
    <w:rsid w:val="00B83948"/>
    <w:rsid w:val="00B846A7"/>
    <w:rsid w:val="00B907A4"/>
    <w:rsid w:val="00B93DDA"/>
    <w:rsid w:val="00B95168"/>
    <w:rsid w:val="00BA2364"/>
    <w:rsid w:val="00BA7591"/>
    <w:rsid w:val="00BB2B88"/>
    <w:rsid w:val="00BB3C6C"/>
    <w:rsid w:val="00BB4A35"/>
    <w:rsid w:val="00BB66DF"/>
    <w:rsid w:val="00BB7897"/>
    <w:rsid w:val="00BB7B09"/>
    <w:rsid w:val="00BC1AEC"/>
    <w:rsid w:val="00BC2B54"/>
    <w:rsid w:val="00BC5A08"/>
    <w:rsid w:val="00BC7B7C"/>
    <w:rsid w:val="00BD1602"/>
    <w:rsid w:val="00BD1E7B"/>
    <w:rsid w:val="00BD3712"/>
    <w:rsid w:val="00BD3DC6"/>
    <w:rsid w:val="00BD4C14"/>
    <w:rsid w:val="00BD6241"/>
    <w:rsid w:val="00BD62F4"/>
    <w:rsid w:val="00BE0EC2"/>
    <w:rsid w:val="00BE3078"/>
    <w:rsid w:val="00BE3091"/>
    <w:rsid w:val="00BE459C"/>
    <w:rsid w:val="00BE66D2"/>
    <w:rsid w:val="00BE6C9D"/>
    <w:rsid w:val="00BF2DB6"/>
    <w:rsid w:val="00BF6F33"/>
    <w:rsid w:val="00C02653"/>
    <w:rsid w:val="00C0465B"/>
    <w:rsid w:val="00C071FA"/>
    <w:rsid w:val="00C10B6A"/>
    <w:rsid w:val="00C12D37"/>
    <w:rsid w:val="00C14F9F"/>
    <w:rsid w:val="00C16483"/>
    <w:rsid w:val="00C211DA"/>
    <w:rsid w:val="00C22284"/>
    <w:rsid w:val="00C22534"/>
    <w:rsid w:val="00C225E0"/>
    <w:rsid w:val="00C22A48"/>
    <w:rsid w:val="00C23637"/>
    <w:rsid w:val="00C23E34"/>
    <w:rsid w:val="00C2456D"/>
    <w:rsid w:val="00C249A4"/>
    <w:rsid w:val="00C3184E"/>
    <w:rsid w:val="00C34363"/>
    <w:rsid w:val="00C367E4"/>
    <w:rsid w:val="00C41B0D"/>
    <w:rsid w:val="00C423E4"/>
    <w:rsid w:val="00C44D80"/>
    <w:rsid w:val="00C474DB"/>
    <w:rsid w:val="00C47F08"/>
    <w:rsid w:val="00C52F4D"/>
    <w:rsid w:val="00C543BF"/>
    <w:rsid w:val="00C54DFF"/>
    <w:rsid w:val="00C55D7F"/>
    <w:rsid w:val="00C579D2"/>
    <w:rsid w:val="00C63268"/>
    <w:rsid w:val="00C636EC"/>
    <w:rsid w:val="00C65594"/>
    <w:rsid w:val="00C655AE"/>
    <w:rsid w:val="00C65D37"/>
    <w:rsid w:val="00C668DF"/>
    <w:rsid w:val="00C66A51"/>
    <w:rsid w:val="00C6731A"/>
    <w:rsid w:val="00C7302B"/>
    <w:rsid w:val="00C73A2B"/>
    <w:rsid w:val="00C73D38"/>
    <w:rsid w:val="00C74E41"/>
    <w:rsid w:val="00C762E5"/>
    <w:rsid w:val="00C80F0F"/>
    <w:rsid w:val="00C9563B"/>
    <w:rsid w:val="00C95FB6"/>
    <w:rsid w:val="00C97D01"/>
    <w:rsid w:val="00CA06D7"/>
    <w:rsid w:val="00CA155B"/>
    <w:rsid w:val="00CA2232"/>
    <w:rsid w:val="00CA264D"/>
    <w:rsid w:val="00CA2AD3"/>
    <w:rsid w:val="00CA3A71"/>
    <w:rsid w:val="00CA4910"/>
    <w:rsid w:val="00CB0AF4"/>
    <w:rsid w:val="00CB0D7E"/>
    <w:rsid w:val="00CB435A"/>
    <w:rsid w:val="00CB5D2D"/>
    <w:rsid w:val="00CB5E7F"/>
    <w:rsid w:val="00CB7FF2"/>
    <w:rsid w:val="00CC3DF2"/>
    <w:rsid w:val="00CC453E"/>
    <w:rsid w:val="00CD13A2"/>
    <w:rsid w:val="00CD225F"/>
    <w:rsid w:val="00CD5BAD"/>
    <w:rsid w:val="00CD5E20"/>
    <w:rsid w:val="00CD67EF"/>
    <w:rsid w:val="00CD767D"/>
    <w:rsid w:val="00CE02F1"/>
    <w:rsid w:val="00CE0A65"/>
    <w:rsid w:val="00CE4888"/>
    <w:rsid w:val="00CE5324"/>
    <w:rsid w:val="00CE6CDA"/>
    <w:rsid w:val="00CE7DED"/>
    <w:rsid w:val="00CF3BC0"/>
    <w:rsid w:val="00CF53DF"/>
    <w:rsid w:val="00CF61F1"/>
    <w:rsid w:val="00D03250"/>
    <w:rsid w:val="00D03426"/>
    <w:rsid w:val="00D069A0"/>
    <w:rsid w:val="00D10E12"/>
    <w:rsid w:val="00D11695"/>
    <w:rsid w:val="00D13D54"/>
    <w:rsid w:val="00D179FA"/>
    <w:rsid w:val="00D17EC2"/>
    <w:rsid w:val="00D20B93"/>
    <w:rsid w:val="00D27264"/>
    <w:rsid w:val="00D316C6"/>
    <w:rsid w:val="00D338D4"/>
    <w:rsid w:val="00D34CB8"/>
    <w:rsid w:val="00D34CCB"/>
    <w:rsid w:val="00D3546F"/>
    <w:rsid w:val="00D37421"/>
    <w:rsid w:val="00D4223B"/>
    <w:rsid w:val="00D43C43"/>
    <w:rsid w:val="00D43EFD"/>
    <w:rsid w:val="00D513F6"/>
    <w:rsid w:val="00D52970"/>
    <w:rsid w:val="00D536C5"/>
    <w:rsid w:val="00D53D24"/>
    <w:rsid w:val="00D57C02"/>
    <w:rsid w:val="00D614BF"/>
    <w:rsid w:val="00D63C76"/>
    <w:rsid w:val="00D645F0"/>
    <w:rsid w:val="00D663CC"/>
    <w:rsid w:val="00D66CDB"/>
    <w:rsid w:val="00D66FE0"/>
    <w:rsid w:val="00D67918"/>
    <w:rsid w:val="00D72085"/>
    <w:rsid w:val="00D73B08"/>
    <w:rsid w:val="00D83DFA"/>
    <w:rsid w:val="00D84945"/>
    <w:rsid w:val="00D84958"/>
    <w:rsid w:val="00D84DFA"/>
    <w:rsid w:val="00D86C8E"/>
    <w:rsid w:val="00D87C8C"/>
    <w:rsid w:val="00D91899"/>
    <w:rsid w:val="00D9582A"/>
    <w:rsid w:val="00DA0F91"/>
    <w:rsid w:val="00DA2355"/>
    <w:rsid w:val="00DA28CE"/>
    <w:rsid w:val="00DA2BA8"/>
    <w:rsid w:val="00DA4748"/>
    <w:rsid w:val="00DA67A4"/>
    <w:rsid w:val="00DA714C"/>
    <w:rsid w:val="00DB1C98"/>
    <w:rsid w:val="00DB3CD4"/>
    <w:rsid w:val="00DB50BC"/>
    <w:rsid w:val="00DB5D64"/>
    <w:rsid w:val="00DB79B4"/>
    <w:rsid w:val="00DC0A36"/>
    <w:rsid w:val="00DC0F69"/>
    <w:rsid w:val="00DC166A"/>
    <w:rsid w:val="00DC52B1"/>
    <w:rsid w:val="00DC6481"/>
    <w:rsid w:val="00DD0953"/>
    <w:rsid w:val="00DD1E08"/>
    <w:rsid w:val="00DD23A5"/>
    <w:rsid w:val="00DE6295"/>
    <w:rsid w:val="00DE77D5"/>
    <w:rsid w:val="00DF1A08"/>
    <w:rsid w:val="00DF230B"/>
    <w:rsid w:val="00DF3393"/>
    <w:rsid w:val="00DF38A5"/>
    <w:rsid w:val="00DF3DB5"/>
    <w:rsid w:val="00DF5FA9"/>
    <w:rsid w:val="00DF67E0"/>
    <w:rsid w:val="00E00FEF"/>
    <w:rsid w:val="00E021BA"/>
    <w:rsid w:val="00E027B6"/>
    <w:rsid w:val="00E02EFB"/>
    <w:rsid w:val="00E077DD"/>
    <w:rsid w:val="00E105DD"/>
    <w:rsid w:val="00E1239D"/>
    <w:rsid w:val="00E12748"/>
    <w:rsid w:val="00E16554"/>
    <w:rsid w:val="00E207E0"/>
    <w:rsid w:val="00E20C68"/>
    <w:rsid w:val="00E21FEA"/>
    <w:rsid w:val="00E27E28"/>
    <w:rsid w:val="00E33769"/>
    <w:rsid w:val="00E352F3"/>
    <w:rsid w:val="00E353C8"/>
    <w:rsid w:val="00E3627A"/>
    <w:rsid w:val="00E37795"/>
    <w:rsid w:val="00E41918"/>
    <w:rsid w:val="00E419DA"/>
    <w:rsid w:val="00E42CA9"/>
    <w:rsid w:val="00E51231"/>
    <w:rsid w:val="00E5221E"/>
    <w:rsid w:val="00E525B7"/>
    <w:rsid w:val="00E54A86"/>
    <w:rsid w:val="00E54F3E"/>
    <w:rsid w:val="00E55DE7"/>
    <w:rsid w:val="00E609CE"/>
    <w:rsid w:val="00E623F0"/>
    <w:rsid w:val="00E62C2B"/>
    <w:rsid w:val="00E642EB"/>
    <w:rsid w:val="00E6461F"/>
    <w:rsid w:val="00E670E6"/>
    <w:rsid w:val="00E70988"/>
    <w:rsid w:val="00E74AB0"/>
    <w:rsid w:val="00E8014A"/>
    <w:rsid w:val="00E80ABA"/>
    <w:rsid w:val="00E8277D"/>
    <w:rsid w:val="00E840C1"/>
    <w:rsid w:val="00E8491B"/>
    <w:rsid w:val="00E85CB2"/>
    <w:rsid w:val="00E85E81"/>
    <w:rsid w:val="00E8716C"/>
    <w:rsid w:val="00E90A73"/>
    <w:rsid w:val="00E95082"/>
    <w:rsid w:val="00E97F8B"/>
    <w:rsid w:val="00EA07E5"/>
    <w:rsid w:val="00EA1793"/>
    <w:rsid w:val="00EA4071"/>
    <w:rsid w:val="00EA6EB6"/>
    <w:rsid w:val="00EA7087"/>
    <w:rsid w:val="00EA753B"/>
    <w:rsid w:val="00EA776A"/>
    <w:rsid w:val="00EB1ABD"/>
    <w:rsid w:val="00EB3038"/>
    <w:rsid w:val="00EB3303"/>
    <w:rsid w:val="00EB771B"/>
    <w:rsid w:val="00EC50B5"/>
    <w:rsid w:val="00EC5833"/>
    <w:rsid w:val="00EC70EA"/>
    <w:rsid w:val="00EC7875"/>
    <w:rsid w:val="00ED10E3"/>
    <w:rsid w:val="00ED6E0C"/>
    <w:rsid w:val="00ED7A0F"/>
    <w:rsid w:val="00EE0113"/>
    <w:rsid w:val="00EE018E"/>
    <w:rsid w:val="00EE4CAA"/>
    <w:rsid w:val="00EE72FC"/>
    <w:rsid w:val="00EF11A0"/>
    <w:rsid w:val="00EF7102"/>
    <w:rsid w:val="00EF7D03"/>
    <w:rsid w:val="00F01843"/>
    <w:rsid w:val="00F01A02"/>
    <w:rsid w:val="00F03C8F"/>
    <w:rsid w:val="00F11F3B"/>
    <w:rsid w:val="00F12E93"/>
    <w:rsid w:val="00F13B4F"/>
    <w:rsid w:val="00F152E7"/>
    <w:rsid w:val="00F1737B"/>
    <w:rsid w:val="00F2132B"/>
    <w:rsid w:val="00F3040F"/>
    <w:rsid w:val="00F32088"/>
    <w:rsid w:val="00F3214F"/>
    <w:rsid w:val="00F32863"/>
    <w:rsid w:val="00F32DC0"/>
    <w:rsid w:val="00F34DCF"/>
    <w:rsid w:val="00F365D7"/>
    <w:rsid w:val="00F365E0"/>
    <w:rsid w:val="00F415F6"/>
    <w:rsid w:val="00F444CF"/>
    <w:rsid w:val="00F44DA8"/>
    <w:rsid w:val="00F4561E"/>
    <w:rsid w:val="00F52632"/>
    <w:rsid w:val="00F52E3A"/>
    <w:rsid w:val="00F54DA3"/>
    <w:rsid w:val="00F54FE5"/>
    <w:rsid w:val="00F56976"/>
    <w:rsid w:val="00F56DA8"/>
    <w:rsid w:val="00F60CA9"/>
    <w:rsid w:val="00F643F2"/>
    <w:rsid w:val="00F64A45"/>
    <w:rsid w:val="00F66685"/>
    <w:rsid w:val="00F739BB"/>
    <w:rsid w:val="00F74AE9"/>
    <w:rsid w:val="00F750AD"/>
    <w:rsid w:val="00F80152"/>
    <w:rsid w:val="00F8200F"/>
    <w:rsid w:val="00F83D9E"/>
    <w:rsid w:val="00F846EB"/>
    <w:rsid w:val="00F84C45"/>
    <w:rsid w:val="00F85E05"/>
    <w:rsid w:val="00F871B8"/>
    <w:rsid w:val="00F92248"/>
    <w:rsid w:val="00F92430"/>
    <w:rsid w:val="00F93375"/>
    <w:rsid w:val="00FA1248"/>
    <w:rsid w:val="00FA215E"/>
    <w:rsid w:val="00FA570A"/>
    <w:rsid w:val="00FA5EDA"/>
    <w:rsid w:val="00FB33E4"/>
    <w:rsid w:val="00FB71BF"/>
    <w:rsid w:val="00FC1F89"/>
    <w:rsid w:val="00FC2DEF"/>
    <w:rsid w:val="00FC65FE"/>
    <w:rsid w:val="00FC70E4"/>
    <w:rsid w:val="00FD0478"/>
    <w:rsid w:val="00FD09A2"/>
    <w:rsid w:val="00FD29E9"/>
    <w:rsid w:val="00FD3DE4"/>
    <w:rsid w:val="00FE03F9"/>
    <w:rsid w:val="00FE0445"/>
    <w:rsid w:val="00FE27C0"/>
    <w:rsid w:val="00FE48AC"/>
    <w:rsid w:val="00FE5314"/>
    <w:rsid w:val="00FE693C"/>
    <w:rsid w:val="00FE7DBB"/>
    <w:rsid w:val="00FF690A"/>
    <w:rsid w:val="00FF6A0F"/>
    <w:rsid w:val="00FF6BD7"/>
    <w:rsid w:val="00FF75D1"/>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lace"/>
  <w:shapeDefaults>
    <o:shapedefaults v:ext="edit" spidmax="2049" fill="f" fillcolor="white" strokecolor="red">
      <v:fill color="white" on="f"/>
      <v:stroke color="red" weight="1.5pt"/>
      <o:colormru v:ext="edit" colors="#215a9c"/>
    </o:shapedefaults>
    <o:shapelayout v:ext="edit">
      <o:idmap v:ext="edit" data="1"/>
    </o:shapelayout>
  </w:shapeDefaults>
  <w:decimalSymbol w:val=","/>
  <w:listSeparator w:val=";"/>
  <w14:docId w14:val="18325C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i-FI" w:eastAsia="fi-F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lsdException w:name="heading 7" w:semiHidden="0" w:uiPriority="0" w:unhideWhenUsed="0"/>
    <w:lsdException w:name="heading 8" w:semiHidden="0" w:uiPriority="0" w:unhideWhenUsed="0"/>
    <w:lsdException w:name="heading 9" w:semiHidden="0" w:uiPriority="0" w:unhideWhenUsed="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312EA0"/>
    <w:rPr>
      <w:rFonts w:ascii="Garamond" w:hAnsi="Garamond"/>
      <w:sz w:val="24"/>
      <w:szCs w:val="24"/>
      <w:lang w:val="en-US"/>
    </w:rPr>
  </w:style>
  <w:style w:type="paragraph" w:styleId="Heading1">
    <w:name w:val="heading 1"/>
    <w:aliases w:val="PO"/>
    <w:next w:val="BodyText"/>
    <w:link w:val="Heading1Char"/>
    <w:qFormat/>
    <w:rsid w:val="0089568F"/>
    <w:pPr>
      <w:keepNext/>
      <w:pageBreakBefore/>
      <w:spacing w:before="240" w:after="120"/>
      <w:outlineLvl w:val="0"/>
    </w:pPr>
    <w:rPr>
      <w:rFonts w:ascii="Verdana" w:hAnsi="Verdana"/>
      <w:color w:val="0000FF"/>
      <w:sz w:val="46"/>
      <w:szCs w:val="46"/>
      <w:lang w:val="en-US"/>
    </w:rPr>
  </w:style>
  <w:style w:type="paragraph" w:styleId="Heading2">
    <w:name w:val="heading 2"/>
    <w:aliases w:val="SO1"/>
    <w:basedOn w:val="Normal"/>
    <w:next w:val="BodyText"/>
    <w:link w:val="Heading2Char"/>
    <w:qFormat/>
    <w:rsid w:val="0089568F"/>
    <w:pPr>
      <w:keepNext/>
      <w:spacing w:before="80" w:after="40"/>
      <w:ind w:left="567"/>
      <w:outlineLvl w:val="1"/>
    </w:pPr>
    <w:rPr>
      <w:rFonts w:ascii="Verdana" w:hAnsi="Verdana" w:cs="Arial"/>
      <w:bCs/>
      <w:color w:val="0000FF"/>
      <w:sz w:val="36"/>
      <w:szCs w:val="28"/>
    </w:rPr>
  </w:style>
  <w:style w:type="paragraph" w:styleId="Heading3">
    <w:name w:val="heading 3"/>
    <w:aliases w:val="SO 2"/>
    <w:next w:val="BodyText"/>
    <w:link w:val="Heading3Char"/>
    <w:qFormat/>
    <w:rsid w:val="0089568F"/>
    <w:pPr>
      <w:keepNext/>
      <w:spacing w:before="80" w:after="40"/>
      <w:ind w:left="1134"/>
      <w:outlineLvl w:val="2"/>
    </w:pPr>
    <w:rPr>
      <w:rFonts w:ascii="Verdana" w:hAnsi="Verdana"/>
      <w:iCs/>
      <w:color w:val="0000FF"/>
      <w:sz w:val="32"/>
    </w:rPr>
  </w:style>
  <w:style w:type="paragraph" w:styleId="Heading4">
    <w:name w:val="heading 4"/>
    <w:aliases w:val="SO 3"/>
    <w:next w:val="BodyText"/>
    <w:link w:val="Heading4Char"/>
    <w:qFormat/>
    <w:rsid w:val="0089568F"/>
    <w:pPr>
      <w:keepNext/>
      <w:numPr>
        <w:ilvl w:val="3"/>
        <w:numId w:val="20"/>
      </w:numPr>
      <w:spacing w:before="80" w:after="20"/>
      <w:ind w:left="1474"/>
      <w:outlineLvl w:val="3"/>
    </w:pPr>
    <w:rPr>
      <w:rFonts w:ascii="Verdana" w:hAnsi="Verdana"/>
      <w:bCs/>
      <w:iCs/>
      <w:color w:val="0000FF"/>
      <w:sz w:val="28"/>
      <w:lang w:val="en-US"/>
    </w:rPr>
  </w:style>
  <w:style w:type="paragraph" w:styleId="Heading5">
    <w:name w:val="heading 5"/>
    <w:basedOn w:val="Normal"/>
    <w:next w:val="Normal"/>
    <w:link w:val="Heading5Char"/>
    <w:qFormat/>
    <w:rsid w:val="0089568F"/>
    <w:pPr>
      <w:numPr>
        <w:ilvl w:val="4"/>
        <w:numId w:val="20"/>
      </w:numPr>
      <w:spacing w:before="120" w:after="60"/>
      <w:ind w:left="1871"/>
      <w:outlineLvl w:val="4"/>
    </w:pPr>
    <w:rPr>
      <w:rFonts w:ascii="Verdana" w:hAnsi="Verdana"/>
      <w:bCs/>
      <w:iCs/>
      <w:color w:val="0000FF"/>
      <w:szCs w:val="20"/>
    </w:rPr>
  </w:style>
  <w:style w:type="paragraph" w:styleId="Heading6">
    <w:name w:val="heading 6"/>
    <w:basedOn w:val="Normal"/>
    <w:next w:val="Normal"/>
    <w:rsid w:val="008C2D5C"/>
    <w:pPr>
      <w:numPr>
        <w:ilvl w:val="5"/>
        <w:numId w:val="20"/>
      </w:numPr>
      <w:spacing w:before="240" w:after="60"/>
      <w:outlineLvl w:val="5"/>
    </w:pPr>
    <w:rPr>
      <w:rFonts w:ascii="Eras Bold ITC" w:hAnsi="Eras Bold ITC"/>
      <w:iCs/>
      <w:szCs w:val="20"/>
    </w:rPr>
  </w:style>
  <w:style w:type="paragraph" w:styleId="Heading7">
    <w:name w:val="heading 7"/>
    <w:basedOn w:val="Normal"/>
    <w:next w:val="Normal"/>
    <w:rsid w:val="008C2D5C"/>
    <w:pPr>
      <w:numPr>
        <w:ilvl w:val="6"/>
        <w:numId w:val="20"/>
      </w:numPr>
      <w:spacing w:before="240" w:after="60"/>
      <w:outlineLvl w:val="6"/>
    </w:pPr>
    <w:rPr>
      <w:rFonts w:ascii="Arial" w:hAnsi="Arial"/>
      <w:sz w:val="20"/>
      <w:szCs w:val="20"/>
    </w:rPr>
  </w:style>
  <w:style w:type="paragraph" w:styleId="Heading8">
    <w:name w:val="heading 8"/>
    <w:basedOn w:val="Normal"/>
    <w:next w:val="Normal"/>
    <w:rsid w:val="008C2D5C"/>
    <w:pPr>
      <w:numPr>
        <w:ilvl w:val="7"/>
        <w:numId w:val="20"/>
      </w:numPr>
      <w:spacing w:before="240" w:after="60"/>
      <w:outlineLvl w:val="7"/>
    </w:pPr>
    <w:rPr>
      <w:rFonts w:ascii="Arial" w:hAnsi="Arial"/>
      <w:i/>
      <w:sz w:val="20"/>
      <w:szCs w:val="20"/>
    </w:rPr>
  </w:style>
  <w:style w:type="paragraph" w:styleId="Heading9">
    <w:name w:val="heading 9"/>
    <w:basedOn w:val="Normal"/>
    <w:next w:val="Normal"/>
    <w:rsid w:val="008C2D5C"/>
    <w:pPr>
      <w:numPr>
        <w:ilvl w:val="8"/>
        <w:numId w:val="20"/>
      </w:numPr>
      <w:spacing w:before="240" w:after="60"/>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312EA0"/>
    <w:pPr>
      <w:tabs>
        <w:tab w:val="left" w:pos="8190"/>
      </w:tabs>
      <w:spacing w:before="60" w:after="120"/>
      <w:ind w:left="1928"/>
    </w:pPr>
    <w:rPr>
      <w:szCs w:val="20"/>
    </w:rPr>
  </w:style>
  <w:style w:type="paragraph" w:styleId="Header">
    <w:name w:val="header"/>
    <w:basedOn w:val="Normal"/>
    <w:rsid w:val="00AF3CEC"/>
    <w:pPr>
      <w:tabs>
        <w:tab w:val="right" w:pos="9923"/>
      </w:tabs>
    </w:pPr>
    <w:rPr>
      <w:rFonts w:ascii="Verdana" w:hAnsi="Verdana"/>
      <w:bCs/>
      <w:iCs/>
      <w:color w:val="215A99"/>
      <w:sz w:val="48"/>
      <w:szCs w:val="20"/>
    </w:rPr>
  </w:style>
  <w:style w:type="paragraph" w:styleId="Footer">
    <w:name w:val="footer"/>
    <w:basedOn w:val="Normal"/>
    <w:rsid w:val="00DA2355"/>
    <w:pPr>
      <w:tabs>
        <w:tab w:val="right" w:pos="9923"/>
      </w:tabs>
    </w:pPr>
    <w:rPr>
      <w:rFonts w:ascii="Verdana" w:hAnsi="Verdana"/>
      <w:bCs/>
      <w:color w:val="215A99"/>
      <w:szCs w:val="20"/>
    </w:rPr>
  </w:style>
  <w:style w:type="paragraph" w:styleId="List">
    <w:name w:val="List"/>
    <w:basedOn w:val="Normal"/>
    <w:uiPriority w:val="99"/>
    <w:unhideWhenUsed/>
    <w:rsid w:val="001470C0"/>
    <w:pPr>
      <w:numPr>
        <w:numId w:val="36"/>
      </w:numPr>
      <w:spacing w:before="40" w:after="40"/>
      <w:ind w:left="2534" w:hanging="432"/>
      <w:contextualSpacing/>
    </w:pPr>
  </w:style>
  <w:style w:type="paragraph" w:styleId="TOC1">
    <w:name w:val="toc 1"/>
    <w:basedOn w:val="Normal"/>
    <w:next w:val="Normal"/>
    <w:uiPriority w:val="39"/>
    <w:qFormat/>
    <w:rsid w:val="0089568F"/>
    <w:pPr>
      <w:keepNext/>
      <w:tabs>
        <w:tab w:val="right" w:leader="dot" w:pos="9912"/>
      </w:tabs>
      <w:spacing w:before="40" w:after="20"/>
    </w:pPr>
    <w:rPr>
      <w:rFonts w:ascii="Verdana" w:hAnsi="Verdana"/>
      <w:bCs/>
      <w:noProof/>
      <w:color w:val="0000FF"/>
      <w:spacing w:val="20"/>
      <w:w w:val="115"/>
      <w:kern w:val="36"/>
    </w:rPr>
  </w:style>
  <w:style w:type="paragraph" w:styleId="TOC2">
    <w:name w:val="toc 2"/>
    <w:basedOn w:val="Normal"/>
    <w:next w:val="Normal"/>
    <w:uiPriority w:val="39"/>
    <w:qFormat/>
    <w:rsid w:val="00757F30"/>
    <w:pPr>
      <w:keepNext/>
      <w:tabs>
        <w:tab w:val="right" w:leader="dot" w:pos="9880"/>
      </w:tabs>
      <w:ind w:left="238"/>
    </w:pPr>
    <w:rPr>
      <w:bCs/>
      <w:noProof/>
      <w:sz w:val="22"/>
    </w:rPr>
  </w:style>
  <w:style w:type="paragraph" w:styleId="TOC3">
    <w:name w:val="toc 3"/>
    <w:basedOn w:val="Normal"/>
    <w:next w:val="Normal"/>
    <w:uiPriority w:val="39"/>
    <w:qFormat/>
    <w:rsid w:val="00757F30"/>
    <w:pPr>
      <w:tabs>
        <w:tab w:val="right" w:leader="dot" w:pos="9880"/>
      </w:tabs>
      <w:spacing w:after="20"/>
      <w:ind w:left="482"/>
    </w:pPr>
    <w:rPr>
      <w:noProof/>
      <w:sz w:val="20"/>
    </w:rPr>
  </w:style>
  <w:style w:type="paragraph" w:styleId="TOC4">
    <w:name w:val="toc 4"/>
    <w:basedOn w:val="Normal"/>
    <w:next w:val="Normal"/>
    <w:autoRedefine/>
    <w:uiPriority w:val="39"/>
    <w:rsid w:val="008C2D5C"/>
    <w:pPr>
      <w:ind w:left="720"/>
    </w:pPr>
  </w:style>
  <w:style w:type="paragraph" w:styleId="TOC5">
    <w:name w:val="toc 5"/>
    <w:basedOn w:val="Normal"/>
    <w:next w:val="Normal"/>
    <w:autoRedefine/>
    <w:uiPriority w:val="39"/>
    <w:rsid w:val="008C2D5C"/>
    <w:pPr>
      <w:ind w:left="960"/>
    </w:pPr>
  </w:style>
  <w:style w:type="paragraph" w:styleId="TOC6">
    <w:name w:val="toc 6"/>
    <w:basedOn w:val="Normal"/>
    <w:next w:val="Normal"/>
    <w:autoRedefine/>
    <w:uiPriority w:val="39"/>
    <w:rsid w:val="008C2D5C"/>
    <w:pPr>
      <w:ind w:left="1200"/>
    </w:pPr>
  </w:style>
  <w:style w:type="paragraph" w:styleId="TOC7">
    <w:name w:val="toc 7"/>
    <w:basedOn w:val="Normal"/>
    <w:next w:val="Normal"/>
    <w:autoRedefine/>
    <w:uiPriority w:val="39"/>
    <w:unhideWhenUsed/>
    <w:rsid w:val="00D338D4"/>
    <w:pPr>
      <w:spacing w:after="100" w:line="276" w:lineRule="auto"/>
      <w:ind w:left="1320"/>
    </w:pPr>
    <w:rPr>
      <w:rFonts w:ascii="Calibri" w:hAnsi="Calibri"/>
      <w:sz w:val="22"/>
      <w:szCs w:val="22"/>
      <w:lang w:val="fi-FI"/>
    </w:rPr>
  </w:style>
  <w:style w:type="paragraph" w:styleId="TOC8">
    <w:name w:val="toc 8"/>
    <w:basedOn w:val="Normal"/>
    <w:next w:val="Normal"/>
    <w:autoRedefine/>
    <w:uiPriority w:val="39"/>
    <w:unhideWhenUsed/>
    <w:rsid w:val="00D338D4"/>
    <w:pPr>
      <w:spacing w:after="100" w:line="276" w:lineRule="auto"/>
      <w:ind w:left="1540"/>
    </w:pPr>
    <w:rPr>
      <w:rFonts w:ascii="Calibri" w:hAnsi="Calibri"/>
      <w:sz w:val="22"/>
      <w:szCs w:val="22"/>
      <w:lang w:val="fi-FI"/>
    </w:rPr>
  </w:style>
  <w:style w:type="paragraph" w:styleId="TOC9">
    <w:name w:val="toc 9"/>
    <w:basedOn w:val="Normal"/>
    <w:next w:val="Normal"/>
    <w:autoRedefine/>
    <w:uiPriority w:val="39"/>
    <w:unhideWhenUsed/>
    <w:rsid w:val="00D338D4"/>
    <w:pPr>
      <w:spacing w:after="100" w:line="276" w:lineRule="auto"/>
      <w:ind w:left="1760"/>
    </w:pPr>
    <w:rPr>
      <w:rFonts w:ascii="Calibri" w:hAnsi="Calibri"/>
      <w:sz w:val="22"/>
      <w:szCs w:val="22"/>
      <w:lang w:val="fi-FI"/>
    </w:rPr>
  </w:style>
  <w:style w:type="numbering" w:customStyle="1" w:styleId="Automaattinennumerointi">
    <w:name w:val="Automaattinen numerointi"/>
    <w:basedOn w:val="NoList"/>
    <w:rsid w:val="00813A0E"/>
    <w:pPr>
      <w:numPr>
        <w:numId w:val="22"/>
      </w:numPr>
    </w:pPr>
  </w:style>
  <w:style w:type="paragraph" w:customStyle="1" w:styleId="AsiakirjaNimi">
    <w:name w:val="AsiakirjaNimi"/>
    <w:basedOn w:val="Heading1"/>
    <w:next w:val="Normal"/>
    <w:rsid w:val="00312EA0"/>
    <w:pPr>
      <w:pageBreakBefore w:val="0"/>
      <w:spacing w:before="2400" w:after="0" w:line="360" w:lineRule="auto"/>
      <w:jc w:val="center"/>
    </w:pPr>
    <w:rPr>
      <w:noProof/>
      <w:spacing w:val="22"/>
      <w:sz w:val="56"/>
    </w:rPr>
  </w:style>
  <w:style w:type="paragraph" w:customStyle="1" w:styleId="KehystettyTekstiLeft">
    <w:name w:val="KehystettyTeksti Left"/>
    <w:basedOn w:val="KehystettyTeksti"/>
    <w:rsid w:val="00203479"/>
    <w:pPr>
      <w:pBdr>
        <w:left w:val="single" w:sz="6" w:space="0" w:color="215A99"/>
        <w:bottom w:val="single" w:sz="6" w:space="9" w:color="215A99"/>
        <w:right w:val="single" w:sz="6" w:space="1" w:color="215A99"/>
      </w:pBdr>
      <w:ind w:left="0"/>
    </w:pPr>
  </w:style>
  <w:style w:type="paragraph" w:customStyle="1" w:styleId="Kirjoittaja">
    <w:name w:val="Kirjoittaja"/>
    <w:basedOn w:val="Normal"/>
    <w:rsid w:val="00203479"/>
    <w:pPr>
      <w:keepLines/>
      <w:spacing w:before="600"/>
      <w:jc w:val="center"/>
      <w:outlineLvl w:val="0"/>
    </w:pPr>
    <w:rPr>
      <w:rFonts w:ascii="Verdana" w:hAnsi="Verdana"/>
      <w:color w:val="0000FF"/>
      <w:sz w:val="30"/>
      <w:szCs w:val="20"/>
    </w:rPr>
  </w:style>
  <w:style w:type="paragraph" w:customStyle="1" w:styleId="SisOtsikko">
    <w:name w:val="SisOtsikko"/>
    <w:basedOn w:val="Heading1"/>
    <w:rsid w:val="003D78D7"/>
    <w:pPr>
      <w:spacing w:before="120" w:after="240"/>
    </w:pPr>
  </w:style>
  <w:style w:type="character" w:styleId="CommentReference">
    <w:name w:val="annotation reference"/>
    <w:semiHidden/>
    <w:rsid w:val="008C2D5C"/>
    <w:rPr>
      <w:rFonts w:ascii="Arial" w:hAnsi="Arial" w:cs="Arial"/>
      <w:vanish/>
      <w:color w:val="auto"/>
      <w:w w:val="100"/>
      <w:sz w:val="16"/>
      <w:szCs w:val="16"/>
    </w:rPr>
  </w:style>
  <w:style w:type="paragraph" w:customStyle="1" w:styleId="KirjoittajanTerv">
    <w:name w:val="KirjoittajanTerv"/>
    <w:basedOn w:val="Normal"/>
    <w:rsid w:val="00287363"/>
    <w:pPr>
      <w:keepLines/>
      <w:jc w:val="center"/>
      <w:outlineLvl w:val="0"/>
    </w:pPr>
    <w:rPr>
      <w:rFonts w:ascii="Verdana" w:hAnsi="Verdana"/>
      <w:color w:val="0000FF"/>
      <w:szCs w:val="20"/>
    </w:rPr>
  </w:style>
  <w:style w:type="paragraph" w:styleId="CommentText">
    <w:name w:val="annotation text"/>
    <w:basedOn w:val="Normal"/>
    <w:link w:val="CommentTextChar"/>
    <w:semiHidden/>
    <w:rsid w:val="008C2D5C"/>
    <w:rPr>
      <w:rFonts w:ascii="Arial" w:hAnsi="Arial"/>
      <w:sz w:val="22"/>
      <w:szCs w:val="20"/>
    </w:rPr>
  </w:style>
  <w:style w:type="paragraph" w:customStyle="1" w:styleId="Kuvapaikka">
    <w:name w:val="Kuvapaikka"/>
    <w:basedOn w:val="BodyText"/>
    <w:next w:val="Caption"/>
    <w:rsid w:val="008C518C"/>
    <w:pPr>
      <w:keepNext/>
      <w:spacing w:before="160"/>
    </w:pPr>
  </w:style>
  <w:style w:type="paragraph" w:styleId="Caption">
    <w:name w:val="caption"/>
    <w:basedOn w:val="Normal"/>
    <w:next w:val="BodyText"/>
    <w:link w:val="CaptionChar"/>
    <w:qFormat/>
    <w:rsid w:val="001470C0"/>
    <w:pPr>
      <w:spacing w:before="120" w:after="120"/>
      <w:ind w:left="3060" w:hanging="1132"/>
    </w:pPr>
    <w:rPr>
      <w:b/>
      <w:bCs/>
      <w:szCs w:val="20"/>
    </w:rPr>
  </w:style>
  <w:style w:type="character" w:customStyle="1" w:styleId="KorostusLihavoinnilla">
    <w:name w:val="KorostusLihavoinnilla"/>
    <w:basedOn w:val="DefaultParagraphFont"/>
    <w:rsid w:val="00966D6C"/>
    <w:rPr>
      <w:b/>
    </w:rPr>
  </w:style>
  <w:style w:type="character" w:customStyle="1" w:styleId="CommentTextChar">
    <w:name w:val="Comment Text Char"/>
    <w:basedOn w:val="DefaultParagraphFont"/>
    <w:link w:val="CommentText"/>
    <w:semiHidden/>
    <w:rsid w:val="00C225E0"/>
    <w:rPr>
      <w:rFonts w:ascii="Arial" w:hAnsi="Arial"/>
      <w:sz w:val="22"/>
    </w:rPr>
  </w:style>
  <w:style w:type="character" w:customStyle="1" w:styleId="BodyTextChar">
    <w:name w:val="Body Text Char"/>
    <w:basedOn w:val="DefaultParagraphFont"/>
    <w:link w:val="BodyText"/>
    <w:rsid w:val="00312EA0"/>
    <w:rPr>
      <w:rFonts w:ascii="Garamond" w:hAnsi="Garamond"/>
      <w:sz w:val="24"/>
      <w:lang w:val="en-US"/>
    </w:rPr>
  </w:style>
  <w:style w:type="character" w:styleId="Hyperlink">
    <w:name w:val="Hyperlink"/>
    <w:basedOn w:val="DefaultParagraphFont"/>
    <w:uiPriority w:val="99"/>
    <w:unhideWhenUsed/>
    <w:rsid w:val="00DA2355"/>
    <w:rPr>
      <w:color w:val="215A99"/>
      <w:u w:val="single"/>
    </w:rPr>
  </w:style>
  <w:style w:type="character" w:customStyle="1" w:styleId="CaptionChar">
    <w:name w:val="Caption Char"/>
    <w:basedOn w:val="DefaultParagraphFont"/>
    <w:link w:val="Caption"/>
    <w:rsid w:val="001470C0"/>
    <w:rPr>
      <w:rFonts w:ascii="Garamond" w:hAnsi="Garamond"/>
      <w:b/>
      <w:bCs/>
      <w:sz w:val="24"/>
      <w:lang w:eastAsia="fi-FI"/>
    </w:rPr>
  </w:style>
  <w:style w:type="paragraph" w:customStyle="1" w:styleId="NumerotKJK2">
    <w:name w:val="NumerotKJK2"/>
    <w:basedOn w:val="NumerotKJK"/>
    <w:link w:val="NumerotKJK2Char"/>
    <w:qFormat/>
    <w:rsid w:val="00BA2364"/>
    <w:pPr>
      <w:numPr>
        <w:numId w:val="37"/>
      </w:numPr>
      <w:ind w:left="2347"/>
    </w:pPr>
  </w:style>
  <w:style w:type="character" w:customStyle="1" w:styleId="Heading1Char">
    <w:name w:val="Heading 1 Char"/>
    <w:aliases w:val="PO Char"/>
    <w:basedOn w:val="DefaultParagraphFont"/>
    <w:link w:val="Heading1"/>
    <w:rsid w:val="0089568F"/>
    <w:rPr>
      <w:rFonts w:ascii="Verdana" w:hAnsi="Verdana"/>
      <w:color w:val="0000FF"/>
      <w:sz w:val="46"/>
      <w:szCs w:val="46"/>
      <w:lang w:val="en-US"/>
    </w:rPr>
  </w:style>
  <w:style w:type="paragraph" w:customStyle="1" w:styleId="AlatunnisteKansi">
    <w:name w:val="AlatunnisteKansi"/>
    <w:basedOn w:val="Footer"/>
    <w:rsid w:val="00DA2355"/>
    <w:pPr>
      <w:jc w:val="center"/>
    </w:pPr>
    <w:rPr>
      <w:sz w:val="72"/>
    </w:rPr>
  </w:style>
  <w:style w:type="paragraph" w:customStyle="1" w:styleId="NumerotKJK3">
    <w:name w:val="NumerotKJK3"/>
    <w:basedOn w:val="NumerotKJK"/>
    <w:link w:val="NumerotKJK3Char"/>
    <w:qFormat/>
    <w:rsid w:val="00BA2364"/>
    <w:pPr>
      <w:numPr>
        <w:numId w:val="38"/>
      </w:numPr>
    </w:pPr>
  </w:style>
  <w:style w:type="character" w:customStyle="1" w:styleId="NumerotKJKChar">
    <w:name w:val="NumerotKJK Char"/>
    <w:basedOn w:val="BodyTextChar"/>
    <w:link w:val="NumerotKJK"/>
    <w:rsid w:val="00923094"/>
    <w:rPr>
      <w:rFonts w:ascii="Garamond" w:hAnsi="Garamond"/>
      <w:sz w:val="24"/>
      <w:lang w:val="en-US" w:eastAsia="fi-FI" w:bidi="ar-SA"/>
    </w:rPr>
  </w:style>
  <w:style w:type="character" w:customStyle="1" w:styleId="NumerotKJK2Char">
    <w:name w:val="NumerotKJK2 Char"/>
    <w:basedOn w:val="NumerotKJKChar"/>
    <w:link w:val="NumerotKJK2"/>
    <w:rsid w:val="00BA2364"/>
    <w:rPr>
      <w:rFonts w:ascii="Garamond" w:hAnsi="Garamond"/>
      <w:sz w:val="24"/>
      <w:lang w:val="en-US" w:eastAsia="fi-FI" w:bidi="ar-SA"/>
    </w:rPr>
  </w:style>
  <w:style w:type="paragraph" w:customStyle="1" w:styleId="NumerotKJK4">
    <w:name w:val="NumerotKJK4"/>
    <w:basedOn w:val="NumerotKJK"/>
    <w:link w:val="NumerotKJK4Char"/>
    <w:qFormat/>
    <w:rsid w:val="00BA2364"/>
    <w:pPr>
      <w:numPr>
        <w:numId w:val="39"/>
      </w:numPr>
      <w:ind w:left="2347"/>
    </w:pPr>
  </w:style>
  <w:style w:type="character" w:customStyle="1" w:styleId="NumerotKJK3Char">
    <w:name w:val="NumerotKJK3 Char"/>
    <w:basedOn w:val="NumerotKJKChar"/>
    <w:link w:val="NumerotKJK3"/>
    <w:rsid w:val="00BA2364"/>
    <w:rPr>
      <w:rFonts w:ascii="Garamond" w:hAnsi="Garamond"/>
      <w:sz w:val="24"/>
      <w:lang w:val="en-US" w:eastAsia="fi-FI" w:bidi="ar-SA"/>
    </w:rPr>
  </w:style>
  <w:style w:type="paragraph" w:customStyle="1" w:styleId="NumerotKJK5">
    <w:name w:val="NumerotKJK5"/>
    <w:basedOn w:val="NumerotKJK"/>
    <w:link w:val="NumerotKJK5Char"/>
    <w:qFormat/>
    <w:rsid w:val="00BA2364"/>
    <w:pPr>
      <w:numPr>
        <w:numId w:val="40"/>
      </w:numPr>
      <w:ind w:left="2347"/>
    </w:pPr>
  </w:style>
  <w:style w:type="character" w:customStyle="1" w:styleId="NumerotKJK4Char">
    <w:name w:val="NumerotKJK4 Char"/>
    <w:basedOn w:val="NumerotKJKChar"/>
    <w:link w:val="NumerotKJK4"/>
    <w:rsid w:val="00BA2364"/>
    <w:rPr>
      <w:rFonts w:ascii="Garamond" w:hAnsi="Garamond"/>
      <w:sz w:val="24"/>
      <w:lang w:val="en-US" w:eastAsia="fi-FI" w:bidi="ar-SA"/>
    </w:rPr>
  </w:style>
  <w:style w:type="paragraph" w:customStyle="1" w:styleId="NumerotKJK6">
    <w:name w:val="NumerotKJK6"/>
    <w:basedOn w:val="NumerotKJK"/>
    <w:link w:val="NumerotKJK6Char"/>
    <w:qFormat/>
    <w:rsid w:val="00BA2364"/>
    <w:pPr>
      <w:numPr>
        <w:numId w:val="41"/>
      </w:numPr>
      <w:ind w:left="2347"/>
    </w:pPr>
  </w:style>
  <w:style w:type="character" w:customStyle="1" w:styleId="NumerotKJK5Char">
    <w:name w:val="NumerotKJK5 Char"/>
    <w:basedOn w:val="NumerotKJKChar"/>
    <w:link w:val="NumerotKJK5"/>
    <w:rsid w:val="00BA2364"/>
    <w:rPr>
      <w:rFonts w:ascii="Garamond" w:hAnsi="Garamond"/>
      <w:sz w:val="24"/>
      <w:lang w:val="en-US" w:eastAsia="fi-FI" w:bidi="ar-SA"/>
    </w:rPr>
  </w:style>
  <w:style w:type="paragraph" w:customStyle="1" w:styleId="NumerotKJK7">
    <w:name w:val="NumerotKJK7"/>
    <w:basedOn w:val="NumerotKJK"/>
    <w:link w:val="NumerotKJK7Char"/>
    <w:qFormat/>
    <w:rsid w:val="00BA2364"/>
    <w:pPr>
      <w:numPr>
        <w:numId w:val="42"/>
      </w:numPr>
    </w:pPr>
  </w:style>
  <w:style w:type="paragraph" w:customStyle="1" w:styleId="EsimerkkiTeht">
    <w:name w:val="EsimerkkiTeht"/>
    <w:basedOn w:val="Heading4"/>
    <w:next w:val="BodyText"/>
    <w:rsid w:val="00E12748"/>
  </w:style>
  <w:style w:type="character" w:customStyle="1" w:styleId="NumerotKJK6Char">
    <w:name w:val="NumerotKJK6 Char"/>
    <w:basedOn w:val="NumerotKJKChar"/>
    <w:link w:val="NumerotKJK6"/>
    <w:rsid w:val="00BA2364"/>
    <w:rPr>
      <w:rFonts w:ascii="Garamond" w:hAnsi="Garamond"/>
      <w:sz w:val="24"/>
      <w:lang w:val="en-US" w:eastAsia="fi-FI" w:bidi="ar-SA"/>
    </w:rPr>
  </w:style>
  <w:style w:type="paragraph" w:styleId="Subtitle">
    <w:name w:val="Subtitle"/>
    <w:basedOn w:val="Normal"/>
    <w:next w:val="Normal"/>
    <w:link w:val="SubtitleChar"/>
    <w:uiPriority w:val="11"/>
    <w:qFormat/>
    <w:rsid w:val="00757F30"/>
    <w:pPr>
      <w:numPr>
        <w:ilvl w:val="1"/>
      </w:numPr>
    </w:pPr>
    <w:rPr>
      <w:rFonts w:ascii="Cambria" w:hAnsi="Cambria"/>
      <w:i/>
      <w:iCs/>
      <w:color w:val="4F81BD"/>
      <w:spacing w:val="15"/>
    </w:rPr>
  </w:style>
  <w:style w:type="paragraph" w:customStyle="1" w:styleId="Viivoitus">
    <w:name w:val="Viivoitus"/>
    <w:basedOn w:val="BodyText"/>
    <w:rsid w:val="00CD5E20"/>
    <w:pPr>
      <w:pBdr>
        <w:between w:val="single" w:sz="6" w:space="1" w:color="215A99"/>
      </w:pBdr>
      <w:spacing w:after="60"/>
    </w:pPr>
  </w:style>
  <w:style w:type="paragraph" w:customStyle="1" w:styleId="NumerotKJK8">
    <w:name w:val="NumerotKJK8"/>
    <w:basedOn w:val="NumerotKJK"/>
    <w:link w:val="NumerotKJK8Char"/>
    <w:qFormat/>
    <w:rsid w:val="00BA2364"/>
    <w:pPr>
      <w:numPr>
        <w:numId w:val="43"/>
      </w:numPr>
    </w:pPr>
  </w:style>
  <w:style w:type="paragraph" w:customStyle="1" w:styleId="NumerotKJK">
    <w:name w:val="NumerotKJK"/>
    <w:basedOn w:val="BodyText"/>
    <w:link w:val="NumerotKJKChar"/>
    <w:rsid w:val="00923094"/>
    <w:pPr>
      <w:numPr>
        <w:numId w:val="17"/>
      </w:numPr>
      <w:tabs>
        <w:tab w:val="left" w:pos="2353"/>
      </w:tabs>
      <w:spacing w:before="20" w:after="60"/>
      <w:ind w:left="2347"/>
    </w:pPr>
  </w:style>
  <w:style w:type="character" w:customStyle="1" w:styleId="NumerotKJK7Char">
    <w:name w:val="NumerotKJK7 Char"/>
    <w:basedOn w:val="NumerotKJKChar"/>
    <w:link w:val="NumerotKJK7"/>
    <w:rsid w:val="00BA2364"/>
    <w:rPr>
      <w:rFonts w:ascii="Garamond" w:hAnsi="Garamond"/>
      <w:sz w:val="24"/>
      <w:lang w:val="en-US" w:eastAsia="fi-FI" w:bidi="ar-SA"/>
    </w:rPr>
  </w:style>
  <w:style w:type="paragraph" w:customStyle="1" w:styleId="NumerotKJK9">
    <w:name w:val="NumerotKJK9"/>
    <w:basedOn w:val="NumerotKJK8"/>
    <w:link w:val="NumerotKJK9Char"/>
    <w:qFormat/>
    <w:rsid w:val="00BA2364"/>
    <w:pPr>
      <w:numPr>
        <w:numId w:val="44"/>
      </w:numPr>
      <w:ind w:left="2347"/>
    </w:pPr>
  </w:style>
  <w:style w:type="paragraph" w:styleId="BalloonText">
    <w:name w:val="Balloon Text"/>
    <w:basedOn w:val="Normal"/>
    <w:semiHidden/>
    <w:rsid w:val="005F3A91"/>
    <w:rPr>
      <w:rFonts w:ascii="Tahoma" w:hAnsi="Tahoma" w:cs="Tahoma"/>
      <w:sz w:val="16"/>
      <w:szCs w:val="16"/>
    </w:rPr>
  </w:style>
  <w:style w:type="character" w:customStyle="1" w:styleId="NumerotKJK8Char">
    <w:name w:val="NumerotKJK8 Char"/>
    <w:basedOn w:val="NumerotKJKChar"/>
    <w:link w:val="NumerotKJK8"/>
    <w:rsid w:val="00BA2364"/>
    <w:rPr>
      <w:rFonts w:ascii="Garamond" w:hAnsi="Garamond"/>
      <w:sz w:val="24"/>
      <w:lang w:val="en-US" w:eastAsia="fi-FI" w:bidi="ar-SA"/>
    </w:rPr>
  </w:style>
  <w:style w:type="paragraph" w:customStyle="1" w:styleId="NumerotKJK10">
    <w:name w:val="NumerotKJK10"/>
    <w:basedOn w:val="NumerotKJK9"/>
    <w:link w:val="NumerotKJK10Char"/>
    <w:qFormat/>
    <w:rsid w:val="00BA2364"/>
    <w:pPr>
      <w:numPr>
        <w:numId w:val="45"/>
      </w:numPr>
    </w:pPr>
  </w:style>
  <w:style w:type="character" w:customStyle="1" w:styleId="NumerotKJK9Char">
    <w:name w:val="NumerotKJK9 Char"/>
    <w:basedOn w:val="NumerotKJK8Char"/>
    <w:link w:val="NumerotKJK9"/>
    <w:rsid w:val="00BA2364"/>
    <w:rPr>
      <w:rFonts w:ascii="Garamond" w:hAnsi="Garamond"/>
      <w:sz w:val="24"/>
      <w:lang w:val="en-US" w:eastAsia="fi-FI" w:bidi="ar-SA"/>
    </w:rPr>
  </w:style>
  <w:style w:type="paragraph" w:customStyle="1" w:styleId="NumerotKJK11">
    <w:name w:val="NumerotKJK11"/>
    <w:basedOn w:val="NumerotKJK"/>
    <w:link w:val="NumerotKJK11Char"/>
    <w:qFormat/>
    <w:rsid w:val="00BA2364"/>
    <w:pPr>
      <w:numPr>
        <w:numId w:val="46"/>
      </w:numPr>
      <w:ind w:left="2347"/>
    </w:pPr>
  </w:style>
  <w:style w:type="character" w:customStyle="1" w:styleId="NumerotKJK10Char">
    <w:name w:val="NumerotKJK10 Char"/>
    <w:basedOn w:val="NumerotKJK9Char"/>
    <w:link w:val="NumerotKJK10"/>
    <w:rsid w:val="00BA2364"/>
    <w:rPr>
      <w:rFonts w:ascii="Garamond" w:hAnsi="Garamond"/>
      <w:sz w:val="24"/>
      <w:lang w:val="en-US" w:eastAsia="fi-FI" w:bidi="ar-SA"/>
    </w:rPr>
  </w:style>
  <w:style w:type="paragraph" w:customStyle="1" w:styleId="KehystettyTeksti">
    <w:name w:val="KehystettyTeksti"/>
    <w:basedOn w:val="Normal"/>
    <w:next w:val="Caption"/>
    <w:link w:val="KehystettyTekstiChar"/>
    <w:qFormat/>
    <w:rsid w:val="00BB4A35"/>
    <w:pPr>
      <w:pBdr>
        <w:top w:val="single" w:sz="6" w:space="1" w:color="215A99"/>
        <w:left w:val="single" w:sz="6" w:space="4" w:color="215A99"/>
        <w:bottom w:val="single" w:sz="6" w:space="4" w:color="215A99"/>
        <w:right w:val="single" w:sz="6" w:space="0" w:color="215A99"/>
      </w:pBdr>
      <w:spacing w:before="60" w:after="60"/>
      <w:ind w:left="1928" w:right="57"/>
    </w:pPr>
    <w:rPr>
      <w:szCs w:val="20"/>
    </w:rPr>
  </w:style>
  <w:style w:type="character" w:customStyle="1" w:styleId="NumerotKJK11Char">
    <w:name w:val="NumerotKJK11 Char"/>
    <w:basedOn w:val="NumerotKJKChar"/>
    <w:link w:val="NumerotKJK11"/>
    <w:rsid w:val="00BA2364"/>
    <w:rPr>
      <w:rFonts w:ascii="Garamond" w:hAnsi="Garamond"/>
      <w:sz w:val="24"/>
      <w:lang w:val="en-US" w:eastAsia="fi-FI" w:bidi="ar-SA"/>
    </w:rPr>
  </w:style>
  <w:style w:type="character" w:customStyle="1" w:styleId="Heading4Char">
    <w:name w:val="Heading 4 Char"/>
    <w:aliases w:val="SO 3 Char"/>
    <w:basedOn w:val="DefaultParagraphFont"/>
    <w:link w:val="Heading4"/>
    <w:rsid w:val="0089568F"/>
    <w:rPr>
      <w:rFonts w:ascii="Verdana" w:hAnsi="Verdana"/>
      <w:bCs/>
      <w:iCs/>
      <w:color w:val="0000FF"/>
      <w:sz w:val="28"/>
      <w:lang w:val="en-US"/>
    </w:rPr>
  </w:style>
  <w:style w:type="character" w:customStyle="1" w:styleId="Heading3Char">
    <w:name w:val="Heading 3 Char"/>
    <w:aliases w:val="SO 2 Char"/>
    <w:basedOn w:val="DefaultParagraphFont"/>
    <w:link w:val="Heading3"/>
    <w:rsid w:val="0089568F"/>
    <w:rPr>
      <w:rFonts w:ascii="Verdana" w:hAnsi="Verdana"/>
      <w:iCs/>
      <w:color w:val="0000FF"/>
      <w:sz w:val="32"/>
    </w:rPr>
  </w:style>
  <w:style w:type="character" w:customStyle="1" w:styleId="KehystettyTekstiChar">
    <w:name w:val="KehystettyTeksti Char"/>
    <w:basedOn w:val="DefaultParagraphFont"/>
    <w:link w:val="KehystettyTeksti"/>
    <w:rsid w:val="00BB4A35"/>
    <w:rPr>
      <w:rFonts w:ascii="Garamond" w:hAnsi="Garamond"/>
      <w:sz w:val="24"/>
      <w:lang w:val="en-US"/>
    </w:rPr>
  </w:style>
  <w:style w:type="character" w:customStyle="1" w:styleId="Heading2Char">
    <w:name w:val="Heading 2 Char"/>
    <w:aliases w:val="SO1 Char"/>
    <w:basedOn w:val="DefaultParagraphFont"/>
    <w:link w:val="Heading2"/>
    <w:rsid w:val="0089568F"/>
    <w:rPr>
      <w:rFonts w:ascii="Verdana" w:hAnsi="Verdana" w:cs="Arial"/>
      <w:bCs/>
      <w:color w:val="0000FF"/>
      <w:sz w:val="36"/>
      <w:szCs w:val="28"/>
      <w:lang w:val="en-US"/>
    </w:rPr>
  </w:style>
  <w:style w:type="paragraph" w:styleId="Index1">
    <w:name w:val="index 1"/>
    <w:basedOn w:val="Normal"/>
    <w:next w:val="Normal"/>
    <w:autoRedefine/>
    <w:uiPriority w:val="99"/>
    <w:unhideWhenUsed/>
    <w:rsid w:val="006521DA"/>
    <w:pPr>
      <w:tabs>
        <w:tab w:val="right" w:leader="dot" w:pos="4597"/>
      </w:tabs>
      <w:ind w:left="240" w:hanging="240"/>
    </w:pPr>
    <w:rPr>
      <w:rFonts w:cstheme="minorHAnsi"/>
      <w:noProof/>
      <w:sz w:val="20"/>
      <w:szCs w:val="18"/>
    </w:rPr>
  </w:style>
  <w:style w:type="paragraph" w:styleId="Index2">
    <w:name w:val="index 2"/>
    <w:basedOn w:val="Normal"/>
    <w:next w:val="Normal"/>
    <w:autoRedefine/>
    <w:uiPriority w:val="99"/>
    <w:unhideWhenUsed/>
    <w:rsid w:val="006521DA"/>
    <w:pPr>
      <w:ind w:left="480" w:hanging="240"/>
    </w:pPr>
    <w:rPr>
      <w:rFonts w:cstheme="minorHAnsi"/>
      <w:sz w:val="18"/>
      <w:szCs w:val="18"/>
    </w:rPr>
  </w:style>
  <w:style w:type="character" w:customStyle="1" w:styleId="SubtitleChar">
    <w:name w:val="Subtitle Char"/>
    <w:basedOn w:val="DefaultParagraphFont"/>
    <w:link w:val="Subtitle"/>
    <w:uiPriority w:val="11"/>
    <w:rsid w:val="00757F30"/>
    <w:rPr>
      <w:rFonts w:ascii="Cambria" w:eastAsia="Times New Roman" w:hAnsi="Cambria" w:cs="Times New Roman"/>
      <w:i/>
      <w:iCs/>
      <w:color w:val="4F81BD"/>
      <w:spacing w:val="15"/>
      <w:sz w:val="24"/>
      <w:szCs w:val="24"/>
      <w:lang w:eastAsia="fi-FI"/>
    </w:rPr>
  </w:style>
  <w:style w:type="paragraph" w:styleId="NoSpacing">
    <w:name w:val="No Spacing"/>
    <w:uiPriority w:val="1"/>
    <w:qFormat/>
    <w:rsid w:val="00757F30"/>
    <w:rPr>
      <w:rFonts w:ascii="Garamond" w:hAnsi="Garamond"/>
      <w:sz w:val="24"/>
      <w:szCs w:val="24"/>
      <w:lang w:val="en-US"/>
    </w:rPr>
  </w:style>
  <w:style w:type="paragraph" w:styleId="IndexHeading">
    <w:name w:val="index heading"/>
    <w:basedOn w:val="Normal"/>
    <w:next w:val="Index1"/>
    <w:uiPriority w:val="99"/>
    <w:unhideWhenUsed/>
    <w:rsid w:val="006521DA"/>
    <w:pPr>
      <w:pBdr>
        <w:top w:val="single" w:sz="12" w:space="0" w:color="0000FF"/>
        <w:bottom w:val="single" w:sz="6" w:space="0" w:color="0000FF"/>
      </w:pBdr>
      <w:spacing w:before="240" w:after="120"/>
      <w:jc w:val="center"/>
    </w:pPr>
    <w:rPr>
      <w:rFonts w:ascii="Verdana" w:hAnsi="Verdana"/>
      <w:bCs/>
      <w:color w:val="0000FF"/>
      <w:sz w:val="22"/>
      <w:szCs w:val="22"/>
    </w:rPr>
  </w:style>
  <w:style w:type="paragraph" w:customStyle="1" w:styleId="Koikeusotsikko">
    <w:name w:val="Koikeus otsikko"/>
    <w:basedOn w:val="Heading2"/>
    <w:qFormat/>
    <w:rsid w:val="009144B1"/>
  </w:style>
  <w:style w:type="paragraph" w:customStyle="1" w:styleId="LeiptekstiKJK">
    <w:name w:val="LeipätekstiKJK"/>
    <w:basedOn w:val="BodyText"/>
    <w:qFormat/>
    <w:rsid w:val="002816B3"/>
    <w:pPr>
      <w:tabs>
        <w:tab w:val="left" w:pos="4253"/>
      </w:tabs>
    </w:pPr>
  </w:style>
  <w:style w:type="paragraph" w:styleId="FootnoteText">
    <w:name w:val="footnote text"/>
    <w:basedOn w:val="Normal"/>
    <w:link w:val="FootnoteTextChar"/>
    <w:uiPriority w:val="99"/>
    <w:semiHidden/>
    <w:unhideWhenUsed/>
    <w:rsid w:val="002E22AF"/>
    <w:rPr>
      <w:sz w:val="20"/>
      <w:szCs w:val="20"/>
    </w:rPr>
  </w:style>
  <w:style w:type="character" w:customStyle="1" w:styleId="FootnoteTextChar">
    <w:name w:val="Footnote Text Char"/>
    <w:basedOn w:val="DefaultParagraphFont"/>
    <w:link w:val="FootnoteText"/>
    <w:uiPriority w:val="99"/>
    <w:semiHidden/>
    <w:rsid w:val="002E22AF"/>
    <w:rPr>
      <w:rFonts w:ascii="Garamond" w:hAnsi="Garamond"/>
    </w:rPr>
  </w:style>
  <w:style w:type="character" w:styleId="FootnoteReference">
    <w:name w:val="footnote reference"/>
    <w:basedOn w:val="DefaultParagraphFont"/>
    <w:uiPriority w:val="99"/>
    <w:semiHidden/>
    <w:unhideWhenUsed/>
    <w:rsid w:val="002E22AF"/>
    <w:rPr>
      <w:vertAlign w:val="superscript"/>
    </w:rPr>
  </w:style>
  <w:style w:type="character" w:customStyle="1" w:styleId="Heading5Char">
    <w:name w:val="Heading 5 Char"/>
    <w:basedOn w:val="DefaultParagraphFont"/>
    <w:link w:val="Heading5"/>
    <w:rsid w:val="0089568F"/>
    <w:rPr>
      <w:rFonts w:ascii="Verdana" w:hAnsi="Verdana"/>
      <w:bCs/>
      <w:iCs/>
      <w:color w:val="0000FF"/>
      <w:sz w:val="24"/>
      <w:lang w:val="en-US"/>
    </w:rPr>
  </w:style>
  <w:style w:type="paragraph" w:styleId="IntenseQuote">
    <w:name w:val="Intense Quote"/>
    <w:basedOn w:val="Normal"/>
    <w:next w:val="Normal"/>
    <w:link w:val="IntenseQuoteChar"/>
    <w:uiPriority w:val="30"/>
    <w:qFormat/>
    <w:rsid w:val="00757F30"/>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757F30"/>
    <w:rPr>
      <w:rFonts w:ascii="Garamond" w:hAnsi="Garamond"/>
      <w:b/>
      <w:bCs/>
      <w:i/>
      <w:iCs/>
      <w:color w:val="4F81BD"/>
      <w:sz w:val="24"/>
      <w:szCs w:val="24"/>
      <w:lang w:eastAsia="fi-FI"/>
    </w:rPr>
  </w:style>
  <w:style w:type="paragraph" w:styleId="Index3">
    <w:name w:val="index 3"/>
    <w:basedOn w:val="Normal"/>
    <w:next w:val="Normal"/>
    <w:autoRedefine/>
    <w:uiPriority w:val="99"/>
    <w:unhideWhenUsed/>
    <w:rsid w:val="00757F30"/>
    <w:pPr>
      <w:ind w:left="720" w:hanging="240"/>
    </w:pPr>
    <w:rPr>
      <w:rFonts w:asciiTheme="minorHAnsi" w:hAnsiTheme="minorHAnsi" w:cstheme="minorHAnsi"/>
      <w:sz w:val="18"/>
      <w:szCs w:val="18"/>
    </w:rPr>
  </w:style>
  <w:style w:type="paragraph" w:styleId="DocumentMap">
    <w:name w:val="Document Map"/>
    <w:basedOn w:val="Normal"/>
    <w:semiHidden/>
    <w:rsid w:val="001173E8"/>
    <w:pPr>
      <w:shd w:val="clear" w:color="auto" w:fill="000080"/>
    </w:pPr>
    <w:rPr>
      <w:rFonts w:ascii="Tahoma" w:hAnsi="Tahoma" w:cs="Tahoma"/>
      <w:sz w:val="20"/>
      <w:szCs w:val="20"/>
    </w:rPr>
  </w:style>
  <w:style w:type="paragraph" w:styleId="TOCHeading">
    <w:name w:val="TOC Heading"/>
    <w:basedOn w:val="Heading1"/>
    <w:next w:val="Normal"/>
    <w:uiPriority w:val="39"/>
    <w:qFormat/>
    <w:rsid w:val="006566E4"/>
    <w:pPr>
      <w:keepLines/>
      <w:pageBreakBefore w:val="0"/>
      <w:spacing w:before="480" w:after="0" w:line="276" w:lineRule="auto"/>
      <w:outlineLvl w:val="9"/>
    </w:pPr>
    <w:rPr>
      <w:rFonts w:ascii="Cambria" w:hAnsi="Cambria"/>
      <w:b/>
      <w:bCs/>
      <w:color w:val="365F91"/>
      <w:sz w:val="28"/>
      <w:szCs w:val="28"/>
      <w:lang w:eastAsia="en-US"/>
    </w:rPr>
  </w:style>
  <w:style w:type="paragraph" w:styleId="ListParagraph">
    <w:name w:val="List Paragraph"/>
    <w:basedOn w:val="Normal"/>
    <w:uiPriority w:val="34"/>
    <w:qFormat/>
    <w:rsid w:val="00757F30"/>
    <w:pPr>
      <w:ind w:left="720"/>
      <w:contextualSpacing/>
    </w:pPr>
  </w:style>
  <w:style w:type="paragraph" w:styleId="Signature">
    <w:name w:val="Signature"/>
    <w:basedOn w:val="Normal"/>
    <w:link w:val="SignatureChar"/>
    <w:uiPriority w:val="99"/>
    <w:semiHidden/>
    <w:unhideWhenUsed/>
    <w:rsid w:val="003D78D7"/>
    <w:pPr>
      <w:ind w:left="4252"/>
    </w:pPr>
  </w:style>
  <w:style w:type="character" w:customStyle="1" w:styleId="SignatureChar">
    <w:name w:val="Signature Char"/>
    <w:basedOn w:val="DefaultParagraphFont"/>
    <w:link w:val="Signature"/>
    <w:uiPriority w:val="99"/>
    <w:semiHidden/>
    <w:rsid w:val="003D78D7"/>
    <w:rPr>
      <w:rFonts w:ascii="Garamond" w:hAnsi="Garamond"/>
      <w:sz w:val="24"/>
      <w:szCs w:val="24"/>
      <w:lang w:eastAsia="fi-FI"/>
    </w:rPr>
  </w:style>
  <w:style w:type="paragraph" w:styleId="Index4">
    <w:name w:val="index 4"/>
    <w:basedOn w:val="Normal"/>
    <w:next w:val="Normal"/>
    <w:autoRedefine/>
    <w:uiPriority w:val="99"/>
    <w:unhideWhenUsed/>
    <w:rsid w:val="003D78D7"/>
    <w:pPr>
      <w:ind w:left="960" w:hanging="240"/>
    </w:pPr>
    <w:rPr>
      <w:rFonts w:asciiTheme="minorHAnsi" w:hAnsiTheme="minorHAnsi" w:cstheme="minorHAnsi"/>
      <w:sz w:val="18"/>
      <w:szCs w:val="18"/>
    </w:rPr>
  </w:style>
  <w:style w:type="paragraph" w:styleId="Index5">
    <w:name w:val="index 5"/>
    <w:basedOn w:val="Normal"/>
    <w:next w:val="Normal"/>
    <w:autoRedefine/>
    <w:uiPriority w:val="99"/>
    <w:unhideWhenUsed/>
    <w:rsid w:val="003D78D7"/>
    <w:pPr>
      <w:ind w:left="1200" w:hanging="240"/>
    </w:pPr>
    <w:rPr>
      <w:rFonts w:asciiTheme="minorHAnsi" w:hAnsiTheme="minorHAnsi" w:cstheme="minorHAnsi"/>
      <w:sz w:val="18"/>
      <w:szCs w:val="18"/>
    </w:rPr>
  </w:style>
  <w:style w:type="paragraph" w:styleId="Index6">
    <w:name w:val="index 6"/>
    <w:basedOn w:val="Normal"/>
    <w:next w:val="Normal"/>
    <w:autoRedefine/>
    <w:uiPriority w:val="99"/>
    <w:unhideWhenUsed/>
    <w:rsid w:val="003D78D7"/>
    <w:pPr>
      <w:ind w:left="1440" w:hanging="240"/>
    </w:pPr>
    <w:rPr>
      <w:rFonts w:asciiTheme="minorHAnsi" w:hAnsiTheme="minorHAnsi" w:cstheme="minorHAnsi"/>
      <w:sz w:val="18"/>
      <w:szCs w:val="18"/>
    </w:rPr>
  </w:style>
  <w:style w:type="paragraph" w:styleId="Index7">
    <w:name w:val="index 7"/>
    <w:basedOn w:val="Normal"/>
    <w:next w:val="Normal"/>
    <w:autoRedefine/>
    <w:uiPriority w:val="99"/>
    <w:unhideWhenUsed/>
    <w:rsid w:val="003D78D7"/>
    <w:pPr>
      <w:ind w:left="1680" w:hanging="240"/>
    </w:pPr>
    <w:rPr>
      <w:rFonts w:asciiTheme="minorHAnsi" w:hAnsiTheme="minorHAnsi" w:cstheme="minorHAnsi"/>
      <w:sz w:val="18"/>
      <w:szCs w:val="18"/>
    </w:rPr>
  </w:style>
  <w:style w:type="paragraph" w:styleId="Index8">
    <w:name w:val="index 8"/>
    <w:basedOn w:val="Normal"/>
    <w:next w:val="Normal"/>
    <w:autoRedefine/>
    <w:uiPriority w:val="99"/>
    <w:unhideWhenUsed/>
    <w:rsid w:val="003D78D7"/>
    <w:pPr>
      <w:ind w:left="1920" w:hanging="240"/>
    </w:pPr>
    <w:rPr>
      <w:rFonts w:asciiTheme="minorHAnsi" w:hAnsiTheme="minorHAnsi" w:cstheme="minorHAnsi"/>
      <w:sz w:val="18"/>
      <w:szCs w:val="18"/>
    </w:rPr>
  </w:style>
  <w:style w:type="paragraph" w:styleId="Index9">
    <w:name w:val="index 9"/>
    <w:basedOn w:val="Normal"/>
    <w:next w:val="Normal"/>
    <w:autoRedefine/>
    <w:uiPriority w:val="99"/>
    <w:unhideWhenUsed/>
    <w:rsid w:val="003D78D7"/>
    <w:pPr>
      <w:ind w:left="2160" w:hanging="240"/>
    </w:pPr>
    <w:rPr>
      <w:rFonts w:asciiTheme="minorHAnsi" w:hAnsiTheme="minorHAnsi" w:cstheme="minorHAnsi"/>
      <w:sz w:val="18"/>
      <w:szCs w:val="18"/>
    </w:rPr>
  </w:style>
  <w:style w:type="paragraph" w:styleId="HTMLPreformatted">
    <w:name w:val="HTML Preformatted"/>
    <w:basedOn w:val="Normal"/>
    <w:link w:val="HTMLPreformattedChar"/>
    <w:uiPriority w:val="99"/>
    <w:semiHidden/>
    <w:unhideWhenUsed/>
    <w:rsid w:val="003D78D7"/>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D78D7"/>
    <w:rPr>
      <w:rFonts w:ascii="Consolas" w:hAnsi="Consolas"/>
      <w:lang w:eastAsia="fi-FI"/>
    </w:rPr>
  </w:style>
  <w:style w:type="paragraph" w:styleId="HTMLAddress">
    <w:name w:val="HTML Address"/>
    <w:basedOn w:val="Normal"/>
    <w:link w:val="HTMLAddressChar"/>
    <w:uiPriority w:val="99"/>
    <w:semiHidden/>
    <w:unhideWhenUsed/>
    <w:rsid w:val="003D78D7"/>
    <w:rPr>
      <w:i/>
      <w:iCs/>
    </w:rPr>
  </w:style>
  <w:style w:type="character" w:customStyle="1" w:styleId="HTMLAddressChar">
    <w:name w:val="HTML Address Char"/>
    <w:basedOn w:val="DefaultParagraphFont"/>
    <w:link w:val="HTMLAddress"/>
    <w:uiPriority w:val="99"/>
    <w:semiHidden/>
    <w:rsid w:val="003D78D7"/>
    <w:rPr>
      <w:rFonts w:ascii="Garamond" w:hAnsi="Garamond"/>
      <w:i/>
      <w:iCs/>
      <w:sz w:val="24"/>
      <w:szCs w:val="24"/>
      <w:lang w:eastAsia="fi-FI"/>
    </w:rPr>
  </w:style>
  <w:style w:type="paragraph" w:styleId="NoteHeading">
    <w:name w:val="Note Heading"/>
    <w:basedOn w:val="Normal"/>
    <w:next w:val="Normal"/>
    <w:link w:val="NoteHeadingChar"/>
    <w:uiPriority w:val="99"/>
    <w:semiHidden/>
    <w:unhideWhenUsed/>
    <w:rsid w:val="003D78D7"/>
  </w:style>
  <w:style w:type="character" w:customStyle="1" w:styleId="NoteHeadingChar">
    <w:name w:val="Note Heading Char"/>
    <w:basedOn w:val="DefaultParagraphFont"/>
    <w:link w:val="NoteHeading"/>
    <w:uiPriority w:val="99"/>
    <w:semiHidden/>
    <w:rsid w:val="003D78D7"/>
    <w:rPr>
      <w:rFonts w:ascii="Garamond" w:hAnsi="Garamond"/>
      <w:sz w:val="24"/>
      <w:szCs w:val="24"/>
      <w:lang w:eastAsia="fi-FI"/>
    </w:rPr>
  </w:style>
  <w:style w:type="paragraph" w:styleId="ListContinue">
    <w:name w:val="List Continue"/>
    <w:basedOn w:val="Normal"/>
    <w:uiPriority w:val="99"/>
    <w:semiHidden/>
    <w:unhideWhenUsed/>
    <w:rsid w:val="003D78D7"/>
    <w:pPr>
      <w:spacing w:after="120"/>
      <w:ind w:left="283"/>
      <w:contextualSpacing/>
    </w:pPr>
  </w:style>
  <w:style w:type="paragraph" w:styleId="ListContinue2">
    <w:name w:val="List Continue 2"/>
    <w:basedOn w:val="Normal"/>
    <w:uiPriority w:val="99"/>
    <w:semiHidden/>
    <w:unhideWhenUsed/>
    <w:rsid w:val="003D78D7"/>
    <w:pPr>
      <w:spacing w:after="120"/>
      <w:ind w:left="566"/>
      <w:contextualSpacing/>
    </w:pPr>
  </w:style>
  <w:style w:type="paragraph" w:styleId="ListContinue3">
    <w:name w:val="List Continue 3"/>
    <w:basedOn w:val="Normal"/>
    <w:uiPriority w:val="99"/>
    <w:semiHidden/>
    <w:unhideWhenUsed/>
    <w:rsid w:val="003D78D7"/>
    <w:pPr>
      <w:spacing w:after="120"/>
      <w:ind w:left="849"/>
      <w:contextualSpacing/>
    </w:pPr>
  </w:style>
  <w:style w:type="paragraph" w:styleId="ListContinue4">
    <w:name w:val="List Continue 4"/>
    <w:basedOn w:val="Normal"/>
    <w:uiPriority w:val="99"/>
    <w:semiHidden/>
    <w:unhideWhenUsed/>
    <w:rsid w:val="003D78D7"/>
    <w:pPr>
      <w:spacing w:after="120"/>
      <w:ind w:left="1132"/>
      <w:contextualSpacing/>
    </w:pPr>
  </w:style>
  <w:style w:type="paragraph" w:styleId="ListContinue5">
    <w:name w:val="List Continue 5"/>
    <w:basedOn w:val="Normal"/>
    <w:uiPriority w:val="99"/>
    <w:semiHidden/>
    <w:unhideWhenUsed/>
    <w:rsid w:val="003D78D7"/>
    <w:pPr>
      <w:spacing w:after="120"/>
      <w:ind w:left="1415"/>
      <w:contextualSpacing/>
    </w:pPr>
  </w:style>
  <w:style w:type="paragraph" w:styleId="EnvelopeAddress">
    <w:name w:val="envelope address"/>
    <w:basedOn w:val="Normal"/>
    <w:uiPriority w:val="99"/>
    <w:semiHidden/>
    <w:unhideWhenUsed/>
    <w:rsid w:val="003D78D7"/>
    <w:pPr>
      <w:framePr w:w="7920" w:h="1980" w:hRule="exact" w:hSpace="141" w:wrap="auto" w:hAnchor="page" w:xAlign="center" w:yAlign="bottom"/>
      <w:ind w:left="2880"/>
    </w:pPr>
    <w:rPr>
      <w:rFonts w:ascii="Cambria" w:hAnsi="Cambria"/>
    </w:rPr>
  </w:style>
  <w:style w:type="paragraph" w:styleId="EnvelopeReturn">
    <w:name w:val="envelope return"/>
    <w:basedOn w:val="Normal"/>
    <w:uiPriority w:val="99"/>
    <w:semiHidden/>
    <w:unhideWhenUsed/>
    <w:rsid w:val="003D78D7"/>
    <w:rPr>
      <w:rFonts w:ascii="Cambria" w:hAnsi="Cambria"/>
      <w:sz w:val="20"/>
      <w:szCs w:val="20"/>
    </w:rPr>
  </w:style>
  <w:style w:type="paragraph" w:styleId="CommentSubject">
    <w:name w:val="annotation subject"/>
    <w:basedOn w:val="CommentText"/>
    <w:next w:val="CommentText"/>
    <w:link w:val="CommentSubjectChar"/>
    <w:uiPriority w:val="99"/>
    <w:semiHidden/>
    <w:unhideWhenUsed/>
    <w:rsid w:val="003D78D7"/>
    <w:rPr>
      <w:rFonts w:ascii="Garamond" w:hAnsi="Garamond"/>
      <w:b/>
      <w:bCs/>
      <w:sz w:val="20"/>
    </w:rPr>
  </w:style>
  <w:style w:type="character" w:customStyle="1" w:styleId="CommentSubjectChar">
    <w:name w:val="Comment Subject Char"/>
    <w:basedOn w:val="CommentTextChar"/>
    <w:link w:val="CommentSubject"/>
    <w:uiPriority w:val="99"/>
    <w:semiHidden/>
    <w:rsid w:val="003D78D7"/>
    <w:rPr>
      <w:rFonts w:ascii="Garamond" w:hAnsi="Garamond"/>
      <w:b/>
      <w:bCs/>
      <w:sz w:val="22"/>
      <w:lang w:eastAsia="fi-FI"/>
    </w:rPr>
  </w:style>
  <w:style w:type="paragraph" w:styleId="TableofFigures">
    <w:name w:val="table of figures"/>
    <w:basedOn w:val="Normal"/>
    <w:next w:val="Normal"/>
    <w:uiPriority w:val="99"/>
    <w:semiHidden/>
    <w:unhideWhenUsed/>
    <w:rsid w:val="003D78D7"/>
  </w:style>
  <w:style w:type="paragraph" w:styleId="BodyText2">
    <w:name w:val="Body Text 2"/>
    <w:basedOn w:val="Normal"/>
    <w:link w:val="BodyText2Char"/>
    <w:uiPriority w:val="99"/>
    <w:semiHidden/>
    <w:unhideWhenUsed/>
    <w:rsid w:val="003D78D7"/>
    <w:pPr>
      <w:spacing w:after="120" w:line="480" w:lineRule="auto"/>
    </w:pPr>
  </w:style>
  <w:style w:type="character" w:customStyle="1" w:styleId="BodyText2Char">
    <w:name w:val="Body Text 2 Char"/>
    <w:basedOn w:val="DefaultParagraphFont"/>
    <w:link w:val="BodyText2"/>
    <w:uiPriority w:val="99"/>
    <w:semiHidden/>
    <w:rsid w:val="003D78D7"/>
    <w:rPr>
      <w:rFonts w:ascii="Garamond" w:hAnsi="Garamond"/>
      <w:sz w:val="24"/>
      <w:szCs w:val="24"/>
      <w:lang w:eastAsia="fi-FI"/>
    </w:rPr>
  </w:style>
  <w:style w:type="paragraph" w:styleId="BodyText3">
    <w:name w:val="Body Text 3"/>
    <w:basedOn w:val="Normal"/>
    <w:link w:val="BodyText3Char"/>
    <w:uiPriority w:val="99"/>
    <w:semiHidden/>
    <w:unhideWhenUsed/>
    <w:rsid w:val="003D78D7"/>
    <w:pPr>
      <w:spacing w:after="120"/>
    </w:pPr>
    <w:rPr>
      <w:sz w:val="16"/>
      <w:szCs w:val="16"/>
    </w:rPr>
  </w:style>
  <w:style w:type="character" w:customStyle="1" w:styleId="BodyText3Char">
    <w:name w:val="Body Text 3 Char"/>
    <w:basedOn w:val="DefaultParagraphFont"/>
    <w:link w:val="BodyText3"/>
    <w:uiPriority w:val="99"/>
    <w:semiHidden/>
    <w:rsid w:val="003D78D7"/>
    <w:rPr>
      <w:rFonts w:ascii="Garamond" w:hAnsi="Garamond"/>
      <w:sz w:val="16"/>
      <w:szCs w:val="16"/>
      <w:lang w:eastAsia="fi-FI"/>
    </w:rPr>
  </w:style>
  <w:style w:type="paragraph" w:styleId="BodyTextFirstIndent">
    <w:name w:val="Body Text First Indent"/>
    <w:basedOn w:val="BodyText"/>
    <w:link w:val="BodyTextFirstIndentChar"/>
    <w:uiPriority w:val="99"/>
    <w:semiHidden/>
    <w:unhideWhenUsed/>
    <w:rsid w:val="003D78D7"/>
    <w:pPr>
      <w:tabs>
        <w:tab w:val="clear" w:pos="8190"/>
      </w:tabs>
      <w:spacing w:before="0" w:after="0"/>
      <w:ind w:left="0" w:firstLine="360"/>
    </w:pPr>
    <w:rPr>
      <w:szCs w:val="24"/>
    </w:rPr>
  </w:style>
  <w:style w:type="character" w:customStyle="1" w:styleId="BodyTextFirstIndentChar">
    <w:name w:val="Body Text First Indent Char"/>
    <w:basedOn w:val="BodyTextChar"/>
    <w:link w:val="BodyTextFirstIndent"/>
    <w:uiPriority w:val="99"/>
    <w:semiHidden/>
    <w:rsid w:val="003D78D7"/>
    <w:rPr>
      <w:rFonts w:ascii="Garamond" w:hAnsi="Garamond"/>
      <w:sz w:val="24"/>
      <w:szCs w:val="24"/>
      <w:lang w:val="en-US" w:eastAsia="fi-FI"/>
    </w:rPr>
  </w:style>
  <w:style w:type="paragraph" w:styleId="BodyTextIndent">
    <w:name w:val="Body Text Indent"/>
    <w:basedOn w:val="Normal"/>
    <w:link w:val="BodyTextIndentChar"/>
    <w:uiPriority w:val="99"/>
    <w:semiHidden/>
    <w:unhideWhenUsed/>
    <w:rsid w:val="003D78D7"/>
    <w:pPr>
      <w:spacing w:after="120"/>
      <w:ind w:left="283"/>
    </w:pPr>
  </w:style>
  <w:style w:type="character" w:customStyle="1" w:styleId="BodyTextIndentChar">
    <w:name w:val="Body Text Indent Char"/>
    <w:basedOn w:val="DefaultParagraphFont"/>
    <w:link w:val="BodyTextIndent"/>
    <w:uiPriority w:val="99"/>
    <w:semiHidden/>
    <w:rsid w:val="003D78D7"/>
    <w:rPr>
      <w:rFonts w:ascii="Garamond" w:hAnsi="Garamond"/>
      <w:sz w:val="24"/>
      <w:szCs w:val="24"/>
      <w:lang w:eastAsia="fi-FI"/>
    </w:rPr>
  </w:style>
  <w:style w:type="paragraph" w:styleId="BodyTextFirstIndent2">
    <w:name w:val="Body Text First Indent 2"/>
    <w:basedOn w:val="BodyTextIndent"/>
    <w:link w:val="BodyTextFirstIndent2Char"/>
    <w:uiPriority w:val="99"/>
    <w:semiHidden/>
    <w:unhideWhenUsed/>
    <w:rsid w:val="003D78D7"/>
    <w:pPr>
      <w:spacing w:after="0"/>
      <w:ind w:left="360" w:firstLine="360"/>
    </w:pPr>
  </w:style>
  <w:style w:type="character" w:customStyle="1" w:styleId="BodyTextFirstIndent2Char">
    <w:name w:val="Body Text First Indent 2 Char"/>
    <w:basedOn w:val="BodyTextIndentChar"/>
    <w:link w:val="BodyTextFirstIndent2"/>
    <w:uiPriority w:val="99"/>
    <w:semiHidden/>
    <w:rsid w:val="003D78D7"/>
    <w:rPr>
      <w:rFonts w:ascii="Garamond" w:hAnsi="Garamond"/>
      <w:sz w:val="24"/>
      <w:szCs w:val="24"/>
      <w:lang w:eastAsia="fi-FI"/>
    </w:rPr>
  </w:style>
  <w:style w:type="paragraph" w:styleId="BlockText">
    <w:name w:val="Block Text"/>
    <w:basedOn w:val="Normal"/>
    <w:uiPriority w:val="99"/>
    <w:semiHidden/>
    <w:unhideWhenUsed/>
    <w:rsid w:val="003D78D7"/>
    <w:pPr>
      <w:pBdr>
        <w:top w:val="single" w:sz="2" w:space="10" w:color="4F81BD" w:frame="1"/>
        <w:left w:val="single" w:sz="2" w:space="10" w:color="4F81BD" w:frame="1"/>
        <w:bottom w:val="single" w:sz="2" w:space="10" w:color="4F81BD" w:frame="1"/>
        <w:right w:val="single" w:sz="2" w:space="10" w:color="4F81BD" w:frame="1"/>
      </w:pBdr>
      <w:ind w:left="1152" w:right="1152"/>
    </w:pPr>
    <w:rPr>
      <w:rFonts w:ascii="Calibri" w:hAnsi="Calibri"/>
      <w:i/>
      <w:iCs/>
      <w:color w:val="4F81BD"/>
    </w:rPr>
  </w:style>
  <w:style w:type="paragraph" w:styleId="Closing">
    <w:name w:val="Closing"/>
    <w:basedOn w:val="Normal"/>
    <w:link w:val="ClosingChar"/>
    <w:uiPriority w:val="99"/>
    <w:semiHidden/>
    <w:unhideWhenUsed/>
    <w:rsid w:val="003D78D7"/>
    <w:pPr>
      <w:ind w:left="4252"/>
    </w:pPr>
  </w:style>
  <w:style w:type="character" w:customStyle="1" w:styleId="ClosingChar">
    <w:name w:val="Closing Char"/>
    <w:basedOn w:val="DefaultParagraphFont"/>
    <w:link w:val="Closing"/>
    <w:uiPriority w:val="99"/>
    <w:semiHidden/>
    <w:rsid w:val="003D78D7"/>
    <w:rPr>
      <w:rFonts w:ascii="Garamond" w:hAnsi="Garamond"/>
      <w:sz w:val="24"/>
      <w:szCs w:val="24"/>
      <w:lang w:eastAsia="fi-FI"/>
    </w:rPr>
  </w:style>
  <w:style w:type="paragraph" w:styleId="EndnoteText">
    <w:name w:val="endnote text"/>
    <w:basedOn w:val="Normal"/>
    <w:link w:val="EndnoteTextChar"/>
    <w:uiPriority w:val="99"/>
    <w:semiHidden/>
    <w:unhideWhenUsed/>
    <w:rsid w:val="003D78D7"/>
    <w:rPr>
      <w:sz w:val="20"/>
      <w:szCs w:val="20"/>
    </w:rPr>
  </w:style>
  <w:style w:type="character" w:customStyle="1" w:styleId="EndnoteTextChar">
    <w:name w:val="Endnote Text Char"/>
    <w:basedOn w:val="DefaultParagraphFont"/>
    <w:link w:val="EndnoteText"/>
    <w:uiPriority w:val="99"/>
    <w:semiHidden/>
    <w:rsid w:val="003D78D7"/>
    <w:rPr>
      <w:rFonts w:ascii="Garamond" w:hAnsi="Garamond"/>
      <w:lang w:eastAsia="fi-FI"/>
    </w:rPr>
  </w:style>
  <w:style w:type="paragraph" w:styleId="List2">
    <w:name w:val="List 2"/>
    <w:basedOn w:val="Normal"/>
    <w:uiPriority w:val="99"/>
    <w:semiHidden/>
    <w:unhideWhenUsed/>
    <w:rsid w:val="003D78D7"/>
    <w:pPr>
      <w:ind w:left="566" w:hanging="283"/>
      <w:contextualSpacing/>
    </w:pPr>
  </w:style>
  <w:style w:type="paragraph" w:styleId="List3">
    <w:name w:val="List 3"/>
    <w:basedOn w:val="Normal"/>
    <w:uiPriority w:val="99"/>
    <w:semiHidden/>
    <w:unhideWhenUsed/>
    <w:rsid w:val="003D78D7"/>
    <w:pPr>
      <w:ind w:left="849" w:hanging="283"/>
      <w:contextualSpacing/>
    </w:pPr>
  </w:style>
  <w:style w:type="paragraph" w:styleId="List4">
    <w:name w:val="List 4"/>
    <w:basedOn w:val="Normal"/>
    <w:uiPriority w:val="99"/>
    <w:semiHidden/>
    <w:unhideWhenUsed/>
    <w:rsid w:val="003D78D7"/>
    <w:pPr>
      <w:ind w:left="1132" w:hanging="283"/>
      <w:contextualSpacing/>
    </w:pPr>
  </w:style>
  <w:style w:type="paragraph" w:styleId="List5">
    <w:name w:val="List 5"/>
    <w:basedOn w:val="Normal"/>
    <w:uiPriority w:val="99"/>
    <w:semiHidden/>
    <w:unhideWhenUsed/>
    <w:rsid w:val="003D78D7"/>
    <w:pPr>
      <w:ind w:left="1415" w:hanging="283"/>
      <w:contextualSpacing/>
    </w:pPr>
  </w:style>
  <w:style w:type="paragraph" w:styleId="Bibliography">
    <w:name w:val="Bibliography"/>
    <w:basedOn w:val="Normal"/>
    <w:next w:val="Normal"/>
    <w:uiPriority w:val="37"/>
    <w:semiHidden/>
    <w:unhideWhenUsed/>
    <w:rsid w:val="003D78D7"/>
  </w:style>
  <w:style w:type="paragraph" w:styleId="TOAHeading">
    <w:name w:val="toa heading"/>
    <w:basedOn w:val="Normal"/>
    <w:next w:val="Normal"/>
    <w:uiPriority w:val="99"/>
    <w:semiHidden/>
    <w:unhideWhenUsed/>
    <w:rsid w:val="003D78D7"/>
    <w:pPr>
      <w:spacing w:before="120"/>
    </w:pPr>
    <w:rPr>
      <w:rFonts w:ascii="Cambria" w:hAnsi="Cambria"/>
      <w:b/>
      <w:bCs/>
    </w:rPr>
  </w:style>
  <w:style w:type="paragraph" w:styleId="TableofAuthorities">
    <w:name w:val="table of authorities"/>
    <w:basedOn w:val="Normal"/>
    <w:next w:val="Normal"/>
    <w:uiPriority w:val="99"/>
    <w:semiHidden/>
    <w:unhideWhenUsed/>
    <w:rsid w:val="003D78D7"/>
    <w:pPr>
      <w:ind w:left="240" w:hanging="240"/>
    </w:pPr>
  </w:style>
  <w:style w:type="paragraph" w:styleId="MacroText">
    <w:name w:val="macro"/>
    <w:link w:val="MacroTextChar"/>
    <w:uiPriority w:val="99"/>
    <w:semiHidden/>
    <w:unhideWhenUsed/>
    <w:rsid w:val="003D78D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US"/>
    </w:rPr>
  </w:style>
  <w:style w:type="character" w:customStyle="1" w:styleId="MacroTextChar">
    <w:name w:val="Macro Text Char"/>
    <w:basedOn w:val="DefaultParagraphFont"/>
    <w:link w:val="MacroText"/>
    <w:uiPriority w:val="99"/>
    <w:semiHidden/>
    <w:rsid w:val="003D78D7"/>
    <w:rPr>
      <w:rFonts w:ascii="Consolas" w:hAnsi="Consolas"/>
      <w:lang w:val="en-US" w:eastAsia="fi-FI" w:bidi="ar-SA"/>
    </w:rPr>
  </w:style>
  <w:style w:type="paragraph" w:styleId="ListBullet">
    <w:name w:val="List Bullet"/>
    <w:basedOn w:val="Normal"/>
    <w:uiPriority w:val="99"/>
    <w:semiHidden/>
    <w:unhideWhenUsed/>
    <w:rsid w:val="003D78D7"/>
    <w:pPr>
      <w:numPr>
        <w:numId w:val="26"/>
      </w:numPr>
      <w:contextualSpacing/>
    </w:pPr>
  </w:style>
  <w:style w:type="paragraph" w:styleId="ListBullet2">
    <w:name w:val="List Bullet 2"/>
    <w:basedOn w:val="Normal"/>
    <w:uiPriority w:val="99"/>
    <w:semiHidden/>
    <w:unhideWhenUsed/>
    <w:rsid w:val="003D78D7"/>
    <w:pPr>
      <w:numPr>
        <w:numId w:val="27"/>
      </w:numPr>
      <w:contextualSpacing/>
    </w:pPr>
  </w:style>
  <w:style w:type="paragraph" w:styleId="ListBullet3">
    <w:name w:val="List Bullet 3"/>
    <w:basedOn w:val="Normal"/>
    <w:uiPriority w:val="99"/>
    <w:semiHidden/>
    <w:unhideWhenUsed/>
    <w:rsid w:val="003D78D7"/>
    <w:pPr>
      <w:numPr>
        <w:numId w:val="28"/>
      </w:numPr>
      <w:contextualSpacing/>
    </w:pPr>
  </w:style>
  <w:style w:type="paragraph" w:styleId="ListBullet4">
    <w:name w:val="List Bullet 4"/>
    <w:basedOn w:val="Normal"/>
    <w:uiPriority w:val="99"/>
    <w:semiHidden/>
    <w:unhideWhenUsed/>
    <w:rsid w:val="003D78D7"/>
    <w:pPr>
      <w:numPr>
        <w:numId w:val="29"/>
      </w:numPr>
      <w:contextualSpacing/>
    </w:pPr>
  </w:style>
  <w:style w:type="paragraph" w:styleId="ListBullet5">
    <w:name w:val="List Bullet 5"/>
    <w:basedOn w:val="Normal"/>
    <w:uiPriority w:val="99"/>
    <w:semiHidden/>
    <w:unhideWhenUsed/>
    <w:rsid w:val="003D78D7"/>
    <w:pPr>
      <w:numPr>
        <w:numId w:val="30"/>
      </w:numPr>
      <w:contextualSpacing/>
    </w:pPr>
  </w:style>
  <w:style w:type="paragraph" w:styleId="NormalWeb">
    <w:name w:val="Normal (Web)"/>
    <w:basedOn w:val="Normal"/>
    <w:uiPriority w:val="99"/>
    <w:semiHidden/>
    <w:unhideWhenUsed/>
    <w:rsid w:val="003D78D7"/>
    <w:rPr>
      <w:rFonts w:ascii="Times New Roman" w:hAnsi="Times New Roman"/>
    </w:rPr>
  </w:style>
  <w:style w:type="paragraph" w:styleId="ListNumber">
    <w:name w:val="List Number"/>
    <w:basedOn w:val="Normal"/>
    <w:uiPriority w:val="99"/>
    <w:semiHidden/>
    <w:unhideWhenUsed/>
    <w:rsid w:val="003D78D7"/>
    <w:pPr>
      <w:numPr>
        <w:numId w:val="31"/>
      </w:numPr>
      <w:contextualSpacing/>
    </w:pPr>
  </w:style>
  <w:style w:type="paragraph" w:styleId="ListNumber2">
    <w:name w:val="List Number 2"/>
    <w:basedOn w:val="Normal"/>
    <w:uiPriority w:val="99"/>
    <w:semiHidden/>
    <w:unhideWhenUsed/>
    <w:rsid w:val="003D78D7"/>
    <w:pPr>
      <w:numPr>
        <w:numId w:val="32"/>
      </w:numPr>
      <w:contextualSpacing/>
    </w:pPr>
  </w:style>
  <w:style w:type="paragraph" w:styleId="ListNumber3">
    <w:name w:val="List Number 3"/>
    <w:basedOn w:val="Normal"/>
    <w:uiPriority w:val="99"/>
    <w:semiHidden/>
    <w:unhideWhenUsed/>
    <w:rsid w:val="003D78D7"/>
    <w:pPr>
      <w:numPr>
        <w:numId w:val="33"/>
      </w:numPr>
      <w:contextualSpacing/>
    </w:pPr>
  </w:style>
  <w:style w:type="paragraph" w:styleId="ListNumber4">
    <w:name w:val="List Number 4"/>
    <w:basedOn w:val="Normal"/>
    <w:uiPriority w:val="99"/>
    <w:semiHidden/>
    <w:unhideWhenUsed/>
    <w:rsid w:val="003D78D7"/>
    <w:pPr>
      <w:numPr>
        <w:numId w:val="34"/>
      </w:numPr>
      <w:contextualSpacing/>
    </w:pPr>
  </w:style>
  <w:style w:type="paragraph" w:styleId="ListNumber5">
    <w:name w:val="List Number 5"/>
    <w:basedOn w:val="Normal"/>
    <w:uiPriority w:val="99"/>
    <w:semiHidden/>
    <w:unhideWhenUsed/>
    <w:rsid w:val="003D78D7"/>
    <w:pPr>
      <w:numPr>
        <w:numId w:val="35"/>
      </w:numPr>
      <w:contextualSpacing/>
    </w:pPr>
  </w:style>
  <w:style w:type="paragraph" w:styleId="Date">
    <w:name w:val="Date"/>
    <w:basedOn w:val="Normal"/>
    <w:next w:val="Normal"/>
    <w:link w:val="DateChar"/>
    <w:uiPriority w:val="99"/>
    <w:semiHidden/>
    <w:unhideWhenUsed/>
    <w:rsid w:val="003D78D7"/>
  </w:style>
  <w:style w:type="character" w:customStyle="1" w:styleId="DateChar">
    <w:name w:val="Date Char"/>
    <w:basedOn w:val="DefaultParagraphFont"/>
    <w:link w:val="Date"/>
    <w:uiPriority w:val="99"/>
    <w:semiHidden/>
    <w:rsid w:val="003D78D7"/>
    <w:rPr>
      <w:rFonts w:ascii="Garamond" w:hAnsi="Garamond"/>
      <w:sz w:val="24"/>
      <w:szCs w:val="24"/>
      <w:lang w:eastAsia="fi-FI"/>
    </w:rPr>
  </w:style>
  <w:style w:type="paragraph" w:styleId="BodyTextIndent2">
    <w:name w:val="Body Text Indent 2"/>
    <w:basedOn w:val="Normal"/>
    <w:link w:val="BodyTextIndent2Char"/>
    <w:uiPriority w:val="99"/>
    <w:semiHidden/>
    <w:unhideWhenUsed/>
    <w:rsid w:val="003D78D7"/>
    <w:pPr>
      <w:spacing w:after="120" w:line="480" w:lineRule="auto"/>
      <w:ind w:left="283"/>
    </w:pPr>
  </w:style>
  <w:style w:type="character" w:customStyle="1" w:styleId="BodyTextIndent2Char">
    <w:name w:val="Body Text Indent 2 Char"/>
    <w:basedOn w:val="DefaultParagraphFont"/>
    <w:link w:val="BodyTextIndent2"/>
    <w:uiPriority w:val="99"/>
    <w:semiHidden/>
    <w:rsid w:val="003D78D7"/>
    <w:rPr>
      <w:rFonts w:ascii="Garamond" w:hAnsi="Garamond"/>
      <w:sz w:val="24"/>
      <w:szCs w:val="24"/>
      <w:lang w:eastAsia="fi-FI"/>
    </w:rPr>
  </w:style>
  <w:style w:type="paragraph" w:styleId="BodyTextIndent3">
    <w:name w:val="Body Text Indent 3"/>
    <w:basedOn w:val="Normal"/>
    <w:link w:val="BodyTextIndent3Char"/>
    <w:uiPriority w:val="99"/>
    <w:semiHidden/>
    <w:unhideWhenUsed/>
    <w:rsid w:val="003D78D7"/>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3D78D7"/>
    <w:rPr>
      <w:rFonts w:ascii="Garamond" w:hAnsi="Garamond"/>
      <w:sz w:val="16"/>
      <w:szCs w:val="16"/>
      <w:lang w:eastAsia="fi-FI"/>
    </w:rPr>
  </w:style>
  <w:style w:type="paragraph" w:styleId="Salutation">
    <w:name w:val="Salutation"/>
    <w:basedOn w:val="Normal"/>
    <w:next w:val="Normal"/>
    <w:link w:val="SalutationChar"/>
    <w:uiPriority w:val="99"/>
    <w:semiHidden/>
    <w:unhideWhenUsed/>
    <w:rsid w:val="003D78D7"/>
  </w:style>
  <w:style w:type="character" w:customStyle="1" w:styleId="SalutationChar">
    <w:name w:val="Salutation Char"/>
    <w:basedOn w:val="DefaultParagraphFont"/>
    <w:link w:val="Salutation"/>
    <w:uiPriority w:val="99"/>
    <w:semiHidden/>
    <w:rsid w:val="003D78D7"/>
    <w:rPr>
      <w:rFonts w:ascii="Garamond" w:hAnsi="Garamond"/>
      <w:sz w:val="24"/>
      <w:szCs w:val="24"/>
      <w:lang w:eastAsia="fi-FI"/>
    </w:rPr>
  </w:style>
  <w:style w:type="paragraph" w:styleId="PlainText">
    <w:name w:val="Plain Text"/>
    <w:basedOn w:val="Normal"/>
    <w:link w:val="PlainTextChar"/>
    <w:uiPriority w:val="99"/>
    <w:semiHidden/>
    <w:unhideWhenUsed/>
    <w:rsid w:val="003D78D7"/>
    <w:rPr>
      <w:rFonts w:ascii="Consolas" w:hAnsi="Consolas"/>
      <w:sz w:val="21"/>
      <w:szCs w:val="21"/>
    </w:rPr>
  </w:style>
  <w:style w:type="character" w:customStyle="1" w:styleId="PlainTextChar">
    <w:name w:val="Plain Text Char"/>
    <w:basedOn w:val="DefaultParagraphFont"/>
    <w:link w:val="PlainText"/>
    <w:uiPriority w:val="99"/>
    <w:semiHidden/>
    <w:rsid w:val="003D78D7"/>
    <w:rPr>
      <w:rFonts w:ascii="Consolas" w:hAnsi="Consolas"/>
      <w:sz w:val="21"/>
      <w:szCs w:val="21"/>
      <w:lang w:eastAsia="fi-FI"/>
    </w:rPr>
  </w:style>
  <w:style w:type="paragraph" w:styleId="NormalIndent">
    <w:name w:val="Normal Indent"/>
    <w:basedOn w:val="Normal"/>
    <w:uiPriority w:val="99"/>
    <w:semiHidden/>
    <w:unhideWhenUsed/>
    <w:rsid w:val="003D78D7"/>
    <w:pPr>
      <w:ind w:left="1304"/>
    </w:pPr>
  </w:style>
  <w:style w:type="paragraph" w:styleId="E-mailSignature">
    <w:name w:val="E-mail Signature"/>
    <w:basedOn w:val="Normal"/>
    <w:link w:val="E-mailSignatureChar"/>
    <w:uiPriority w:val="99"/>
    <w:semiHidden/>
    <w:unhideWhenUsed/>
    <w:rsid w:val="003D78D7"/>
  </w:style>
  <w:style w:type="character" w:customStyle="1" w:styleId="E-mailSignatureChar">
    <w:name w:val="E-mail Signature Char"/>
    <w:basedOn w:val="DefaultParagraphFont"/>
    <w:link w:val="E-mailSignature"/>
    <w:uiPriority w:val="99"/>
    <w:semiHidden/>
    <w:rsid w:val="003D78D7"/>
    <w:rPr>
      <w:rFonts w:ascii="Garamond" w:hAnsi="Garamond"/>
      <w:sz w:val="24"/>
      <w:szCs w:val="24"/>
      <w:lang w:eastAsia="fi-FI"/>
    </w:rPr>
  </w:style>
  <w:style w:type="paragraph" w:styleId="MessageHeader">
    <w:name w:val="Message Header"/>
    <w:basedOn w:val="Normal"/>
    <w:link w:val="MessageHeaderChar"/>
    <w:uiPriority w:val="99"/>
    <w:semiHidden/>
    <w:unhideWhenUsed/>
    <w:rsid w:val="003D78D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rPr>
  </w:style>
  <w:style w:type="character" w:customStyle="1" w:styleId="MessageHeaderChar">
    <w:name w:val="Message Header Char"/>
    <w:basedOn w:val="DefaultParagraphFont"/>
    <w:link w:val="MessageHeader"/>
    <w:uiPriority w:val="99"/>
    <w:semiHidden/>
    <w:rsid w:val="003D78D7"/>
    <w:rPr>
      <w:rFonts w:ascii="Cambria" w:eastAsia="Times New Roman" w:hAnsi="Cambria" w:cs="Times New Roman"/>
      <w:sz w:val="24"/>
      <w:szCs w:val="24"/>
      <w:shd w:val="pct20" w:color="auto" w:fill="auto"/>
      <w:lang w:eastAsia="fi-FI"/>
    </w:rPr>
  </w:style>
  <w:style w:type="character" w:styleId="FollowedHyperlink">
    <w:name w:val="FollowedHyperlink"/>
    <w:basedOn w:val="DefaultParagraphFont"/>
    <w:uiPriority w:val="99"/>
    <w:semiHidden/>
    <w:unhideWhenUsed/>
    <w:rsid w:val="006E6D60"/>
    <w:rPr>
      <w:color w:val="800080"/>
      <w:u w:val="single"/>
    </w:rPr>
  </w:style>
  <w:style w:type="paragraph" w:styleId="Quote">
    <w:name w:val="Quote"/>
    <w:basedOn w:val="Normal"/>
    <w:next w:val="Normal"/>
    <w:link w:val="QuoteChar"/>
    <w:uiPriority w:val="29"/>
    <w:qFormat/>
    <w:rsid w:val="00123B26"/>
    <w:rPr>
      <w:i/>
      <w:iCs/>
      <w:color w:val="000000"/>
    </w:rPr>
  </w:style>
  <w:style w:type="character" w:customStyle="1" w:styleId="QuoteChar">
    <w:name w:val="Quote Char"/>
    <w:basedOn w:val="DefaultParagraphFont"/>
    <w:link w:val="Quote"/>
    <w:uiPriority w:val="29"/>
    <w:rsid w:val="00123B26"/>
    <w:rPr>
      <w:rFonts w:ascii="Garamond" w:hAnsi="Garamond"/>
      <w:i/>
      <w:iCs/>
      <w:color w:val="000000"/>
      <w:sz w:val="24"/>
      <w:szCs w:val="24"/>
      <w:lang w:eastAsia="fi-FI"/>
    </w:rPr>
  </w:style>
  <w:style w:type="paragraph" w:styleId="Title">
    <w:name w:val="Title"/>
    <w:basedOn w:val="Normal"/>
    <w:next w:val="Normal"/>
    <w:link w:val="TitleChar"/>
    <w:uiPriority w:val="10"/>
    <w:qFormat/>
    <w:rsid w:val="00123B26"/>
    <w:pPr>
      <w:pBdr>
        <w:bottom w:val="single" w:sz="8" w:space="4" w:color="4F81BD"/>
      </w:pBdr>
      <w:spacing w:after="300"/>
      <w:contextualSpacing/>
    </w:pPr>
    <w:rPr>
      <w:rFonts w:ascii="Cambria" w:hAnsi="Cambria"/>
      <w:color w:val="17365D"/>
      <w:spacing w:val="5"/>
      <w:kern w:val="28"/>
      <w:sz w:val="52"/>
      <w:szCs w:val="52"/>
    </w:rPr>
  </w:style>
  <w:style w:type="character" w:customStyle="1" w:styleId="TitleChar">
    <w:name w:val="Title Char"/>
    <w:basedOn w:val="DefaultParagraphFont"/>
    <w:link w:val="Title"/>
    <w:uiPriority w:val="10"/>
    <w:rsid w:val="00123B26"/>
    <w:rPr>
      <w:rFonts w:ascii="Cambria" w:eastAsia="Times New Roman" w:hAnsi="Cambria" w:cs="Times New Roman"/>
      <w:color w:val="17365D"/>
      <w:spacing w:val="5"/>
      <w:kern w:val="28"/>
      <w:sz w:val="52"/>
      <w:szCs w:val="52"/>
      <w:lang w:eastAsia="fi-FI"/>
    </w:rPr>
  </w:style>
  <w:style w:type="paragraph" w:customStyle="1" w:styleId="BodyBold">
    <w:name w:val="BodyBold"/>
    <w:basedOn w:val="BodyText"/>
    <w:rsid w:val="00312EA0"/>
    <w:rPr>
      <w:b/>
      <w:bCs/>
    </w:rPr>
  </w:style>
  <w:style w:type="paragraph" w:customStyle="1" w:styleId="CaptionNotBold">
    <w:name w:val="CaptionNotBold"/>
    <w:basedOn w:val="Caption"/>
    <w:rsid w:val="00312EA0"/>
    <w:rPr>
      <w:b w:val="0"/>
      <w:bCs w:val="0"/>
    </w:rPr>
  </w:style>
  <w:style w:type="paragraph" w:customStyle="1" w:styleId="AsiakirjaNimiBefore">
    <w:name w:val="AsiakirjaNimiBefore"/>
    <w:basedOn w:val="AsiakirjaNimi"/>
    <w:rsid w:val="00312EA0"/>
    <w:pPr>
      <w:spacing w:before="600"/>
    </w:pPr>
    <w:rPr>
      <w:szCs w:val="20"/>
    </w:rPr>
  </w:style>
  <w:style w:type="character" w:customStyle="1" w:styleId="BodyTextBold">
    <w:name w:val="BodyTextBold"/>
    <w:basedOn w:val="DefaultParagraphFont"/>
    <w:uiPriority w:val="1"/>
    <w:qFormat/>
    <w:rsid w:val="00312EA0"/>
    <w:rPr>
      <w:b/>
    </w:rPr>
  </w:style>
  <w:style w:type="character" w:customStyle="1" w:styleId="BodyTextBold0">
    <w:name w:val="Body Text Bold"/>
    <w:basedOn w:val="DefaultParagraphFont"/>
    <w:uiPriority w:val="1"/>
    <w:rsid w:val="00312EA0"/>
    <w:rPr>
      <w:b/>
      <w:bCs/>
    </w:rPr>
  </w:style>
  <w:style w:type="character" w:customStyle="1" w:styleId="ListBold">
    <w:name w:val="List Bold"/>
    <w:basedOn w:val="DefaultParagraphFont"/>
    <w:uiPriority w:val="1"/>
    <w:rsid w:val="00312EA0"/>
    <w:rPr>
      <w:b/>
    </w:rPr>
  </w:style>
  <w:style w:type="paragraph" w:customStyle="1" w:styleId="KuvapaikkaLeft">
    <w:name w:val="Kuvapaikka Left"/>
    <w:basedOn w:val="Kuvapaikka"/>
    <w:rsid w:val="00203479"/>
    <w:pPr>
      <w:ind w:left="0"/>
    </w:pPr>
  </w:style>
  <w:style w:type="paragraph" w:customStyle="1" w:styleId="CaptionNotBoldLeft">
    <w:name w:val="CaptionNotBold Left"/>
    <w:basedOn w:val="CaptionNotBold"/>
    <w:rsid w:val="00287363"/>
    <w:pPr>
      <w:ind w:left="1276"/>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i-FI" w:eastAsia="fi-F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lsdException w:name="heading 7" w:semiHidden="0" w:uiPriority="0" w:unhideWhenUsed="0"/>
    <w:lsdException w:name="heading 8" w:semiHidden="0" w:uiPriority="0" w:unhideWhenUsed="0"/>
    <w:lsdException w:name="heading 9" w:semiHidden="0" w:uiPriority="0" w:unhideWhenUsed="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312EA0"/>
    <w:rPr>
      <w:rFonts w:ascii="Garamond" w:hAnsi="Garamond"/>
      <w:sz w:val="24"/>
      <w:szCs w:val="24"/>
      <w:lang w:val="en-US"/>
    </w:rPr>
  </w:style>
  <w:style w:type="paragraph" w:styleId="Heading1">
    <w:name w:val="heading 1"/>
    <w:aliases w:val="PO"/>
    <w:next w:val="BodyText"/>
    <w:link w:val="Heading1Char"/>
    <w:qFormat/>
    <w:rsid w:val="0089568F"/>
    <w:pPr>
      <w:keepNext/>
      <w:pageBreakBefore/>
      <w:spacing w:before="240" w:after="120"/>
      <w:outlineLvl w:val="0"/>
    </w:pPr>
    <w:rPr>
      <w:rFonts w:ascii="Verdana" w:hAnsi="Verdana"/>
      <w:color w:val="0000FF"/>
      <w:sz w:val="46"/>
      <w:szCs w:val="46"/>
      <w:lang w:val="en-US"/>
    </w:rPr>
  </w:style>
  <w:style w:type="paragraph" w:styleId="Heading2">
    <w:name w:val="heading 2"/>
    <w:aliases w:val="SO1"/>
    <w:basedOn w:val="Normal"/>
    <w:next w:val="BodyText"/>
    <w:link w:val="Heading2Char"/>
    <w:qFormat/>
    <w:rsid w:val="0089568F"/>
    <w:pPr>
      <w:keepNext/>
      <w:spacing w:before="80" w:after="40"/>
      <w:ind w:left="567"/>
      <w:outlineLvl w:val="1"/>
    </w:pPr>
    <w:rPr>
      <w:rFonts w:ascii="Verdana" w:hAnsi="Verdana" w:cs="Arial"/>
      <w:bCs/>
      <w:color w:val="0000FF"/>
      <w:sz w:val="36"/>
      <w:szCs w:val="28"/>
    </w:rPr>
  </w:style>
  <w:style w:type="paragraph" w:styleId="Heading3">
    <w:name w:val="heading 3"/>
    <w:aliases w:val="SO 2"/>
    <w:next w:val="BodyText"/>
    <w:link w:val="Heading3Char"/>
    <w:qFormat/>
    <w:rsid w:val="0089568F"/>
    <w:pPr>
      <w:keepNext/>
      <w:spacing w:before="80" w:after="40"/>
      <w:ind w:left="1134"/>
      <w:outlineLvl w:val="2"/>
    </w:pPr>
    <w:rPr>
      <w:rFonts w:ascii="Verdana" w:hAnsi="Verdana"/>
      <w:iCs/>
      <w:color w:val="0000FF"/>
      <w:sz w:val="32"/>
    </w:rPr>
  </w:style>
  <w:style w:type="paragraph" w:styleId="Heading4">
    <w:name w:val="heading 4"/>
    <w:aliases w:val="SO 3"/>
    <w:next w:val="BodyText"/>
    <w:link w:val="Heading4Char"/>
    <w:qFormat/>
    <w:rsid w:val="0089568F"/>
    <w:pPr>
      <w:keepNext/>
      <w:numPr>
        <w:ilvl w:val="3"/>
        <w:numId w:val="20"/>
      </w:numPr>
      <w:spacing w:before="80" w:after="20"/>
      <w:ind w:left="1474"/>
      <w:outlineLvl w:val="3"/>
    </w:pPr>
    <w:rPr>
      <w:rFonts w:ascii="Verdana" w:hAnsi="Verdana"/>
      <w:bCs/>
      <w:iCs/>
      <w:color w:val="0000FF"/>
      <w:sz w:val="28"/>
      <w:lang w:val="en-US"/>
    </w:rPr>
  </w:style>
  <w:style w:type="paragraph" w:styleId="Heading5">
    <w:name w:val="heading 5"/>
    <w:basedOn w:val="Normal"/>
    <w:next w:val="Normal"/>
    <w:link w:val="Heading5Char"/>
    <w:qFormat/>
    <w:rsid w:val="0089568F"/>
    <w:pPr>
      <w:numPr>
        <w:ilvl w:val="4"/>
        <w:numId w:val="20"/>
      </w:numPr>
      <w:spacing w:before="120" w:after="60"/>
      <w:ind w:left="1871"/>
      <w:outlineLvl w:val="4"/>
    </w:pPr>
    <w:rPr>
      <w:rFonts w:ascii="Verdana" w:hAnsi="Verdana"/>
      <w:bCs/>
      <w:iCs/>
      <w:color w:val="0000FF"/>
      <w:szCs w:val="20"/>
    </w:rPr>
  </w:style>
  <w:style w:type="paragraph" w:styleId="Heading6">
    <w:name w:val="heading 6"/>
    <w:basedOn w:val="Normal"/>
    <w:next w:val="Normal"/>
    <w:rsid w:val="008C2D5C"/>
    <w:pPr>
      <w:numPr>
        <w:ilvl w:val="5"/>
        <w:numId w:val="20"/>
      </w:numPr>
      <w:spacing w:before="240" w:after="60"/>
      <w:outlineLvl w:val="5"/>
    </w:pPr>
    <w:rPr>
      <w:rFonts w:ascii="Eras Bold ITC" w:hAnsi="Eras Bold ITC"/>
      <w:iCs/>
      <w:szCs w:val="20"/>
    </w:rPr>
  </w:style>
  <w:style w:type="paragraph" w:styleId="Heading7">
    <w:name w:val="heading 7"/>
    <w:basedOn w:val="Normal"/>
    <w:next w:val="Normal"/>
    <w:rsid w:val="008C2D5C"/>
    <w:pPr>
      <w:numPr>
        <w:ilvl w:val="6"/>
        <w:numId w:val="20"/>
      </w:numPr>
      <w:spacing w:before="240" w:after="60"/>
      <w:outlineLvl w:val="6"/>
    </w:pPr>
    <w:rPr>
      <w:rFonts w:ascii="Arial" w:hAnsi="Arial"/>
      <w:sz w:val="20"/>
      <w:szCs w:val="20"/>
    </w:rPr>
  </w:style>
  <w:style w:type="paragraph" w:styleId="Heading8">
    <w:name w:val="heading 8"/>
    <w:basedOn w:val="Normal"/>
    <w:next w:val="Normal"/>
    <w:rsid w:val="008C2D5C"/>
    <w:pPr>
      <w:numPr>
        <w:ilvl w:val="7"/>
        <w:numId w:val="20"/>
      </w:numPr>
      <w:spacing w:before="240" w:after="60"/>
      <w:outlineLvl w:val="7"/>
    </w:pPr>
    <w:rPr>
      <w:rFonts w:ascii="Arial" w:hAnsi="Arial"/>
      <w:i/>
      <w:sz w:val="20"/>
      <w:szCs w:val="20"/>
    </w:rPr>
  </w:style>
  <w:style w:type="paragraph" w:styleId="Heading9">
    <w:name w:val="heading 9"/>
    <w:basedOn w:val="Normal"/>
    <w:next w:val="Normal"/>
    <w:rsid w:val="008C2D5C"/>
    <w:pPr>
      <w:numPr>
        <w:ilvl w:val="8"/>
        <w:numId w:val="20"/>
      </w:numPr>
      <w:spacing w:before="240" w:after="60"/>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312EA0"/>
    <w:pPr>
      <w:tabs>
        <w:tab w:val="left" w:pos="8190"/>
      </w:tabs>
      <w:spacing w:before="60" w:after="120"/>
      <w:ind w:left="1928"/>
    </w:pPr>
    <w:rPr>
      <w:szCs w:val="20"/>
    </w:rPr>
  </w:style>
  <w:style w:type="paragraph" w:styleId="Header">
    <w:name w:val="header"/>
    <w:basedOn w:val="Normal"/>
    <w:rsid w:val="00AF3CEC"/>
    <w:pPr>
      <w:tabs>
        <w:tab w:val="right" w:pos="9923"/>
      </w:tabs>
    </w:pPr>
    <w:rPr>
      <w:rFonts w:ascii="Verdana" w:hAnsi="Verdana"/>
      <w:bCs/>
      <w:iCs/>
      <w:color w:val="215A99"/>
      <w:sz w:val="48"/>
      <w:szCs w:val="20"/>
    </w:rPr>
  </w:style>
  <w:style w:type="paragraph" w:styleId="Footer">
    <w:name w:val="footer"/>
    <w:basedOn w:val="Normal"/>
    <w:rsid w:val="00DA2355"/>
    <w:pPr>
      <w:tabs>
        <w:tab w:val="right" w:pos="9923"/>
      </w:tabs>
    </w:pPr>
    <w:rPr>
      <w:rFonts w:ascii="Verdana" w:hAnsi="Verdana"/>
      <w:bCs/>
      <w:color w:val="215A99"/>
      <w:szCs w:val="20"/>
    </w:rPr>
  </w:style>
  <w:style w:type="paragraph" w:styleId="List">
    <w:name w:val="List"/>
    <w:basedOn w:val="Normal"/>
    <w:uiPriority w:val="99"/>
    <w:unhideWhenUsed/>
    <w:rsid w:val="001470C0"/>
    <w:pPr>
      <w:numPr>
        <w:numId w:val="36"/>
      </w:numPr>
      <w:spacing w:before="40" w:after="40"/>
      <w:ind w:left="2534" w:hanging="432"/>
      <w:contextualSpacing/>
    </w:pPr>
  </w:style>
  <w:style w:type="paragraph" w:styleId="TOC1">
    <w:name w:val="toc 1"/>
    <w:basedOn w:val="Normal"/>
    <w:next w:val="Normal"/>
    <w:uiPriority w:val="39"/>
    <w:qFormat/>
    <w:rsid w:val="0089568F"/>
    <w:pPr>
      <w:keepNext/>
      <w:tabs>
        <w:tab w:val="right" w:leader="dot" w:pos="9912"/>
      </w:tabs>
      <w:spacing w:before="40" w:after="20"/>
    </w:pPr>
    <w:rPr>
      <w:rFonts w:ascii="Verdana" w:hAnsi="Verdana"/>
      <w:bCs/>
      <w:noProof/>
      <w:color w:val="0000FF"/>
      <w:spacing w:val="20"/>
      <w:w w:val="115"/>
      <w:kern w:val="36"/>
    </w:rPr>
  </w:style>
  <w:style w:type="paragraph" w:styleId="TOC2">
    <w:name w:val="toc 2"/>
    <w:basedOn w:val="Normal"/>
    <w:next w:val="Normal"/>
    <w:uiPriority w:val="39"/>
    <w:qFormat/>
    <w:rsid w:val="00757F30"/>
    <w:pPr>
      <w:keepNext/>
      <w:tabs>
        <w:tab w:val="right" w:leader="dot" w:pos="9880"/>
      </w:tabs>
      <w:ind w:left="238"/>
    </w:pPr>
    <w:rPr>
      <w:bCs/>
      <w:noProof/>
      <w:sz w:val="22"/>
    </w:rPr>
  </w:style>
  <w:style w:type="paragraph" w:styleId="TOC3">
    <w:name w:val="toc 3"/>
    <w:basedOn w:val="Normal"/>
    <w:next w:val="Normal"/>
    <w:uiPriority w:val="39"/>
    <w:qFormat/>
    <w:rsid w:val="00757F30"/>
    <w:pPr>
      <w:tabs>
        <w:tab w:val="right" w:leader="dot" w:pos="9880"/>
      </w:tabs>
      <w:spacing w:after="20"/>
      <w:ind w:left="482"/>
    </w:pPr>
    <w:rPr>
      <w:noProof/>
      <w:sz w:val="20"/>
    </w:rPr>
  </w:style>
  <w:style w:type="paragraph" w:styleId="TOC4">
    <w:name w:val="toc 4"/>
    <w:basedOn w:val="Normal"/>
    <w:next w:val="Normal"/>
    <w:autoRedefine/>
    <w:uiPriority w:val="39"/>
    <w:rsid w:val="008C2D5C"/>
    <w:pPr>
      <w:ind w:left="720"/>
    </w:pPr>
  </w:style>
  <w:style w:type="paragraph" w:styleId="TOC5">
    <w:name w:val="toc 5"/>
    <w:basedOn w:val="Normal"/>
    <w:next w:val="Normal"/>
    <w:autoRedefine/>
    <w:uiPriority w:val="39"/>
    <w:rsid w:val="008C2D5C"/>
    <w:pPr>
      <w:ind w:left="960"/>
    </w:pPr>
  </w:style>
  <w:style w:type="paragraph" w:styleId="TOC6">
    <w:name w:val="toc 6"/>
    <w:basedOn w:val="Normal"/>
    <w:next w:val="Normal"/>
    <w:autoRedefine/>
    <w:uiPriority w:val="39"/>
    <w:rsid w:val="008C2D5C"/>
    <w:pPr>
      <w:ind w:left="1200"/>
    </w:pPr>
  </w:style>
  <w:style w:type="paragraph" w:styleId="TOC7">
    <w:name w:val="toc 7"/>
    <w:basedOn w:val="Normal"/>
    <w:next w:val="Normal"/>
    <w:autoRedefine/>
    <w:uiPriority w:val="39"/>
    <w:unhideWhenUsed/>
    <w:rsid w:val="00D338D4"/>
    <w:pPr>
      <w:spacing w:after="100" w:line="276" w:lineRule="auto"/>
      <w:ind w:left="1320"/>
    </w:pPr>
    <w:rPr>
      <w:rFonts w:ascii="Calibri" w:hAnsi="Calibri"/>
      <w:sz w:val="22"/>
      <w:szCs w:val="22"/>
      <w:lang w:val="fi-FI"/>
    </w:rPr>
  </w:style>
  <w:style w:type="paragraph" w:styleId="TOC8">
    <w:name w:val="toc 8"/>
    <w:basedOn w:val="Normal"/>
    <w:next w:val="Normal"/>
    <w:autoRedefine/>
    <w:uiPriority w:val="39"/>
    <w:unhideWhenUsed/>
    <w:rsid w:val="00D338D4"/>
    <w:pPr>
      <w:spacing w:after="100" w:line="276" w:lineRule="auto"/>
      <w:ind w:left="1540"/>
    </w:pPr>
    <w:rPr>
      <w:rFonts w:ascii="Calibri" w:hAnsi="Calibri"/>
      <w:sz w:val="22"/>
      <w:szCs w:val="22"/>
      <w:lang w:val="fi-FI"/>
    </w:rPr>
  </w:style>
  <w:style w:type="paragraph" w:styleId="TOC9">
    <w:name w:val="toc 9"/>
    <w:basedOn w:val="Normal"/>
    <w:next w:val="Normal"/>
    <w:autoRedefine/>
    <w:uiPriority w:val="39"/>
    <w:unhideWhenUsed/>
    <w:rsid w:val="00D338D4"/>
    <w:pPr>
      <w:spacing w:after="100" w:line="276" w:lineRule="auto"/>
      <w:ind w:left="1760"/>
    </w:pPr>
    <w:rPr>
      <w:rFonts w:ascii="Calibri" w:hAnsi="Calibri"/>
      <w:sz w:val="22"/>
      <w:szCs w:val="22"/>
      <w:lang w:val="fi-FI"/>
    </w:rPr>
  </w:style>
  <w:style w:type="numbering" w:customStyle="1" w:styleId="Automaattinennumerointi">
    <w:name w:val="Automaattinen numerointi"/>
    <w:basedOn w:val="NoList"/>
    <w:rsid w:val="00813A0E"/>
    <w:pPr>
      <w:numPr>
        <w:numId w:val="22"/>
      </w:numPr>
    </w:pPr>
  </w:style>
  <w:style w:type="paragraph" w:customStyle="1" w:styleId="AsiakirjaNimi">
    <w:name w:val="AsiakirjaNimi"/>
    <w:basedOn w:val="Heading1"/>
    <w:next w:val="Normal"/>
    <w:rsid w:val="00312EA0"/>
    <w:pPr>
      <w:pageBreakBefore w:val="0"/>
      <w:spacing w:before="2400" w:after="0" w:line="360" w:lineRule="auto"/>
      <w:jc w:val="center"/>
    </w:pPr>
    <w:rPr>
      <w:noProof/>
      <w:spacing w:val="22"/>
      <w:sz w:val="56"/>
    </w:rPr>
  </w:style>
  <w:style w:type="paragraph" w:customStyle="1" w:styleId="KehystettyTekstiLeft">
    <w:name w:val="KehystettyTeksti Left"/>
    <w:basedOn w:val="KehystettyTeksti"/>
    <w:rsid w:val="00203479"/>
    <w:pPr>
      <w:pBdr>
        <w:left w:val="single" w:sz="6" w:space="0" w:color="215A99"/>
        <w:bottom w:val="single" w:sz="6" w:space="9" w:color="215A99"/>
        <w:right w:val="single" w:sz="6" w:space="1" w:color="215A99"/>
      </w:pBdr>
      <w:ind w:left="0"/>
    </w:pPr>
  </w:style>
  <w:style w:type="paragraph" w:customStyle="1" w:styleId="Kirjoittaja">
    <w:name w:val="Kirjoittaja"/>
    <w:basedOn w:val="Normal"/>
    <w:rsid w:val="00203479"/>
    <w:pPr>
      <w:keepLines/>
      <w:spacing w:before="600"/>
      <w:jc w:val="center"/>
      <w:outlineLvl w:val="0"/>
    </w:pPr>
    <w:rPr>
      <w:rFonts w:ascii="Verdana" w:hAnsi="Verdana"/>
      <w:color w:val="0000FF"/>
      <w:sz w:val="30"/>
      <w:szCs w:val="20"/>
    </w:rPr>
  </w:style>
  <w:style w:type="paragraph" w:customStyle="1" w:styleId="SisOtsikko">
    <w:name w:val="SisOtsikko"/>
    <w:basedOn w:val="Heading1"/>
    <w:rsid w:val="003D78D7"/>
    <w:pPr>
      <w:spacing w:before="120" w:after="240"/>
    </w:pPr>
  </w:style>
  <w:style w:type="character" w:styleId="CommentReference">
    <w:name w:val="annotation reference"/>
    <w:semiHidden/>
    <w:rsid w:val="008C2D5C"/>
    <w:rPr>
      <w:rFonts w:ascii="Arial" w:hAnsi="Arial" w:cs="Arial"/>
      <w:vanish/>
      <w:color w:val="auto"/>
      <w:w w:val="100"/>
      <w:sz w:val="16"/>
      <w:szCs w:val="16"/>
    </w:rPr>
  </w:style>
  <w:style w:type="paragraph" w:customStyle="1" w:styleId="KirjoittajanTerv">
    <w:name w:val="KirjoittajanTerv"/>
    <w:basedOn w:val="Normal"/>
    <w:rsid w:val="00287363"/>
    <w:pPr>
      <w:keepLines/>
      <w:jc w:val="center"/>
      <w:outlineLvl w:val="0"/>
    </w:pPr>
    <w:rPr>
      <w:rFonts w:ascii="Verdana" w:hAnsi="Verdana"/>
      <w:color w:val="0000FF"/>
      <w:szCs w:val="20"/>
    </w:rPr>
  </w:style>
  <w:style w:type="paragraph" w:styleId="CommentText">
    <w:name w:val="annotation text"/>
    <w:basedOn w:val="Normal"/>
    <w:link w:val="CommentTextChar"/>
    <w:semiHidden/>
    <w:rsid w:val="008C2D5C"/>
    <w:rPr>
      <w:rFonts w:ascii="Arial" w:hAnsi="Arial"/>
      <w:sz w:val="22"/>
      <w:szCs w:val="20"/>
    </w:rPr>
  </w:style>
  <w:style w:type="paragraph" w:customStyle="1" w:styleId="Kuvapaikka">
    <w:name w:val="Kuvapaikka"/>
    <w:basedOn w:val="BodyText"/>
    <w:next w:val="Caption"/>
    <w:rsid w:val="008C518C"/>
    <w:pPr>
      <w:keepNext/>
      <w:spacing w:before="160"/>
    </w:pPr>
  </w:style>
  <w:style w:type="paragraph" w:styleId="Caption">
    <w:name w:val="caption"/>
    <w:basedOn w:val="Normal"/>
    <w:next w:val="BodyText"/>
    <w:link w:val="CaptionChar"/>
    <w:qFormat/>
    <w:rsid w:val="001470C0"/>
    <w:pPr>
      <w:spacing w:before="120" w:after="120"/>
      <w:ind w:left="3060" w:hanging="1132"/>
    </w:pPr>
    <w:rPr>
      <w:b/>
      <w:bCs/>
      <w:szCs w:val="20"/>
    </w:rPr>
  </w:style>
  <w:style w:type="character" w:customStyle="1" w:styleId="KorostusLihavoinnilla">
    <w:name w:val="KorostusLihavoinnilla"/>
    <w:basedOn w:val="DefaultParagraphFont"/>
    <w:rsid w:val="00966D6C"/>
    <w:rPr>
      <w:b/>
    </w:rPr>
  </w:style>
  <w:style w:type="character" w:customStyle="1" w:styleId="CommentTextChar">
    <w:name w:val="Comment Text Char"/>
    <w:basedOn w:val="DefaultParagraphFont"/>
    <w:link w:val="CommentText"/>
    <w:semiHidden/>
    <w:rsid w:val="00C225E0"/>
    <w:rPr>
      <w:rFonts w:ascii="Arial" w:hAnsi="Arial"/>
      <w:sz w:val="22"/>
    </w:rPr>
  </w:style>
  <w:style w:type="character" w:customStyle="1" w:styleId="BodyTextChar">
    <w:name w:val="Body Text Char"/>
    <w:basedOn w:val="DefaultParagraphFont"/>
    <w:link w:val="BodyText"/>
    <w:rsid w:val="00312EA0"/>
    <w:rPr>
      <w:rFonts w:ascii="Garamond" w:hAnsi="Garamond"/>
      <w:sz w:val="24"/>
      <w:lang w:val="en-US"/>
    </w:rPr>
  </w:style>
  <w:style w:type="character" w:styleId="Hyperlink">
    <w:name w:val="Hyperlink"/>
    <w:basedOn w:val="DefaultParagraphFont"/>
    <w:uiPriority w:val="99"/>
    <w:unhideWhenUsed/>
    <w:rsid w:val="00DA2355"/>
    <w:rPr>
      <w:color w:val="215A99"/>
      <w:u w:val="single"/>
    </w:rPr>
  </w:style>
  <w:style w:type="character" w:customStyle="1" w:styleId="CaptionChar">
    <w:name w:val="Caption Char"/>
    <w:basedOn w:val="DefaultParagraphFont"/>
    <w:link w:val="Caption"/>
    <w:rsid w:val="001470C0"/>
    <w:rPr>
      <w:rFonts w:ascii="Garamond" w:hAnsi="Garamond"/>
      <w:b/>
      <w:bCs/>
      <w:sz w:val="24"/>
      <w:lang w:eastAsia="fi-FI"/>
    </w:rPr>
  </w:style>
  <w:style w:type="paragraph" w:customStyle="1" w:styleId="NumerotKJK2">
    <w:name w:val="NumerotKJK2"/>
    <w:basedOn w:val="NumerotKJK"/>
    <w:link w:val="NumerotKJK2Char"/>
    <w:qFormat/>
    <w:rsid w:val="00BA2364"/>
    <w:pPr>
      <w:numPr>
        <w:numId w:val="37"/>
      </w:numPr>
      <w:ind w:left="2347"/>
    </w:pPr>
  </w:style>
  <w:style w:type="character" w:customStyle="1" w:styleId="Heading1Char">
    <w:name w:val="Heading 1 Char"/>
    <w:aliases w:val="PO Char"/>
    <w:basedOn w:val="DefaultParagraphFont"/>
    <w:link w:val="Heading1"/>
    <w:rsid w:val="0089568F"/>
    <w:rPr>
      <w:rFonts w:ascii="Verdana" w:hAnsi="Verdana"/>
      <w:color w:val="0000FF"/>
      <w:sz w:val="46"/>
      <w:szCs w:val="46"/>
      <w:lang w:val="en-US"/>
    </w:rPr>
  </w:style>
  <w:style w:type="paragraph" w:customStyle="1" w:styleId="AlatunnisteKansi">
    <w:name w:val="AlatunnisteKansi"/>
    <w:basedOn w:val="Footer"/>
    <w:rsid w:val="00DA2355"/>
    <w:pPr>
      <w:jc w:val="center"/>
    </w:pPr>
    <w:rPr>
      <w:sz w:val="72"/>
    </w:rPr>
  </w:style>
  <w:style w:type="paragraph" w:customStyle="1" w:styleId="NumerotKJK3">
    <w:name w:val="NumerotKJK3"/>
    <w:basedOn w:val="NumerotKJK"/>
    <w:link w:val="NumerotKJK3Char"/>
    <w:qFormat/>
    <w:rsid w:val="00BA2364"/>
    <w:pPr>
      <w:numPr>
        <w:numId w:val="38"/>
      </w:numPr>
    </w:pPr>
  </w:style>
  <w:style w:type="character" w:customStyle="1" w:styleId="NumerotKJKChar">
    <w:name w:val="NumerotKJK Char"/>
    <w:basedOn w:val="BodyTextChar"/>
    <w:link w:val="NumerotKJK"/>
    <w:rsid w:val="00923094"/>
    <w:rPr>
      <w:rFonts w:ascii="Garamond" w:hAnsi="Garamond"/>
      <w:sz w:val="24"/>
      <w:lang w:val="en-US" w:eastAsia="fi-FI" w:bidi="ar-SA"/>
    </w:rPr>
  </w:style>
  <w:style w:type="character" w:customStyle="1" w:styleId="NumerotKJK2Char">
    <w:name w:val="NumerotKJK2 Char"/>
    <w:basedOn w:val="NumerotKJKChar"/>
    <w:link w:val="NumerotKJK2"/>
    <w:rsid w:val="00BA2364"/>
    <w:rPr>
      <w:rFonts w:ascii="Garamond" w:hAnsi="Garamond"/>
      <w:sz w:val="24"/>
      <w:lang w:val="en-US" w:eastAsia="fi-FI" w:bidi="ar-SA"/>
    </w:rPr>
  </w:style>
  <w:style w:type="paragraph" w:customStyle="1" w:styleId="NumerotKJK4">
    <w:name w:val="NumerotKJK4"/>
    <w:basedOn w:val="NumerotKJK"/>
    <w:link w:val="NumerotKJK4Char"/>
    <w:qFormat/>
    <w:rsid w:val="00BA2364"/>
    <w:pPr>
      <w:numPr>
        <w:numId w:val="39"/>
      </w:numPr>
      <w:ind w:left="2347"/>
    </w:pPr>
  </w:style>
  <w:style w:type="character" w:customStyle="1" w:styleId="NumerotKJK3Char">
    <w:name w:val="NumerotKJK3 Char"/>
    <w:basedOn w:val="NumerotKJKChar"/>
    <w:link w:val="NumerotKJK3"/>
    <w:rsid w:val="00BA2364"/>
    <w:rPr>
      <w:rFonts w:ascii="Garamond" w:hAnsi="Garamond"/>
      <w:sz w:val="24"/>
      <w:lang w:val="en-US" w:eastAsia="fi-FI" w:bidi="ar-SA"/>
    </w:rPr>
  </w:style>
  <w:style w:type="paragraph" w:customStyle="1" w:styleId="NumerotKJK5">
    <w:name w:val="NumerotKJK5"/>
    <w:basedOn w:val="NumerotKJK"/>
    <w:link w:val="NumerotKJK5Char"/>
    <w:qFormat/>
    <w:rsid w:val="00BA2364"/>
    <w:pPr>
      <w:numPr>
        <w:numId w:val="40"/>
      </w:numPr>
      <w:ind w:left="2347"/>
    </w:pPr>
  </w:style>
  <w:style w:type="character" w:customStyle="1" w:styleId="NumerotKJK4Char">
    <w:name w:val="NumerotKJK4 Char"/>
    <w:basedOn w:val="NumerotKJKChar"/>
    <w:link w:val="NumerotKJK4"/>
    <w:rsid w:val="00BA2364"/>
    <w:rPr>
      <w:rFonts w:ascii="Garamond" w:hAnsi="Garamond"/>
      <w:sz w:val="24"/>
      <w:lang w:val="en-US" w:eastAsia="fi-FI" w:bidi="ar-SA"/>
    </w:rPr>
  </w:style>
  <w:style w:type="paragraph" w:customStyle="1" w:styleId="NumerotKJK6">
    <w:name w:val="NumerotKJK6"/>
    <w:basedOn w:val="NumerotKJK"/>
    <w:link w:val="NumerotKJK6Char"/>
    <w:qFormat/>
    <w:rsid w:val="00BA2364"/>
    <w:pPr>
      <w:numPr>
        <w:numId w:val="41"/>
      </w:numPr>
      <w:ind w:left="2347"/>
    </w:pPr>
  </w:style>
  <w:style w:type="character" w:customStyle="1" w:styleId="NumerotKJK5Char">
    <w:name w:val="NumerotKJK5 Char"/>
    <w:basedOn w:val="NumerotKJKChar"/>
    <w:link w:val="NumerotKJK5"/>
    <w:rsid w:val="00BA2364"/>
    <w:rPr>
      <w:rFonts w:ascii="Garamond" w:hAnsi="Garamond"/>
      <w:sz w:val="24"/>
      <w:lang w:val="en-US" w:eastAsia="fi-FI" w:bidi="ar-SA"/>
    </w:rPr>
  </w:style>
  <w:style w:type="paragraph" w:customStyle="1" w:styleId="NumerotKJK7">
    <w:name w:val="NumerotKJK7"/>
    <w:basedOn w:val="NumerotKJK"/>
    <w:link w:val="NumerotKJK7Char"/>
    <w:qFormat/>
    <w:rsid w:val="00BA2364"/>
    <w:pPr>
      <w:numPr>
        <w:numId w:val="42"/>
      </w:numPr>
    </w:pPr>
  </w:style>
  <w:style w:type="paragraph" w:customStyle="1" w:styleId="EsimerkkiTeht">
    <w:name w:val="EsimerkkiTeht"/>
    <w:basedOn w:val="Heading4"/>
    <w:next w:val="BodyText"/>
    <w:rsid w:val="00E12748"/>
  </w:style>
  <w:style w:type="character" w:customStyle="1" w:styleId="NumerotKJK6Char">
    <w:name w:val="NumerotKJK6 Char"/>
    <w:basedOn w:val="NumerotKJKChar"/>
    <w:link w:val="NumerotKJK6"/>
    <w:rsid w:val="00BA2364"/>
    <w:rPr>
      <w:rFonts w:ascii="Garamond" w:hAnsi="Garamond"/>
      <w:sz w:val="24"/>
      <w:lang w:val="en-US" w:eastAsia="fi-FI" w:bidi="ar-SA"/>
    </w:rPr>
  </w:style>
  <w:style w:type="paragraph" w:styleId="Subtitle">
    <w:name w:val="Subtitle"/>
    <w:basedOn w:val="Normal"/>
    <w:next w:val="Normal"/>
    <w:link w:val="SubtitleChar"/>
    <w:uiPriority w:val="11"/>
    <w:qFormat/>
    <w:rsid w:val="00757F30"/>
    <w:pPr>
      <w:numPr>
        <w:ilvl w:val="1"/>
      </w:numPr>
    </w:pPr>
    <w:rPr>
      <w:rFonts w:ascii="Cambria" w:hAnsi="Cambria"/>
      <w:i/>
      <w:iCs/>
      <w:color w:val="4F81BD"/>
      <w:spacing w:val="15"/>
    </w:rPr>
  </w:style>
  <w:style w:type="paragraph" w:customStyle="1" w:styleId="Viivoitus">
    <w:name w:val="Viivoitus"/>
    <w:basedOn w:val="BodyText"/>
    <w:rsid w:val="00CD5E20"/>
    <w:pPr>
      <w:pBdr>
        <w:between w:val="single" w:sz="6" w:space="1" w:color="215A99"/>
      </w:pBdr>
      <w:spacing w:after="60"/>
    </w:pPr>
  </w:style>
  <w:style w:type="paragraph" w:customStyle="1" w:styleId="NumerotKJK8">
    <w:name w:val="NumerotKJK8"/>
    <w:basedOn w:val="NumerotKJK"/>
    <w:link w:val="NumerotKJK8Char"/>
    <w:qFormat/>
    <w:rsid w:val="00BA2364"/>
    <w:pPr>
      <w:numPr>
        <w:numId w:val="43"/>
      </w:numPr>
    </w:pPr>
  </w:style>
  <w:style w:type="paragraph" w:customStyle="1" w:styleId="NumerotKJK">
    <w:name w:val="NumerotKJK"/>
    <w:basedOn w:val="BodyText"/>
    <w:link w:val="NumerotKJKChar"/>
    <w:rsid w:val="00923094"/>
    <w:pPr>
      <w:numPr>
        <w:numId w:val="17"/>
      </w:numPr>
      <w:tabs>
        <w:tab w:val="left" w:pos="2353"/>
      </w:tabs>
      <w:spacing w:before="20" w:after="60"/>
      <w:ind w:left="2347"/>
    </w:pPr>
  </w:style>
  <w:style w:type="character" w:customStyle="1" w:styleId="NumerotKJK7Char">
    <w:name w:val="NumerotKJK7 Char"/>
    <w:basedOn w:val="NumerotKJKChar"/>
    <w:link w:val="NumerotKJK7"/>
    <w:rsid w:val="00BA2364"/>
    <w:rPr>
      <w:rFonts w:ascii="Garamond" w:hAnsi="Garamond"/>
      <w:sz w:val="24"/>
      <w:lang w:val="en-US" w:eastAsia="fi-FI" w:bidi="ar-SA"/>
    </w:rPr>
  </w:style>
  <w:style w:type="paragraph" w:customStyle="1" w:styleId="NumerotKJK9">
    <w:name w:val="NumerotKJK9"/>
    <w:basedOn w:val="NumerotKJK8"/>
    <w:link w:val="NumerotKJK9Char"/>
    <w:qFormat/>
    <w:rsid w:val="00BA2364"/>
    <w:pPr>
      <w:numPr>
        <w:numId w:val="44"/>
      </w:numPr>
      <w:ind w:left="2347"/>
    </w:pPr>
  </w:style>
  <w:style w:type="paragraph" w:styleId="BalloonText">
    <w:name w:val="Balloon Text"/>
    <w:basedOn w:val="Normal"/>
    <w:semiHidden/>
    <w:rsid w:val="005F3A91"/>
    <w:rPr>
      <w:rFonts w:ascii="Tahoma" w:hAnsi="Tahoma" w:cs="Tahoma"/>
      <w:sz w:val="16"/>
      <w:szCs w:val="16"/>
    </w:rPr>
  </w:style>
  <w:style w:type="character" w:customStyle="1" w:styleId="NumerotKJK8Char">
    <w:name w:val="NumerotKJK8 Char"/>
    <w:basedOn w:val="NumerotKJKChar"/>
    <w:link w:val="NumerotKJK8"/>
    <w:rsid w:val="00BA2364"/>
    <w:rPr>
      <w:rFonts w:ascii="Garamond" w:hAnsi="Garamond"/>
      <w:sz w:val="24"/>
      <w:lang w:val="en-US" w:eastAsia="fi-FI" w:bidi="ar-SA"/>
    </w:rPr>
  </w:style>
  <w:style w:type="paragraph" w:customStyle="1" w:styleId="NumerotKJK10">
    <w:name w:val="NumerotKJK10"/>
    <w:basedOn w:val="NumerotKJK9"/>
    <w:link w:val="NumerotKJK10Char"/>
    <w:qFormat/>
    <w:rsid w:val="00BA2364"/>
    <w:pPr>
      <w:numPr>
        <w:numId w:val="45"/>
      </w:numPr>
    </w:pPr>
  </w:style>
  <w:style w:type="character" w:customStyle="1" w:styleId="NumerotKJK9Char">
    <w:name w:val="NumerotKJK9 Char"/>
    <w:basedOn w:val="NumerotKJK8Char"/>
    <w:link w:val="NumerotKJK9"/>
    <w:rsid w:val="00BA2364"/>
    <w:rPr>
      <w:rFonts w:ascii="Garamond" w:hAnsi="Garamond"/>
      <w:sz w:val="24"/>
      <w:lang w:val="en-US" w:eastAsia="fi-FI" w:bidi="ar-SA"/>
    </w:rPr>
  </w:style>
  <w:style w:type="paragraph" w:customStyle="1" w:styleId="NumerotKJK11">
    <w:name w:val="NumerotKJK11"/>
    <w:basedOn w:val="NumerotKJK"/>
    <w:link w:val="NumerotKJK11Char"/>
    <w:qFormat/>
    <w:rsid w:val="00BA2364"/>
    <w:pPr>
      <w:numPr>
        <w:numId w:val="46"/>
      </w:numPr>
      <w:ind w:left="2347"/>
    </w:pPr>
  </w:style>
  <w:style w:type="character" w:customStyle="1" w:styleId="NumerotKJK10Char">
    <w:name w:val="NumerotKJK10 Char"/>
    <w:basedOn w:val="NumerotKJK9Char"/>
    <w:link w:val="NumerotKJK10"/>
    <w:rsid w:val="00BA2364"/>
    <w:rPr>
      <w:rFonts w:ascii="Garamond" w:hAnsi="Garamond"/>
      <w:sz w:val="24"/>
      <w:lang w:val="en-US" w:eastAsia="fi-FI" w:bidi="ar-SA"/>
    </w:rPr>
  </w:style>
  <w:style w:type="paragraph" w:customStyle="1" w:styleId="KehystettyTeksti">
    <w:name w:val="KehystettyTeksti"/>
    <w:basedOn w:val="Normal"/>
    <w:next w:val="Caption"/>
    <w:link w:val="KehystettyTekstiChar"/>
    <w:qFormat/>
    <w:rsid w:val="00BB4A35"/>
    <w:pPr>
      <w:pBdr>
        <w:top w:val="single" w:sz="6" w:space="1" w:color="215A99"/>
        <w:left w:val="single" w:sz="6" w:space="4" w:color="215A99"/>
        <w:bottom w:val="single" w:sz="6" w:space="4" w:color="215A99"/>
        <w:right w:val="single" w:sz="6" w:space="0" w:color="215A99"/>
      </w:pBdr>
      <w:spacing w:before="60" w:after="60"/>
      <w:ind w:left="1928" w:right="57"/>
    </w:pPr>
    <w:rPr>
      <w:szCs w:val="20"/>
    </w:rPr>
  </w:style>
  <w:style w:type="character" w:customStyle="1" w:styleId="NumerotKJK11Char">
    <w:name w:val="NumerotKJK11 Char"/>
    <w:basedOn w:val="NumerotKJKChar"/>
    <w:link w:val="NumerotKJK11"/>
    <w:rsid w:val="00BA2364"/>
    <w:rPr>
      <w:rFonts w:ascii="Garamond" w:hAnsi="Garamond"/>
      <w:sz w:val="24"/>
      <w:lang w:val="en-US" w:eastAsia="fi-FI" w:bidi="ar-SA"/>
    </w:rPr>
  </w:style>
  <w:style w:type="character" w:customStyle="1" w:styleId="Heading4Char">
    <w:name w:val="Heading 4 Char"/>
    <w:aliases w:val="SO 3 Char"/>
    <w:basedOn w:val="DefaultParagraphFont"/>
    <w:link w:val="Heading4"/>
    <w:rsid w:val="0089568F"/>
    <w:rPr>
      <w:rFonts w:ascii="Verdana" w:hAnsi="Verdana"/>
      <w:bCs/>
      <w:iCs/>
      <w:color w:val="0000FF"/>
      <w:sz w:val="28"/>
      <w:lang w:val="en-US"/>
    </w:rPr>
  </w:style>
  <w:style w:type="character" w:customStyle="1" w:styleId="Heading3Char">
    <w:name w:val="Heading 3 Char"/>
    <w:aliases w:val="SO 2 Char"/>
    <w:basedOn w:val="DefaultParagraphFont"/>
    <w:link w:val="Heading3"/>
    <w:rsid w:val="0089568F"/>
    <w:rPr>
      <w:rFonts w:ascii="Verdana" w:hAnsi="Verdana"/>
      <w:iCs/>
      <w:color w:val="0000FF"/>
      <w:sz w:val="32"/>
    </w:rPr>
  </w:style>
  <w:style w:type="character" w:customStyle="1" w:styleId="KehystettyTekstiChar">
    <w:name w:val="KehystettyTeksti Char"/>
    <w:basedOn w:val="DefaultParagraphFont"/>
    <w:link w:val="KehystettyTeksti"/>
    <w:rsid w:val="00BB4A35"/>
    <w:rPr>
      <w:rFonts w:ascii="Garamond" w:hAnsi="Garamond"/>
      <w:sz w:val="24"/>
      <w:lang w:val="en-US"/>
    </w:rPr>
  </w:style>
  <w:style w:type="character" w:customStyle="1" w:styleId="Heading2Char">
    <w:name w:val="Heading 2 Char"/>
    <w:aliases w:val="SO1 Char"/>
    <w:basedOn w:val="DefaultParagraphFont"/>
    <w:link w:val="Heading2"/>
    <w:rsid w:val="0089568F"/>
    <w:rPr>
      <w:rFonts w:ascii="Verdana" w:hAnsi="Verdana" w:cs="Arial"/>
      <w:bCs/>
      <w:color w:val="0000FF"/>
      <w:sz w:val="36"/>
      <w:szCs w:val="28"/>
      <w:lang w:val="en-US"/>
    </w:rPr>
  </w:style>
  <w:style w:type="paragraph" w:styleId="Index1">
    <w:name w:val="index 1"/>
    <w:basedOn w:val="Normal"/>
    <w:next w:val="Normal"/>
    <w:autoRedefine/>
    <w:uiPriority w:val="99"/>
    <w:unhideWhenUsed/>
    <w:rsid w:val="006521DA"/>
    <w:pPr>
      <w:tabs>
        <w:tab w:val="right" w:leader="dot" w:pos="4597"/>
      </w:tabs>
      <w:ind w:left="240" w:hanging="240"/>
    </w:pPr>
    <w:rPr>
      <w:rFonts w:cstheme="minorHAnsi"/>
      <w:noProof/>
      <w:sz w:val="20"/>
      <w:szCs w:val="18"/>
    </w:rPr>
  </w:style>
  <w:style w:type="paragraph" w:styleId="Index2">
    <w:name w:val="index 2"/>
    <w:basedOn w:val="Normal"/>
    <w:next w:val="Normal"/>
    <w:autoRedefine/>
    <w:uiPriority w:val="99"/>
    <w:unhideWhenUsed/>
    <w:rsid w:val="006521DA"/>
    <w:pPr>
      <w:ind w:left="480" w:hanging="240"/>
    </w:pPr>
    <w:rPr>
      <w:rFonts w:cstheme="minorHAnsi"/>
      <w:sz w:val="18"/>
      <w:szCs w:val="18"/>
    </w:rPr>
  </w:style>
  <w:style w:type="character" w:customStyle="1" w:styleId="SubtitleChar">
    <w:name w:val="Subtitle Char"/>
    <w:basedOn w:val="DefaultParagraphFont"/>
    <w:link w:val="Subtitle"/>
    <w:uiPriority w:val="11"/>
    <w:rsid w:val="00757F30"/>
    <w:rPr>
      <w:rFonts w:ascii="Cambria" w:eastAsia="Times New Roman" w:hAnsi="Cambria" w:cs="Times New Roman"/>
      <w:i/>
      <w:iCs/>
      <w:color w:val="4F81BD"/>
      <w:spacing w:val="15"/>
      <w:sz w:val="24"/>
      <w:szCs w:val="24"/>
      <w:lang w:eastAsia="fi-FI"/>
    </w:rPr>
  </w:style>
  <w:style w:type="paragraph" w:styleId="NoSpacing">
    <w:name w:val="No Spacing"/>
    <w:uiPriority w:val="1"/>
    <w:qFormat/>
    <w:rsid w:val="00757F30"/>
    <w:rPr>
      <w:rFonts w:ascii="Garamond" w:hAnsi="Garamond"/>
      <w:sz w:val="24"/>
      <w:szCs w:val="24"/>
      <w:lang w:val="en-US"/>
    </w:rPr>
  </w:style>
  <w:style w:type="paragraph" w:styleId="IndexHeading">
    <w:name w:val="index heading"/>
    <w:basedOn w:val="Normal"/>
    <w:next w:val="Index1"/>
    <w:uiPriority w:val="99"/>
    <w:unhideWhenUsed/>
    <w:rsid w:val="006521DA"/>
    <w:pPr>
      <w:pBdr>
        <w:top w:val="single" w:sz="12" w:space="0" w:color="0000FF"/>
        <w:bottom w:val="single" w:sz="6" w:space="0" w:color="0000FF"/>
      </w:pBdr>
      <w:spacing w:before="240" w:after="120"/>
      <w:jc w:val="center"/>
    </w:pPr>
    <w:rPr>
      <w:rFonts w:ascii="Verdana" w:hAnsi="Verdana"/>
      <w:bCs/>
      <w:color w:val="0000FF"/>
      <w:sz w:val="22"/>
      <w:szCs w:val="22"/>
    </w:rPr>
  </w:style>
  <w:style w:type="paragraph" w:customStyle="1" w:styleId="Koikeusotsikko">
    <w:name w:val="Koikeus otsikko"/>
    <w:basedOn w:val="Heading2"/>
    <w:qFormat/>
    <w:rsid w:val="009144B1"/>
  </w:style>
  <w:style w:type="paragraph" w:customStyle="1" w:styleId="LeiptekstiKJK">
    <w:name w:val="LeipätekstiKJK"/>
    <w:basedOn w:val="BodyText"/>
    <w:qFormat/>
    <w:rsid w:val="002816B3"/>
    <w:pPr>
      <w:tabs>
        <w:tab w:val="left" w:pos="4253"/>
      </w:tabs>
    </w:pPr>
  </w:style>
  <w:style w:type="paragraph" w:styleId="FootnoteText">
    <w:name w:val="footnote text"/>
    <w:basedOn w:val="Normal"/>
    <w:link w:val="FootnoteTextChar"/>
    <w:uiPriority w:val="99"/>
    <w:semiHidden/>
    <w:unhideWhenUsed/>
    <w:rsid w:val="002E22AF"/>
    <w:rPr>
      <w:sz w:val="20"/>
      <w:szCs w:val="20"/>
    </w:rPr>
  </w:style>
  <w:style w:type="character" w:customStyle="1" w:styleId="FootnoteTextChar">
    <w:name w:val="Footnote Text Char"/>
    <w:basedOn w:val="DefaultParagraphFont"/>
    <w:link w:val="FootnoteText"/>
    <w:uiPriority w:val="99"/>
    <w:semiHidden/>
    <w:rsid w:val="002E22AF"/>
    <w:rPr>
      <w:rFonts w:ascii="Garamond" w:hAnsi="Garamond"/>
    </w:rPr>
  </w:style>
  <w:style w:type="character" w:styleId="FootnoteReference">
    <w:name w:val="footnote reference"/>
    <w:basedOn w:val="DefaultParagraphFont"/>
    <w:uiPriority w:val="99"/>
    <w:semiHidden/>
    <w:unhideWhenUsed/>
    <w:rsid w:val="002E22AF"/>
    <w:rPr>
      <w:vertAlign w:val="superscript"/>
    </w:rPr>
  </w:style>
  <w:style w:type="character" w:customStyle="1" w:styleId="Heading5Char">
    <w:name w:val="Heading 5 Char"/>
    <w:basedOn w:val="DefaultParagraphFont"/>
    <w:link w:val="Heading5"/>
    <w:rsid w:val="0089568F"/>
    <w:rPr>
      <w:rFonts w:ascii="Verdana" w:hAnsi="Verdana"/>
      <w:bCs/>
      <w:iCs/>
      <w:color w:val="0000FF"/>
      <w:sz w:val="24"/>
      <w:lang w:val="en-US"/>
    </w:rPr>
  </w:style>
  <w:style w:type="paragraph" w:styleId="IntenseQuote">
    <w:name w:val="Intense Quote"/>
    <w:basedOn w:val="Normal"/>
    <w:next w:val="Normal"/>
    <w:link w:val="IntenseQuoteChar"/>
    <w:uiPriority w:val="30"/>
    <w:qFormat/>
    <w:rsid w:val="00757F30"/>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757F30"/>
    <w:rPr>
      <w:rFonts w:ascii="Garamond" w:hAnsi="Garamond"/>
      <w:b/>
      <w:bCs/>
      <w:i/>
      <w:iCs/>
      <w:color w:val="4F81BD"/>
      <w:sz w:val="24"/>
      <w:szCs w:val="24"/>
      <w:lang w:eastAsia="fi-FI"/>
    </w:rPr>
  </w:style>
  <w:style w:type="paragraph" w:styleId="Index3">
    <w:name w:val="index 3"/>
    <w:basedOn w:val="Normal"/>
    <w:next w:val="Normal"/>
    <w:autoRedefine/>
    <w:uiPriority w:val="99"/>
    <w:unhideWhenUsed/>
    <w:rsid w:val="00757F30"/>
    <w:pPr>
      <w:ind w:left="720" w:hanging="240"/>
    </w:pPr>
    <w:rPr>
      <w:rFonts w:asciiTheme="minorHAnsi" w:hAnsiTheme="minorHAnsi" w:cstheme="minorHAnsi"/>
      <w:sz w:val="18"/>
      <w:szCs w:val="18"/>
    </w:rPr>
  </w:style>
  <w:style w:type="paragraph" w:styleId="DocumentMap">
    <w:name w:val="Document Map"/>
    <w:basedOn w:val="Normal"/>
    <w:semiHidden/>
    <w:rsid w:val="001173E8"/>
    <w:pPr>
      <w:shd w:val="clear" w:color="auto" w:fill="000080"/>
    </w:pPr>
    <w:rPr>
      <w:rFonts w:ascii="Tahoma" w:hAnsi="Tahoma" w:cs="Tahoma"/>
      <w:sz w:val="20"/>
      <w:szCs w:val="20"/>
    </w:rPr>
  </w:style>
  <w:style w:type="paragraph" w:styleId="TOCHeading">
    <w:name w:val="TOC Heading"/>
    <w:basedOn w:val="Heading1"/>
    <w:next w:val="Normal"/>
    <w:uiPriority w:val="39"/>
    <w:qFormat/>
    <w:rsid w:val="006566E4"/>
    <w:pPr>
      <w:keepLines/>
      <w:pageBreakBefore w:val="0"/>
      <w:spacing w:before="480" w:after="0" w:line="276" w:lineRule="auto"/>
      <w:outlineLvl w:val="9"/>
    </w:pPr>
    <w:rPr>
      <w:rFonts w:ascii="Cambria" w:hAnsi="Cambria"/>
      <w:b/>
      <w:bCs/>
      <w:color w:val="365F91"/>
      <w:sz w:val="28"/>
      <w:szCs w:val="28"/>
      <w:lang w:eastAsia="en-US"/>
    </w:rPr>
  </w:style>
  <w:style w:type="paragraph" w:styleId="ListParagraph">
    <w:name w:val="List Paragraph"/>
    <w:basedOn w:val="Normal"/>
    <w:uiPriority w:val="34"/>
    <w:qFormat/>
    <w:rsid w:val="00757F30"/>
    <w:pPr>
      <w:ind w:left="720"/>
      <w:contextualSpacing/>
    </w:pPr>
  </w:style>
  <w:style w:type="paragraph" w:styleId="Signature">
    <w:name w:val="Signature"/>
    <w:basedOn w:val="Normal"/>
    <w:link w:val="SignatureChar"/>
    <w:uiPriority w:val="99"/>
    <w:semiHidden/>
    <w:unhideWhenUsed/>
    <w:rsid w:val="003D78D7"/>
    <w:pPr>
      <w:ind w:left="4252"/>
    </w:pPr>
  </w:style>
  <w:style w:type="character" w:customStyle="1" w:styleId="SignatureChar">
    <w:name w:val="Signature Char"/>
    <w:basedOn w:val="DefaultParagraphFont"/>
    <w:link w:val="Signature"/>
    <w:uiPriority w:val="99"/>
    <w:semiHidden/>
    <w:rsid w:val="003D78D7"/>
    <w:rPr>
      <w:rFonts w:ascii="Garamond" w:hAnsi="Garamond"/>
      <w:sz w:val="24"/>
      <w:szCs w:val="24"/>
      <w:lang w:eastAsia="fi-FI"/>
    </w:rPr>
  </w:style>
  <w:style w:type="paragraph" w:styleId="Index4">
    <w:name w:val="index 4"/>
    <w:basedOn w:val="Normal"/>
    <w:next w:val="Normal"/>
    <w:autoRedefine/>
    <w:uiPriority w:val="99"/>
    <w:unhideWhenUsed/>
    <w:rsid w:val="003D78D7"/>
    <w:pPr>
      <w:ind w:left="960" w:hanging="240"/>
    </w:pPr>
    <w:rPr>
      <w:rFonts w:asciiTheme="minorHAnsi" w:hAnsiTheme="minorHAnsi" w:cstheme="minorHAnsi"/>
      <w:sz w:val="18"/>
      <w:szCs w:val="18"/>
    </w:rPr>
  </w:style>
  <w:style w:type="paragraph" w:styleId="Index5">
    <w:name w:val="index 5"/>
    <w:basedOn w:val="Normal"/>
    <w:next w:val="Normal"/>
    <w:autoRedefine/>
    <w:uiPriority w:val="99"/>
    <w:unhideWhenUsed/>
    <w:rsid w:val="003D78D7"/>
    <w:pPr>
      <w:ind w:left="1200" w:hanging="240"/>
    </w:pPr>
    <w:rPr>
      <w:rFonts w:asciiTheme="minorHAnsi" w:hAnsiTheme="minorHAnsi" w:cstheme="minorHAnsi"/>
      <w:sz w:val="18"/>
      <w:szCs w:val="18"/>
    </w:rPr>
  </w:style>
  <w:style w:type="paragraph" w:styleId="Index6">
    <w:name w:val="index 6"/>
    <w:basedOn w:val="Normal"/>
    <w:next w:val="Normal"/>
    <w:autoRedefine/>
    <w:uiPriority w:val="99"/>
    <w:unhideWhenUsed/>
    <w:rsid w:val="003D78D7"/>
    <w:pPr>
      <w:ind w:left="1440" w:hanging="240"/>
    </w:pPr>
    <w:rPr>
      <w:rFonts w:asciiTheme="minorHAnsi" w:hAnsiTheme="minorHAnsi" w:cstheme="minorHAnsi"/>
      <w:sz w:val="18"/>
      <w:szCs w:val="18"/>
    </w:rPr>
  </w:style>
  <w:style w:type="paragraph" w:styleId="Index7">
    <w:name w:val="index 7"/>
    <w:basedOn w:val="Normal"/>
    <w:next w:val="Normal"/>
    <w:autoRedefine/>
    <w:uiPriority w:val="99"/>
    <w:unhideWhenUsed/>
    <w:rsid w:val="003D78D7"/>
    <w:pPr>
      <w:ind w:left="1680" w:hanging="240"/>
    </w:pPr>
    <w:rPr>
      <w:rFonts w:asciiTheme="minorHAnsi" w:hAnsiTheme="minorHAnsi" w:cstheme="minorHAnsi"/>
      <w:sz w:val="18"/>
      <w:szCs w:val="18"/>
    </w:rPr>
  </w:style>
  <w:style w:type="paragraph" w:styleId="Index8">
    <w:name w:val="index 8"/>
    <w:basedOn w:val="Normal"/>
    <w:next w:val="Normal"/>
    <w:autoRedefine/>
    <w:uiPriority w:val="99"/>
    <w:unhideWhenUsed/>
    <w:rsid w:val="003D78D7"/>
    <w:pPr>
      <w:ind w:left="1920" w:hanging="240"/>
    </w:pPr>
    <w:rPr>
      <w:rFonts w:asciiTheme="minorHAnsi" w:hAnsiTheme="minorHAnsi" w:cstheme="minorHAnsi"/>
      <w:sz w:val="18"/>
      <w:szCs w:val="18"/>
    </w:rPr>
  </w:style>
  <w:style w:type="paragraph" w:styleId="Index9">
    <w:name w:val="index 9"/>
    <w:basedOn w:val="Normal"/>
    <w:next w:val="Normal"/>
    <w:autoRedefine/>
    <w:uiPriority w:val="99"/>
    <w:unhideWhenUsed/>
    <w:rsid w:val="003D78D7"/>
    <w:pPr>
      <w:ind w:left="2160" w:hanging="240"/>
    </w:pPr>
    <w:rPr>
      <w:rFonts w:asciiTheme="minorHAnsi" w:hAnsiTheme="minorHAnsi" w:cstheme="minorHAnsi"/>
      <w:sz w:val="18"/>
      <w:szCs w:val="18"/>
    </w:rPr>
  </w:style>
  <w:style w:type="paragraph" w:styleId="HTMLPreformatted">
    <w:name w:val="HTML Preformatted"/>
    <w:basedOn w:val="Normal"/>
    <w:link w:val="HTMLPreformattedChar"/>
    <w:uiPriority w:val="99"/>
    <w:semiHidden/>
    <w:unhideWhenUsed/>
    <w:rsid w:val="003D78D7"/>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D78D7"/>
    <w:rPr>
      <w:rFonts w:ascii="Consolas" w:hAnsi="Consolas"/>
      <w:lang w:eastAsia="fi-FI"/>
    </w:rPr>
  </w:style>
  <w:style w:type="paragraph" w:styleId="HTMLAddress">
    <w:name w:val="HTML Address"/>
    <w:basedOn w:val="Normal"/>
    <w:link w:val="HTMLAddressChar"/>
    <w:uiPriority w:val="99"/>
    <w:semiHidden/>
    <w:unhideWhenUsed/>
    <w:rsid w:val="003D78D7"/>
    <w:rPr>
      <w:i/>
      <w:iCs/>
    </w:rPr>
  </w:style>
  <w:style w:type="character" w:customStyle="1" w:styleId="HTMLAddressChar">
    <w:name w:val="HTML Address Char"/>
    <w:basedOn w:val="DefaultParagraphFont"/>
    <w:link w:val="HTMLAddress"/>
    <w:uiPriority w:val="99"/>
    <w:semiHidden/>
    <w:rsid w:val="003D78D7"/>
    <w:rPr>
      <w:rFonts w:ascii="Garamond" w:hAnsi="Garamond"/>
      <w:i/>
      <w:iCs/>
      <w:sz w:val="24"/>
      <w:szCs w:val="24"/>
      <w:lang w:eastAsia="fi-FI"/>
    </w:rPr>
  </w:style>
  <w:style w:type="paragraph" w:styleId="NoteHeading">
    <w:name w:val="Note Heading"/>
    <w:basedOn w:val="Normal"/>
    <w:next w:val="Normal"/>
    <w:link w:val="NoteHeadingChar"/>
    <w:uiPriority w:val="99"/>
    <w:semiHidden/>
    <w:unhideWhenUsed/>
    <w:rsid w:val="003D78D7"/>
  </w:style>
  <w:style w:type="character" w:customStyle="1" w:styleId="NoteHeadingChar">
    <w:name w:val="Note Heading Char"/>
    <w:basedOn w:val="DefaultParagraphFont"/>
    <w:link w:val="NoteHeading"/>
    <w:uiPriority w:val="99"/>
    <w:semiHidden/>
    <w:rsid w:val="003D78D7"/>
    <w:rPr>
      <w:rFonts w:ascii="Garamond" w:hAnsi="Garamond"/>
      <w:sz w:val="24"/>
      <w:szCs w:val="24"/>
      <w:lang w:eastAsia="fi-FI"/>
    </w:rPr>
  </w:style>
  <w:style w:type="paragraph" w:styleId="ListContinue">
    <w:name w:val="List Continue"/>
    <w:basedOn w:val="Normal"/>
    <w:uiPriority w:val="99"/>
    <w:semiHidden/>
    <w:unhideWhenUsed/>
    <w:rsid w:val="003D78D7"/>
    <w:pPr>
      <w:spacing w:after="120"/>
      <w:ind w:left="283"/>
      <w:contextualSpacing/>
    </w:pPr>
  </w:style>
  <w:style w:type="paragraph" w:styleId="ListContinue2">
    <w:name w:val="List Continue 2"/>
    <w:basedOn w:val="Normal"/>
    <w:uiPriority w:val="99"/>
    <w:semiHidden/>
    <w:unhideWhenUsed/>
    <w:rsid w:val="003D78D7"/>
    <w:pPr>
      <w:spacing w:after="120"/>
      <w:ind w:left="566"/>
      <w:contextualSpacing/>
    </w:pPr>
  </w:style>
  <w:style w:type="paragraph" w:styleId="ListContinue3">
    <w:name w:val="List Continue 3"/>
    <w:basedOn w:val="Normal"/>
    <w:uiPriority w:val="99"/>
    <w:semiHidden/>
    <w:unhideWhenUsed/>
    <w:rsid w:val="003D78D7"/>
    <w:pPr>
      <w:spacing w:after="120"/>
      <w:ind w:left="849"/>
      <w:contextualSpacing/>
    </w:pPr>
  </w:style>
  <w:style w:type="paragraph" w:styleId="ListContinue4">
    <w:name w:val="List Continue 4"/>
    <w:basedOn w:val="Normal"/>
    <w:uiPriority w:val="99"/>
    <w:semiHidden/>
    <w:unhideWhenUsed/>
    <w:rsid w:val="003D78D7"/>
    <w:pPr>
      <w:spacing w:after="120"/>
      <w:ind w:left="1132"/>
      <w:contextualSpacing/>
    </w:pPr>
  </w:style>
  <w:style w:type="paragraph" w:styleId="ListContinue5">
    <w:name w:val="List Continue 5"/>
    <w:basedOn w:val="Normal"/>
    <w:uiPriority w:val="99"/>
    <w:semiHidden/>
    <w:unhideWhenUsed/>
    <w:rsid w:val="003D78D7"/>
    <w:pPr>
      <w:spacing w:after="120"/>
      <w:ind w:left="1415"/>
      <w:contextualSpacing/>
    </w:pPr>
  </w:style>
  <w:style w:type="paragraph" w:styleId="EnvelopeAddress">
    <w:name w:val="envelope address"/>
    <w:basedOn w:val="Normal"/>
    <w:uiPriority w:val="99"/>
    <w:semiHidden/>
    <w:unhideWhenUsed/>
    <w:rsid w:val="003D78D7"/>
    <w:pPr>
      <w:framePr w:w="7920" w:h="1980" w:hRule="exact" w:hSpace="141" w:wrap="auto" w:hAnchor="page" w:xAlign="center" w:yAlign="bottom"/>
      <w:ind w:left="2880"/>
    </w:pPr>
    <w:rPr>
      <w:rFonts w:ascii="Cambria" w:hAnsi="Cambria"/>
    </w:rPr>
  </w:style>
  <w:style w:type="paragraph" w:styleId="EnvelopeReturn">
    <w:name w:val="envelope return"/>
    <w:basedOn w:val="Normal"/>
    <w:uiPriority w:val="99"/>
    <w:semiHidden/>
    <w:unhideWhenUsed/>
    <w:rsid w:val="003D78D7"/>
    <w:rPr>
      <w:rFonts w:ascii="Cambria" w:hAnsi="Cambria"/>
      <w:sz w:val="20"/>
      <w:szCs w:val="20"/>
    </w:rPr>
  </w:style>
  <w:style w:type="paragraph" w:styleId="CommentSubject">
    <w:name w:val="annotation subject"/>
    <w:basedOn w:val="CommentText"/>
    <w:next w:val="CommentText"/>
    <w:link w:val="CommentSubjectChar"/>
    <w:uiPriority w:val="99"/>
    <w:semiHidden/>
    <w:unhideWhenUsed/>
    <w:rsid w:val="003D78D7"/>
    <w:rPr>
      <w:rFonts w:ascii="Garamond" w:hAnsi="Garamond"/>
      <w:b/>
      <w:bCs/>
      <w:sz w:val="20"/>
    </w:rPr>
  </w:style>
  <w:style w:type="character" w:customStyle="1" w:styleId="CommentSubjectChar">
    <w:name w:val="Comment Subject Char"/>
    <w:basedOn w:val="CommentTextChar"/>
    <w:link w:val="CommentSubject"/>
    <w:uiPriority w:val="99"/>
    <w:semiHidden/>
    <w:rsid w:val="003D78D7"/>
    <w:rPr>
      <w:rFonts w:ascii="Garamond" w:hAnsi="Garamond"/>
      <w:b/>
      <w:bCs/>
      <w:sz w:val="22"/>
      <w:lang w:eastAsia="fi-FI"/>
    </w:rPr>
  </w:style>
  <w:style w:type="paragraph" w:styleId="TableofFigures">
    <w:name w:val="table of figures"/>
    <w:basedOn w:val="Normal"/>
    <w:next w:val="Normal"/>
    <w:uiPriority w:val="99"/>
    <w:semiHidden/>
    <w:unhideWhenUsed/>
    <w:rsid w:val="003D78D7"/>
  </w:style>
  <w:style w:type="paragraph" w:styleId="BodyText2">
    <w:name w:val="Body Text 2"/>
    <w:basedOn w:val="Normal"/>
    <w:link w:val="BodyText2Char"/>
    <w:uiPriority w:val="99"/>
    <w:semiHidden/>
    <w:unhideWhenUsed/>
    <w:rsid w:val="003D78D7"/>
    <w:pPr>
      <w:spacing w:after="120" w:line="480" w:lineRule="auto"/>
    </w:pPr>
  </w:style>
  <w:style w:type="character" w:customStyle="1" w:styleId="BodyText2Char">
    <w:name w:val="Body Text 2 Char"/>
    <w:basedOn w:val="DefaultParagraphFont"/>
    <w:link w:val="BodyText2"/>
    <w:uiPriority w:val="99"/>
    <w:semiHidden/>
    <w:rsid w:val="003D78D7"/>
    <w:rPr>
      <w:rFonts w:ascii="Garamond" w:hAnsi="Garamond"/>
      <w:sz w:val="24"/>
      <w:szCs w:val="24"/>
      <w:lang w:eastAsia="fi-FI"/>
    </w:rPr>
  </w:style>
  <w:style w:type="paragraph" w:styleId="BodyText3">
    <w:name w:val="Body Text 3"/>
    <w:basedOn w:val="Normal"/>
    <w:link w:val="BodyText3Char"/>
    <w:uiPriority w:val="99"/>
    <w:semiHidden/>
    <w:unhideWhenUsed/>
    <w:rsid w:val="003D78D7"/>
    <w:pPr>
      <w:spacing w:after="120"/>
    </w:pPr>
    <w:rPr>
      <w:sz w:val="16"/>
      <w:szCs w:val="16"/>
    </w:rPr>
  </w:style>
  <w:style w:type="character" w:customStyle="1" w:styleId="BodyText3Char">
    <w:name w:val="Body Text 3 Char"/>
    <w:basedOn w:val="DefaultParagraphFont"/>
    <w:link w:val="BodyText3"/>
    <w:uiPriority w:val="99"/>
    <w:semiHidden/>
    <w:rsid w:val="003D78D7"/>
    <w:rPr>
      <w:rFonts w:ascii="Garamond" w:hAnsi="Garamond"/>
      <w:sz w:val="16"/>
      <w:szCs w:val="16"/>
      <w:lang w:eastAsia="fi-FI"/>
    </w:rPr>
  </w:style>
  <w:style w:type="paragraph" w:styleId="BodyTextFirstIndent">
    <w:name w:val="Body Text First Indent"/>
    <w:basedOn w:val="BodyText"/>
    <w:link w:val="BodyTextFirstIndentChar"/>
    <w:uiPriority w:val="99"/>
    <w:semiHidden/>
    <w:unhideWhenUsed/>
    <w:rsid w:val="003D78D7"/>
    <w:pPr>
      <w:tabs>
        <w:tab w:val="clear" w:pos="8190"/>
      </w:tabs>
      <w:spacing w:before="0" w:after="0"/>
      <w:ind w:left="0" w:firstLine="360"/>
    </w:pPr>
    <w:rPr>
      <w:szCs w:val="24"/>
    </w:rPr>
  </w:style>
  <w:style w:type="character" w:customStyle="1" w:styleId="BodyTextFirstIndentChar">
    <w:name w:val="Body Text First Indent Char"/>
    <w:basedOn w:val="BodyTextChar"/>
    <w:link w:val="BodyTextFirstIndent"/>
    <w:uiPriority w:val="99"/>
    <w:semiHidden/>
    <w:rsid w:val="003D78D7"/>
    <w:rPr>
      <w:rFonts w:ascii="Garamond" w:hAnsi="Garamond"/>
      <w:sz w:val="24"/>
      <w:szCs w:val="24"/>
      <w:lang w:val="en-US" w:eastAsia="fi-FI"/>
    </w:rPr>
  </w:style>
  <w:style w:type="paragraph" w:styleId="BodyTextIndent">
    <w:name w:val="Body Text Indent"/>
    <w:basedOn w:val="Normal"/>
    <w:link w:val="BodyTextIndentChar"/>
    <w:uiPriority w:val="99"/>
    <w:semiHidden/>
    <w:unhideWhenUsed/>
    <w:rsid w:val="003D78D7"/>
    <w:pPr>
      <w:spacing w:after="120"/>
      <w:ind w:left="283"/>
    </w:pPr>
  </w:style>
  <w:style w:type="character" w:customStyle="1" w:styleId="BodyTextIndentChar">
    <w:name w:val="Body Text Indent Char"/>
    <w:basedOn w:val="DefaultParagraphFont"/>
    <w:link w:val="BodyTextIndent"/>
    <w:uiPriority w:val="99"/>
    <w:semiHidden/>
    <w:rsid w:val="003D78D7"/>
    <w:rPr>
      <w:rFonts w:ascii="Garamond" w:hAnsi="Garamond"/>
      <w:sz w:val="24"/>
      <w:szCs w:val="24"/>
      <w:lang w:eastAsia="fi-FI"/>
    </w:rPr>
  </w:style>
  <w:style w:type="paragraph" w:styleId="BodyTextFirstIndent2">
    <w:name w:val="Body Text First Indent 2"/>
    <w:basedOn w:val="BodyTextIndent"/>
    <w:link w:val="BodyTextFirstIndent2Char"/>
    <w:uiPriority w:val="99"/>
    <w:semiHidden/>
    <w:unhideWhenUsed/>
    <w:rsid w:val="003D78D7"/>
    <w:pPr>
      <w:spacing w:after="0"/>
      <w:ind w:left="360" w:firstLine="360"/>
    </w:pPr>
  </w:style>
  <w:style w:type="character" w:customStyle="1" w:styleId="BodyTextFirstIndent2Char">
    <w:name w:val="Body Text First Indent 2 Char"/>
    <w:basedOn w:val="BodyTextIndentChar"/>
    <w:link w:val="BodyTextFirstIndent2"/>
    <w:uiPriority w:val="99"/>
    <w:semiHidden/>
    <w:rsid w:val="003D78D7"/>
    <w:rPr>
      <w:rFonts w:ascii="Garamond" w:hAnsi="Garamond"/>
      <w:sz w:val="24"/>
      <w:szCs w:val="24"/>
      <w:lang w:eastAsia="fi-FI"/>
    </w:rPr>
  </w:style>
  <w:style w:type="paragraph" w:styleId="BlockText">
    <w:name w:val="Block Text"/>
    <w:basedOn w:val="Normal"/>
    <w:uiPriority w:val="99"/>
    <w:semiHidden/>
    <w:unhideWhenUsed/>
    <w:rsid w:val="003D78D7"/>
    <w:pPr>
      <w:pBdr>
        <w:top w:val="single" w:sz="2" w:space="10" w:color="4F81BD" w:frame="1"/>
        <w:left w:val="single" w:sz="2" w:space="10" w:color="4F81BD" w:frame="1"/>
        <w:bottom w:val="single" w:sz="2" w:space="10" w:color="4F81BD" w:frame="1"/>
        <w:right w:val="single" w:sz="2" w:space="10" w:color="4F81BD" w:frame="1"/>
      </w:pBdr>
      <w:ind w:left="1152" w:right="1152"/>
    </w:pPr>
    <w:rPr>
      <w:rFonts w:ascii="Calibri" w:hAnsi="Calibri"/>
      <w:i/>
      <w:iCs/>
      <w:color w:val="4F81BD"/>
    </w:rPr>
  </w:style>
  <w:style w:type="paragraph" w:styleId="Closing">
    <w:name w:val="Closing"/>
    <w:basedOn w:val="Normal"/>
    <w:link w:val="ClosingChar"/>
    <w:uiPriority w:val="99"/>
    <w:semiHidden/>
    <w:unhideWhenUsed/>
    <w:rsid w:val="003D78D7"/>
    <w:pPr>
      <w:ind w:left="4252"/>
    </w:pPr>
  </w:style>
  <w:style w:type="character" w:customStyle="1" w:styleId="ClosingChar">
    <w:name w:val="Closing Char"/>
    <w:basedOn w:val="DefaultParagraphFont"/>
    <w:link w:val="Closing"/>
    <w:uiPriority w:val="99"/>
    <w:semiHidden/>
    <w:rsid w:val="003D78D7"/>
    <w:rPr>
      <w:rFonts w:ascii="Garamond" w:hAnsi="Garamond"/>
      <w:sz w:val="24"/>
      <w:szCs w:val="24"/>
      <w:lang w:eastAsia="fi-FI"/>
    </w:rPr>
  </w:style>
  <w:style w:type="paragraph" w:styleId="EndnoteText">
    <w:name w:val="endnote text"/>
    <w:basedOn w:val="Normal"/>
    <w:link w:val="EndnoteTextChar"/>
    <w:uiPriority w:val="99"/>
    <w:semiHidden/>
    <w:unhideWhenUsed/>
    <w:rsid w:val="003D78D7"/>
    <w:rPr>
      <w:sz w:val="20"/>
      <w:szCs w:val="20"/>
    </w:rPr>
  </w:style>
  <w:style w:type="character" w:customStyle="1" w:styleId="EndnoteTextChar">
    <w:name w:val="Endnote Text Char"/>
    <w:basedOn w:val="DefaultParagraphFont"/>
    <w:link w:val="EndnoteText"/>
    <w:uiPriority w:val="99"/>
    <w:semiHidden/>
    <w:rsid w:val="003D78D7"/>
    <w:rPr>
      <w:rFonts w:ascii="Garamond" w:hAnsi="Garamond"/>
      <w:lang w:eastAsia="fi-FI"/>
    </w:rPr>
  </w:style>
  <w:style w:type="paragraph" w:styleId="List2">
    <w:name w:val="List 2"/>
    <w:basedOn w:val="Normal"/>
    <w:uiPriority w:val="99"/>
    <w:semiHidden/>
    <w:unhideWhenUsed/>
    <w:rsid w:val="003D78D7"/>
    <w:pPr>
      <w:ind w:left="566" w:hanging="283"/>
      <w:contextualSpacing/>
    </w:pPr>
  </w:style>
  <w:style w:type="paragraph" w:styleId="List3">
    <w:name w:val="List 3"/>
    <w:basedOn w:val="Normal"/>
    <w:uiPriority w:val="99"/>
    <w:semiHidden/>
    <w:unhideWhenUsed/>
    <w:rsid w:val="003D78D7"/>
    <w:pPr>
      <w:ind w:left="849" w:hanging="283"/>
      <w:contextualSpacing/>
    </w:pPr>
  </w:style>
  <w:style w:type="paragraph" w:styleId="List4">
    <w:name w:val="List 4"/>
    <w:basedOn w:val="Normal"/>
    <w:uiPriority w:val="99"/>
    <w:semiHidden/>
    <w:unhideWhenUsed/>
    <w:rsid w:val="003D78D7"/>
    <w:pPr>
      <w:ind w:left="1132" w:hanging="283"/>
      <w:contextualSpacing/>
    </w:pPr>
  </w:style>
  <w:style w:type="paragraph" w:styleId="List5">
    <w:name w:val="List 5"/>
    <w:basedOn w:val="Normal"/>
    <w:uiPriority w:val="99"/>
    <w:semiHidden/>
    <w:unhideWhenUsed/>
    <w:rsid w:val="003D78D7"/>
    <w:pPr>
      <w:ind w:left="1415" w:hanging="283"/>
      <w:contextualSpacing/>
    </w:pPr>
  </w:style>
  <w:style w:type="paragraph" w:styleId="Bibliography">
    <w:name w:val="Bibliography"/>
    <w:basedOn w:val="Normal"/>
    <w:next w:val="Normal"/>
    <w:uiPriority w:val="37"/>
    <w:semiHidden/>
    <w:unhideWhenUsed/>
    <w:rsid w:val="003D78D7"/>
  </w:style>
  <w:style w:type="paragraph" w:styleId="TOAHeading">
    <w:name w:val="toa heading"/>
    <w:basedOn w:val="Normal"/>
    <w:next w:val="Normal"/>
    <w:uiPriority w:val="99"/>
    <w:semiHidden/>
    <w:unhideWhenUsed/>
    <w:rsid w:val="003D78D7"/>
    <w:pPr>
      <w:spacing w:before="120"/>
    </w:pPr>
    <w:rPr>
      <w:rFonts w:ascii="Cambria" w:hAnsi="Cambria"/>
      <w:b/>
      <w:bCs/>
    </w:rPr>
  </w:style>
  <w:style w:type="paragraph" w:styleId="TableofAuthorities">
    <w:name w:val="table of authorities"/>
    <w:basedOn w:val="Normal"/>
    <w:next w:val="Normal"/>
    <w:uiPriority w:val="99"/>
    <w:semiHidden/>
    <w:unhideWhenUsed/>
    <w:rsid w:val="003D78D7"/>
    <w:pPr>
      <w:ind w:left="240" w:hanging="240"/>
    </w:pPr>
  </w:style>
  <w:style w:type="paragraph" w:styleId="MacroText">
    <w:name w:val="macro"/>
    <w:link w:val="MacroTextChar"/>
    <w:uiPriority w:val="99"/>
    <w:semiHidden/>
    <w:unhideWhenUsed/>
    <w:rsid w:val="003D78D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US"/>
    </w:rPr>
  </w:style>
  <w:style w:type="character" w:customStyle="1" w:styleId="MacroTextChar">
    <w:name w:val="Macro Text Char"/>
    <w:basedOn w:val="DefaultParagraphFont"/>
    <w:link w:val="MacroText"/>
    <w:uiPriority w:val="99"/>
    <w:semiHidden/>
    <w:rsid w:val="003D78D7"/>
    <w:rPr>
      <w:rFonts w:ascii="Consolas" w:hAnsi="Consolas"/>
      <w:lang w:val="en-US" w:eastAsia="fi-FI" w:bidi="ar-SA"/>
    </w:rPr>
  </w:style>
  <w:style w:type="paragraph" w:styleId="ListBullet">
    <w:name w:val="List Bullet"/>
    <w:basedOn w:val="Normal"/>
    <w:uiPriority w:val="99"/>
    <w:semiHidden/>
    <w:unhideWhenUsed/>
    <w:rsid w:val="003D78D7"/>
    <w:pPr>
      <w:numPr>
        <w:numId w:val="26"/>
      </w:numPr>
      <w:contextualSpacing/>
    </w:pPr>
  </w:style>
  <w:style w:type="paragraph" w:styleId="ListBullet2">
    <w:name w:val="List Bullet 2"/>
    <w:basedOn w:val="Normal"/>
    <w:uiPriority w:val="99"/>
    <w:semiHidden/>
    <w:unhideWhenUsed/>
    <w:rsid w:val="003D78D7"/>
    <w:pPr>
      <w:numPr>
        <w:numId w:val="27"/>
      </w:numPr>
      <w:contextualSpacing/>
    </w:pPr>
  </w:style>
  <w:style w:type="paragraph" w:styleId="ListBullet3">
    <w:name w:val="List Bullet 3"/>
    <w:basedOn w:val="Normal"/>
    <w:uiPriority w:val="99"/>
    <w:semiHidden/>
    <w:unhideWhenUsed/>
    <w:rsid w:val="003D78D7"/>
    <w:pPr>
      <w:numPr>
        <w:numId w:val="28"/>
      </w:numPr>
      <w:contextualSpacing/>
    </w:pPr>
  </w:style>
  <w:style w:type="paragraph" w:styleId="ListBullet4">
    <w:name w:val="List Bullet 4"/>
    <w:basedOn w:val="Normal"/>
    <w:uiPriority w:val="99"/>
    <w:semiHidden/>
    <w:unhideWhenUsed/>
    <w:rsid w:val="003D78D7"/>
    <w:pPr>
      <w:numPr>
        <w:numId w:val="29"/>
      </w:numPr>
      <w:contextualSpacing/>
    </w:pPr>
  </w:style>
  <w:style w:type="paragraph" w:styleId="ListBullet5">
    <w:name w:val="List Bullet 5"/>
    <w:basedOn w:val="Normal"/>
    <w:uiPriority w:val="99"/>
    <w:semiHidden/>
    <w:unhideWhenUsed/>
    <w:rsid w:val="003D78D7"/>
    <w:pPr>
      <w:numPr>
        <w:numId w:val="30"/>
      </w:numPr>
      <w:contextualSpacing/>
    </w:pPr>
  </w:style>
  <w:style w:type="paragraph" w:styleId="NormalWeb">
    <w:name w:val="Normal (Web)"/>
    <w:basedOn w:val="Normal"/>
    <w:uiPriority w:val="99"/>
    <w:semiHidden/>
    <w:unhideWhenUsed/>
    <w:rsid w:val="003D78D7"/>
    <w:rPr>
      <w:rFonts w:ascii="Times New Roman" w:hAnsi="Times New Roman"/>
    </w:rPr>
  </w:style>
  <w:style w:type="paragraph" w:styleId="ListNumber">
    <w:name w:val="List Number"/>
    <w:basedOn w:val="Normal"/>
    <w:uiPriority w:val="99"/>
    <w:semiHidden/>
    <w:unhideWhenUsed/>
    <w:rsid w:val="003D78D7"/>
    <w:pPr>
      <w:numPr>
        <w:numId w:val="31"/>
      </w:numPr>
      <w:contextualSpacing/>
    </w:pPr>
  </w:style>
  <w:style w:type="paragraph" w:styleId="ListNumber2">
    <w:name w:val="List Number 2"/>
    <w:basedOn w:val="Normal"/>
    <w:uiPriority w:val="99"/>
    <w:semiHidden/>
    <w:unhideWhenUsed/>
    <w:rsid w:val="003D78D7"/>
    <w:pPr>
      <w:numPr>
        <w:numId w:val="32"/>
      </w:numPr>
      <w:contextualSpacing/>
    </w:pPr>
  </w:style>
  <w:style w:type="paragraph" w:styleId="ListNumber3">
    <w:name w:val="List Number 3"/>
    <w:basedOn w:val="Normal"/>
    <w:uiPriority w:val="99"/>
    <w:semiHidden/>
    <w:unhideWhenUsed/>
    <w:rsid w:val="003D78D7"/>
    <w:pPr>
      <w:numPr>
        <w:numId w:val="33"/>
      </w:numPr>
      <w:contextualSpacing/>
    </w:pPr>
  </w:style>
  <w:style w:type="paragraph" w:styleId="ListNumber4">
    <w:name w:val="List Number 4"/>
    <w:basedOn w:val="Normal"/>
    <w:uiPriority w:val="99"/>
    <w:semiHidden/>
    <w:unhideWhenUsed/>
    <w:rsid w:val="003D78D7"/>
    <w:pPr>
      <w:numPr>
        <w:numId w:val="34"/>
      </w:numPr>
      <w:contextualSpacing/>
    </w:pPr>
  </w:style>
  <w:style w:type="paragraph" w:styleId="ListNumber5">
    <w:name w:val="List Number 5"/>
    <w:basedOn w:val="Normal"/>
    <w:uiPriority w:val="99"/>
    <w:semiHidden/>
    <w:unhideWhenUsed/>
    <w:rsid w:val="003D78D7"/>
    <w:pPr>
      <w:numPr>
        <w:numId w:val="35"/>
      </w:numPr>
      <w:contextualSpacing/>
    </w:pPr>
  </w:style>
  <w:style w:type="paragraph" w:styleId="Date">
    <w:name w:val="Date"/>
    <w:basedOn w:val="Normal"/>
    <w:next w:val="Normal"/>
    <w:link w:val="DateChar"/>
    <w:uiPriority w:val="99"/>
    <w:semiHidden/>
    <w:unhideWhenUsed/>
    <w:rsid w:val="003D78D7"/>
  </w:style>
  <w:style w:type="character" w:customStyle="1" w:styleId="DateChar">
    <w:name w:val="Date Char"/>
    <w:basedOn w:val="DefaultParagraphFont"/>
    <w:link w:val="Date"/>
    <w:uiPriority w:val="99"/>
    <w:semiHidden/>
    <w:rsid w:val="003D78D7"/>
    <w:rPr>
      <w:rFonts w:ascii="Garamond" w:hAnsi="Garamond"/>
      <w:sz w:val="24"/>
      <w:szCs w:val="24"/>
      <w:lang w:eastAsia="fi-FI"/>
    </w:rPr>
  </w:style>
  <w:style w:type="paragraph" w:styleId="BodyTextIndent2">
    <w:name w:val="Body Text Indent 2"/>
    <w:basedOn w:val="Normal"/>
    <w:link w:val="BodyTextIndent2Char"/>
    <w:uiPriority w:val="99"/>
    <w:semiHidden/>
    <w:unhideWhenUsed/>
    <w:rsid w:val="003D78D7"/>
    <w:pPr>
      <w:spacing w:after="120" w:line="480" w:lineRule="auto"/>
      <w:ind w:left="283"/>
    </w:pPr>
  </w:style>
  <w:style w:type="character" w:customStyle="1" w:styleId="BodyTextIndent2Char">
    <w:name w:val="Body Text Indent 2 Char"/>
    <w:basedOn w:val="DefaultParagraphFont"/>
    <w:link w:val="BodyTextIndent2"/>
    <w:uiPriority w:val="99"/>
    <w:semiHidden/>
    <w:rsid w:val="003D78D7"/>
    <w:rPr>
      <w:rFonts w:ascii="Garamond" w:hAnsi="Garamond"/>
      <w:sz w:val="24"/>
      <w:szCs w:val="24"/>
      <w:lang w:eastAsia="fi-FI"/>
    </w:rPr>
  </w:style>
  <w:style w:type="paragraph" w:styleId="BodyTextIndent3">
    <w:name w:val="Body Text Indent 3"/>
    <w:basedOn w:val="Normal"/>
    <w:link w:val="BodyTextIndent3Char"/>
    <w:uiPriority w:val="99"/>
    <w:semiHidden/>
    <w:unhideWhenUsed/>
    <w:rsid w:val="003D78D7"/>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3D78D7"/>
    <w:rPr>
      <w:rFonts w:ascii="Garamond" w:hAnsi="Garamond"/>
      <w:sz w:val="16"/>
      <w:szCs w:val="16"/>
      <w:lang w:eastAsia="fi-FI"/>
    </w:rPr>
  </w:style>
  <w:style w:type="paragraph" w:styleId="Salutation">
    <w:name w:val="Salutation"/>
    <w:basedOn w:val="Normal"/>
    <w:next w:val="Normal"/>
    <w:link w:val="SalutationChar"/>
    <w:uiPriority w:val="99"/>
    <w:semiHidden/>
    <w:unhideWhenUsed/>
    <w:rsid w:val="003D78D7"/>
  </w:style>
  <w:style w:type="character" w:customStyle="1" w:styleId="SalutationChar">
    <w:name w:val="Salutation Char"/>
    <w:basedOn w:val="DefaultParagraphFont"/>
    <w:link w:val="Salutation"/>
    <w:uiPriority w:val="99"/>
    <w:semiHidden/>
    <w:rsid w:val="003D78D7"/>
    <w:rPr>
      <w:rFonts w:ascii="Garamond" w:hAnsi="Garamond"/>
      <w:sz w:val="24"/>
      <w:szCs w:val="24"/>
      <w:lang w:eastAsia="fi-FI"/>
    </w:rPr>
  </w:style>
  <w:style w:type="paragraph" w:styleId="PlainText">
    <w:name w:val="Plain Text"/>
    <w:basedOn w:val="Normal"/>
    <w:link w:val="PlainTextChar"/>
    <w:uiPriority w:val="99"/>
    <w:semiHidden/>
    <w:unhideWhenUsed/>
    <w:rsid w:val="003D78D7"/>
    <w:rPr>
      <w:rFonts w:ascii="Consolas" w:hAnsi="Consolas"/>
      <w:sz w:val="21"/>
      <w:szCs w:val="21"/>
    </w:rPr>
  </w:style>
  <w:style w:type="character" w:customStyle="1" w:styleId="PlainTextChar">
    <w:name w:val="Plain Text Char"/>
    <w:basedOn w:val="DefaultParagraphFont"/>
    <w:link w:val="PlainText"/>
    <w:uiPriority w:val="99"/>
    <w:semiHidden/>
    <w:rsid w:val="003D78D7"/>
    <w:rPr>
      <w:rFonts w:ascii="Consolas" w:hAnsi="Consolas"/>
      <w:sz w:val="21"/>
      <w:szCs w:val="21"/>
      <w:lang w:eastAsia="fi-FI"/>
    </w:rPr>
  </w:style>
  <w:style w:type="paragraph" w:styleId="NormalIndent">
    <w:name w:val="Normal Indent"/>
    <w:basedOn w:val="Normal"/>
    <w:uiPriority w:val="99"/>
    <w:semiHidden/>
    <w:unhideWhenUsed/>
    <w:rsid w:val="003D78D7"/>
    <w:pPr>
      <w:ind w:left="1304"/>
    </w:pPr>
  </w:style>
  <w:style w:type="paragraph" w:styleId="E-mailSignature">
    <w:name w:val="E-mail Signature"/>
    <w:basedOn w:val="Normal"/>
    <w:link w:val="E-mailSignatureChar"/>
    <w:uiPriority w:val="99"/>
    <w:semiHidden/>
    <w:unhideWhenUsed/>
    <w:rsid w:val="003D78D7"/>
  </w:style>
  <w:style w:type="character" w:customStyle="1" w:styleId="E-mailSignatureChar">
    <w:name w:val="E-mail Signature Char"/>
    <w:basedOn w:val="DefaultParagraphFont"/>
    <w:link w:val="E-mailSignature"/>
    <w:uiPriority w:val="99"/>
    <w:semiHidden/>
    <w:rsid w:val="003D78D7"/>
    <w:rPr>
      <w:rFonts w:ascii="Garamond" w:hAnsi="Garamond"/>
      <w:sz w:val="24"/>
      <w:szCs w:val="24"/>
      <w:lang w:eastAsia="fi-FI"/>
    </w:rPr>
  </w:style>
  <w:style w:type="paragraph" w:styleId="MessageHeader">
    <w:name w:val="Message Header"/>
    <w:basedOn w:val="Normal"/>
    <w:link w:val="MessageHeaderChar"/>
    <w:uiPriority w:val="99"/>
    <w:semiHidden/>
    <w:unhideWhenUsed/>
    <w:rsid w:val="003D78D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rPr>
  </w:style>
  <w:style w:type="character" w:customStyle="1" w:styleId="MessageHeaderChar">
    <w:name w:val="Message Header Char"/>
    <w:basedOn w:val="DefaultParagraphFont"/>
    <w:link w:val="MessageHeader"/>
    <w:uiPriority w:val="99"/>
    <w:semiHidden/>
    <w:rsid w:val="003D78D7"/>
    <w:rPr>
      <w:rFonts w:ascii="Cambria" w:eastAsia="Times New Roman" w:hAnsi="Cambria" w:cs="Times New Roman"/>
      <w:sz w:val="24"/>
      <w:szCs w:val="24"/>
      <w:shd w:val="pct20" w:color="auto" w:fill="auto"/>
      <w:lang w:eastAsia="fi-FI"/>
    </w:rPr>
  </w:style>
  <w:style w:type="character" w:styleId="FollowedHyperlink">
    <w:name w:val="FollowedHyperlink"/>
    <w:basedOn w:val="DefaultParagraphFont"/>
    <w:uiPriority w:val="99"/>
    <w:semiHidden/>
    <w:unhideWhenUsed/>
    <w:rsid w:val="006E6D60"/>
    <w:rPr>
      <w:color w:val="800080"/>
      <w:u w:val="single"/>
    </w:rPr>
  </w:style>
  <w:style w:type="paragraph" w:styleId="Quote">
    <w:name w:val="Quote"/>
    <w:basedOn w:val="Normal"/>
    <w:next w:val="Normal"/>
    <w:link w:val="QuoteChar"/>
    <w:uiPriority w:val="29"/>
    <w:qFormat/>
    <w:rsid w:val="00123B26"/>
    <w:rPr>
      <w:i/>
      <w:iCs/>
      <w:color w:val="000000"/>
    </w:rPr>
  </w:style>
  <w:style w:type="character" w:customStyle="1" w:styleId="QuoteChar">
    <w:name w:val="Quote Char"/>
    <w:basedOn w:val="DefaultParagraphFont"/>
    <w:link w:val="Quote"/>
    <w:uiPriority w:val="29"/>
    <w:rsid w:val="00123B26"/>
    <w:rPr>
      <w:rFonts w:ascii="Garamond" w:hAnsi="Garamond"/>
      <w:i/>
      <w:iCs/>
      <w:color w:val="000000"/>
      <w:sz w:val="24"/>
      <w:szCs w:val="24"/>
      <w:lang w:eastAsia="fi-FI"/>
    </w:rPr>
  </w:style>
  <w:style w:type="paragraph" w:styleId="Title">
    <w:name w:val="Title"/>
    <w:basedOn w:val="Normal"/>
    <w:next w:val="Normal"/>
    <w:link w:val="TitleChar"/>
    <w:uiPriority w:val="10"/>
    <w:qFormat/>
    <w:rsid w:val="00123B26"/>
    <w:pPr>
      <w:pBdr>
        <w:bottom w:val="single" w:sz="8" w:space="4" w:color="4F81BD"/>
      </w:pBdr>
      <w:spacing w:after="300"/>
      <w:contextualSpacing/>
    </w:pPr>
    <w:rPr>
      <w:rFonts w:ascii="Cambria" w:hAnsi="Cambria"/>
      <w:color w:val="17365D"/>
      <w:spacing w:val="5"/>
      <w:kern w:val="28"/>
      <w:sz w:val="52"/>
      <w:szCs w:val="52"/>
    </w:rPr>
  </w:style>
  <w:style w:type="character" w:customStyle="1" w:styleId="TitleChar">
    <w:name w:val="Title Char"/>
    <w:basedOn w:val="DefaultParagraphFont"/>
    <w:link w:val="Title"/>
    <w:uiPriority w:val="10"/>
    <w:rsid w:val="00123B26"/>
    <w:rPr>
      <w:rFonts w:ascii="Cambria" w:eastAsia="Times New Roman" w:hAnsi="Cambria" w:cs="Times New Roman"/>
      <w:color w:val="17365D"/>
      <w:spacing w:val="5"/>
      <w:kern w:val="28"/>
      <w:sz w:val="52"/>
      <w:szCs w:val="52"/>
      <w:lang w:eastAsia="fi-FI"/>
    </w:rPr>
  </w:style>
  <w:style w:type="paragraph" w:customStyle="1" w:styleId="BodyBold">
    <w:name w:val="BodyBold"/>
    <w:basedOn w:val="BodyText"/>
    <w:rsid w:val="00312EA0"/>
    <w:rPr>
      <w:b/>
      <w:bCs/>
    </w:rPr>
  </w:style>
  <w:style w:type="paragraph" w:customStyle="1" w:styleId="CaptionNotBold">
    <w:name w:val="CaptionNotBold"/>
    <w:basedOn w:val="Caption"/>
    <w:rsid w:val="00312EA0"/>
    <w:rPr>
      <w:b w:val="0"/>
      <w:bCs w:val="0"/>
    </w:rPr>
  </w:style>
  <w:style w:type="paragraph" w:customStyle="1" w:styleId="AsiakirjaNimiBefore">
    <w:name w:val="AsiakirjaNimiBefore"/>
    <w:basedOn w:val="AsiakirjaNimi"/>
    <w:rsid w:val="00312EA0"/>
    <w:pPr>
      <w:spacing w:before="600"/>
    </w:pPr>
    <w:rPr>
      <w:szCs w:val="20"/>
    </w:rPr>
  </w:style>
  <w:style w:type="character" w:customStyle="1" w:styleId="BodyTextBold">
    <w:name w:val="BodyTextBold"/>
    <w:basedOn w:val="DefaultParagraphFont"/>
    <w:uiPriority w:val="1"/>
    <w:qFormat/>
    <w:rsid w:val="00312EA0"/>
    <w:rPr>
      <w:b/>
    </w:rPr>
  </w:style>
  <w:style w:type="character" w:customStyle="1" w:styleId="BodyTextBold0">
    <w:name w:val="Body Text Bold"/>
    <w:basedOn w:val="DefaultParagraphFont"/>
    <w:uiPriority w:val="1"/>
    <w:rsid w:val="00312EA0"/>
    <w:rPr>
      <w:b/>
      <w:bCs/>
    </w:rPr>
  </w:style>
  <w:style w:type="character" w:customStyle="1" w:styleId="ListBold">
    <w:name w:val="List Bold"/>
    <w:basedOn w:val="DefaultParagraphFont"/>
    <w:uiPriority w:val="1"/>
    <w:rsid w:val="00312EA0"/>
    <w:rPr>
      <w:b/>
    </w:rPr>
  </w:style>
  <w:style w:type="paragraph" w:customStyle="1" w:styleId="KuvapaikkaLeft">
    <w:name w:val="Kuvapaikka Left"/>
    <w:basedOn w:val="Kuvapaikka"/>
    <w:rsid w:val="00203479"/>
    <w:pPr>
      <w:ind w:left="0"/>
    </w:pPr>
  </w:style>
  <w:style w:type="paragraph" w:customStyle="1" w:styleId="CaptionNotBoldLeft">
    <w:name w:val="CaptionNotBold Left"/>
    <w:basedOn w:val="CaptionNotBold"/>
    <w:rsid w:val="00287363"/>
    <w:pPr>
      <w:ind w:left="127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6936921">
      <w:bodyDiv w:val="1"/>
      <w:marLeft w:val="0"/>
      <w:marRight w:val="0"/>
      <w:marTop w:val="0"/>
      <w:marBottom w:val="0"/>
      <w:divBdr>
        <w:top w:val="none" w:sz="0" w:space="0" w:color="auto"/>
        <w:left w:val="none" w:sz="0" w:space="0" w:color="auto"/>
        <w:bottom w:val="none" w:sz="0" w:space="0" w:color="auto"/>
        <w:right w:val="none" w:sz="0" w:space="0" w:color="auto"/>
      </w:divBdr>
    </w:div>
    <w:div w:id="808862181">
      <w:bodyDiv w:val="1"/>
      <w:marLeft w:val="0"/>
      <w:marRight w:val="0"/>
      <w:marTop w:val="0"/>
      <w:marBottom w:val="0"/>
      <w:divBdr>
        <w:top w:val="none" w:sz="0" w:space="0" w:color="auto"/>
        <w:left w:val="none" w:sz="0" w:space="0" w:color="auto"/>
        <w:bottom w:val="none" w:sz="0" w:space="0" w:color="auto"/>
        <w:right w:val="none" w:sz="0" w:space="0" w:color="auto"/>
      </w:divBdr>
      <w:divsChild>
        <w:div w:id="2101485001">
          <w:marLeft w:val="0"/>
          <w:marRight w:val="0"/>
          <w:marTop w:val="0"/>
          <w:marBottom w:val="0"/>
          <w:divBdr>
            <w:top w:val="none" w:sz="0" w:space="0" w:color="auto"/>
            <w:left w:val="none" w:sz="0" w:space="0" w:color="auto"/>
            <w:bottom w:val="none" w:sz="0" w:space="0" w:color="auto"/>
            <w:right w:val="none" w:sz="0" w:space="0" w:color="auto"/>
          </w:divBdr>
        </w:div>
      </w:divsChild>
    </w:div>
    <w:div w:id="906456353">
      <w:bodyDiv w:val="1"/>
      <w:marLeft w:val="0"/>
      <w:marRight w:val="0"/>
      <w:marTop w:val="0"/>
      <w:marBottom w:val="0"/>
      <w:divBdr>
        <w:top w:val="none" w:sz="0" w:space="0" w:color="auto"/>
        <w:left w:val="none" w:sz="0" w:space="0" w:color="auto"/>
        <w:bottom w:val="none" w:sz="0" w:space="0" w:color="auto"/>
        <w:right w:val="none" w:sz="0" w:space="0" w:color="auto"/>
      </w:divBdr>
      <w:divsChild>
        <w:div w:id="194856129">
          <w:marLeft w:val="0"/>
          <w:marRight w:val="0"/>
          <w:marTop w:val="0"/>
          <w:marBottom w:val="0"/>
          <w:divBdr>
            <w:top w:val="none" w:sz="0" w:space="0" w:color="auto"/>
            <w:left w:val="none" w:sz="0" w:space="0" w:color="auto"/>
            <w:bottom w:val="none" w:sz="0" w:space="0" w:color="auto"/>
            <w:right w:val="none" w:sz="0" w:space="0" w:color="auto"/>
          </w:divBdr>
        </w:div>
      </w:divsChild>
    </w:div>
    <w:div w:id="1018388858">
      <w:bodyDiv w:val="1"/>
      <w:marLeft w:val="0"/>
      <w:marRight w:val="0"/>
      <w:marTop w:val="0"/>
      <w:marBottom w:val="0"/>
      <w:divBdr>
        <w:top w:val="none" w:sz="0" w:space="0" w:color="auto"/>
        <w:left w:val="none" w:sz="0" w:space="0" w:color="auto"/>
        <w:bottom w:val="none" w:sz="0" w:space="0" w:color="auto"/>
        <w:right w:val="none" w:sz="0" w:space="0" w:color="auto"/>
      </w:divBdr>
      <w:divsChild>
        <w:div w:id="2011104495">
          <w:marLeft w:val="0"/>
          <w:marRight w:val="0"/>
          <w:marTop w:val="0"/>
          <w:marBottom w:val="0"/>
          <w:divBdr>
            <w:top w:val="none" w:sz="0" w:space="0" w:color="auto"/>
            <w:left w:val="none" w:sz="0" w:space="0" w:color="auto"/>
            <w:bottom w:val="none" w:sz="0" w:space="0" w:color="auto"/>
            <w:right w:val="none" w:sz="0" w:space="0" w:color="auto"/>
          </w:divBdr>
          <w:divsChild>
            <w:div w:id="113694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763759">
      <w:bodyDiv w:val="1"/>
      <w:marLeft w:val="0"/>
      <w:marRight w:val="0"/>
      <w:marTop w:val="0"/>
      <w:marBottom w:val="0"/>
      <w:divBdr>
        <w:top w:val="none" w:sz="0" w:space="0" w:color="auto"/>
        <w:left w:val="none" w:sz="0" w:space="0" w:color="auto"/>
        <w:bottom w:val="none" w:sz="0" w:space="0" w:color="auto"/>
        <w:right w:val="none" w:sz="0" w:space="0" w:color="auto"/>
      </w:divBdr>
    </w:div>
    <w:div w:id="1162312401">
      <w:bodyDiv w:val="1"/>
      <w:marLeft w:val="0"/>
      <w:marRight w:val="0"/>
      <w:marTop w:val="0"/>
      <w:marBottom w:val="0"/>
      <w:divBdr>
        <w:top w:val="none" w:sz="0" w:space="0" w:color="auto"/>
        <w:left w:val="none" w:sz="0" w:space="0" w:color="auto"/>
        <w:bottom w:val="none" w:sz="0" w:space="0" w:color="auto"/>
        <w:right w:val="none" w:sz="0" w:space="0" w:color="auto"/>
      </w:divBdr>
    </w:div>
    <w:div w:id="1413619908">
      <w:bodyDiv w:val="1"/>
      <w:marLeft w:val="0"/>
      <w:marRight w:val="0"/>
      <w:marTop w:val="0"/>
      <w:marBottom w:val="0"/>
      <w:divBdr>
        <w:top w:val="none" w:sz="0" w:space="0" w:color="auto"/>
        <w:left w:val="none" w:sz="0" w:space="0" w:color="auto"/>
        <w:bottom w:val="none" w:sz="0" w:space="0" w:color="auto"/>
        <w:right w:val="none" w:sz="0" w:space="0" w:color="auto"/>
      </w:divBdr>
    </w:div>
    <w:div w:id="1482884394">
      <w:bodyDiv w:val="1"/>
      <w:marLeft w:val="0"/>
      <w:marRight w:val="0"/>
      <w:marTop w:val="0"/>
      <w:marBottom w:val="0"/>
      <w:divBdr>
        <w:top w:val="none" w:sz="0" w:space="0" w:color="auto"/>
        <w:left w:val="none" w:sz="0" w:space="0" w:color="auto"/>
        <w:bottom w:val="none" w:sz="0" w:space="0" w:color="auto"/>
        <w:right w:val="none" w:sz="0" w:space="0" w:color="auto"/>
      </w:divBdr>
      <w:divsChild>
        <w:div w:id="356348398">
          <w:marLeft w:val="0"/>
          <w:marRight w:val="0"/>
          <w:marTop w:val="0"/>
          <w:marBottom w:val="0"/>
          <w:divBdr>
            <w:top w:val="none" w:sz="0" w:space="0" w:color="auto"/>
            <w:left w:val="none" w:sz="0" w:space="0" w:color="auto"/>
            <w:bottom w:val="none" w:sz="0" w:space="0" w:color="auto"/>
            <w:right w:val="none" w:sz="0" w:space="0" w:color="auto"/>
          </w:divBdr>
        </w:div>
      </w:divsChild>
    </w:div>
    <w:div w:id="1539506441">
      <w:bodyDiv w:val="1"/>
      <w:marLeft w:val="0"/>
      <w:marRight w:val="0"/>
      <w:marTop w:val="0"/>
      <w:marBottom w:val="0"/>
      <w:divBdr>
        <w:top w:val="none" w:sz="0" w:space="0" w:color="auto"/>
        <w:left w:val="none" w:sz="0" w:space="0" w:color="auto"/>
        <w:bottom w:val="none" w:sz="0" w:space="0" w:color="auto"/>
        <w:right w:val="none" w:sz="0" w:space="0" w:color="auto"/>
      </w:divBdr>
    </w:div>
    <w:div w:id="1762026343">
      <w:bodyDiv w:val="1"/>
      <w:marLeft w:val="0"/>
      <w:marRight w:val="0"/>
      <w:marTop w:val="0"/>
      <w:marBottom w:val="0"/>
      <w:divBdr>
        <w:top w:val="none" w:sz="0" w:space="0" w:color="auto"/>
        <w:left w:val="none" w:sz="0" w:space="0" w:color="auto"/>
        <w:bottom w:val="none" w:sz="0" w:space="0" w:color="auto"/>
        <w:right w:val="none" w:sz="0" w:space="0" w:color="auto"/>
      </w:divBdr>
    </w:div>
    <w:div w:id="1801722011">
      <w:bodyDiv w:val="1"/>
      <w:marLeft w:val="0"/>
      <w:marRight w:val="0"/>
      <w:marTop w:val="0"/>
      <w:marBottom w:val="0"/>
      <w:divBdr>
        <w:top w:val="none" w:sz="0" w:space="0" w:color="auto"/>
        <w:left w:val="none" w:sz="0" w:space="0" w:color="auto"/>
        <w:bottom w:val="none" w:sz="0" w:space="0" w:color="auto"/>
        <w:right w:val="none" w:sz="0" w:space="0" w:color="auto"/>
      </w:divBdr>
    </w:div>
    <w:div w:id="1875120767">
      <w:bodyDiv w:val="1"/>
      <w:marLeft w:val="0"/>
      <w:marRight w:val="0"/>
      <w:marTop w:val="0"/>
      <w:marBottom w:val="0"/>
      <w:divBdr>
        <w:top w:val="none" w:sz="0" w:space="0" w:color="auto"/>
        <w:left w:val="none" w:sz="0" w:space="0" w:color="auto"/>
        <w:bottom w:val="none" w:sz="0" w:space="0" w:color="auto"/>
        <w:right w:val="none" w:sz="0" w:space="0" w:color="auto"/>
      </w:divBdr>
      <w:divsChild>
        <w:div w:id="1646278773">
          <w:marLeft w:val="0"/>
          <w:marRight w:val="0"/>
          <w:marTop w:val="0"/>
          <w:marBottom w:val="0"/>
          <w:divBdr>
            <w:top w:val="none" w:sz="0" w:space="0" w:color="auto"/>
            <w:left w:val="none" w:sz="0" w:space="0" w:color="auto"/>
            <w:bottom w:val="none" w:sz="0" w:space="0" w:color="auto"/>
            <w:right w:val="none" w:sz="0" w:space="0" w:color="auto"/>
          </w:divBdr>
        </w:div>
      </w:divsChild>
    </w:div>
    <w:div w:id="1877237584">
      <w:bodyDiv w:val="1"/>
      <w:marLeft w:val="0"/>
      <w:marRight w:val="0"/>
      <w:marTop w:val="0"/>
      <w:marBottom w:val="0"/>
      <w:divBdr>
        <w:top w:val="none" w:sz="0" w:space="0" w:color="auto"/>
        <w:left w:val="none" w:sz="0" w:space="0" w:color="auto"/>
        <w:bottom w:val="none" w:sz="0" w:space="0" w:color="auto"/>
        <w:right w:val="none" w:sz="0" w:space="0" w:color="auto"/>
      </w:divBdr>
      <w:divsChild>
        <w:div w:id="626786467">
          <w:marLeft w:val="0"/>
          <w:marRight w:val="0"/>
          <w:marTop w:val="0"/>
          <w:marBottom w:val="0"/>
          <w:divBdr>
            <w:top w:val="none" w:sz="0" w:space="0" w:color="auto"/>
            <w:left w:val="none" w:sz="0" w:space="0" w:color="auto"/>
            <w:bottom w:val="none" w:sz="0" w:space="0" w:color="auto"/>
            <w:right w:val="none" w:sz="0" w:space="0" w:color="auto"/>
          </w:divBdr>
        </w:div>
      </w:divsChild>
    </w:div>
    <w:div w:id="2027445183">
      <w:bodyDiv w:val="1"/>
      <w:marLeft w:val="0"/>
      <w:marRight w:val="0"/>
      <w:marTop w:val="0"/>
      <w:marBottom w:val="0"/>
      <w:divBdr>
        <w:top w:val="none" w:sz="0" w:space="0" w:color="auto"/>
        <w:left w:val="none" w:sz="0" w:space="0" w:color="auto"/>
        <w:bottom w:val="none" w:sz="0" w:space="0" w:color="auto"/>
        <w:right w:val="none" w:sz="0" w:space="0" w:color="auto"/>
      </w:divBdr>
      <w:divsChild>
        <w:div w:id="1128864289">
          <w:marLeft w:val="0"/>
          <w:marRight w:val="0"/>
          <w:marTop w:val="0"/>
          <w:marBottom w:val="0"/>
          <w:divBdr>
            <w:top w:val="none" w:sz="0" w:space="0" w:color="auto"/>
            <w:left w:val="none" w:sz="0" w:space="0" w:color="auto"/>
            <w:bottom w:val="none" w:sz="0" w:space="0" w:color="auto"/>
            <w:right w:val="none" w:sz="0" w:space="0" w:color="auto"/>
          </w:divBdr>
          <w:divsChild>
            <w:div w:id="398869190">
              <w:marLeft w:val="0"/>
              <w:marRight w:val="0"/>
              <w:marTop w:val="0"/>
              <w:marBottom w:val="0"/>
              <w:divBdr>
                <w:top w:val="none" w:sz="0" w:space="0" w:color="auto"/>
                <w:left w:val="none" w:sz="0" w:space="0" w:color="auto"/>
                <w:bottom w:val="none" w:sz="0" w:space="0" w:color="auto"/>
                <w:right w:val="none" w:sz="0" w:space="0" w:color="auto"/>
              </w:divBdr>
              <w:divsChild>
                <w:div w:id="193193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7573795">
      <w:bodyDiv w:val="1"/>
      <w:marLeft w:val="0"/>
      <w:marRight w:val="0"/>
      <w:marTop w:val="0"/>
      <w:marBottom w:val="0"/>
      <w:divBdr>
        <w:top w:val="none" w:sz="0" w:space="0" w:color="auto"/>
        <w:left w:val="none" w:sz="0" w:space="0" w:color="auto"/>
        <w:bottom w:val="none" w:sz="0" w:space="0" w:color="auto"/>
        <w:right w:val="none" w:sz="0" w:space="0" w:color="auto"/>
      </w:divBdr>
      <w:divsChild>
        <w:div w:id="1407998545">
          <w:marLeft w:val="0"/>
          <w:marRight w:val="0"/>
          <w:marTop w:val="0"/>
          <w:marBottom w:val="0"/>
          <w:divBdr>
            <w:top w:val="none" w:sz="0" w:space="0" w:color="auto"/>
            <w:left w:val="none" w:sz="0" w:space="0" w:color="auto"/>
            <w:bottom w:val="none" w:sz="0" w:space="0" w:color="auto"/>
            <w:right w:val="none" w:sz="0" w:space="0" w:color="auto"/>
          </w:divBdr>
          <w:divsChild>
            <w:div w:id="625962577">
              <w:marLeft w:val="0"/>
              <w:marRight w:val="0"/>
              <w:marTop w:val="0"/>
              <w:marBottom w:val="0"/>
              <w:divBdr>
                <w:top w:val="none" w:sz="0" w:space="0" w:color="auto"/>
                <w:left w:val="none" w:sz="0" w:space="0" w:color="auto"/>
                <w:bottom w:val="none" w:sz="0" w:space="0" w:color="auto"/>
                <w:right w:val="none" w:sz="0" w:space="0" w:color="auto"/>
              </w:divBdr>
              <w:divsChild>
                <w:div w:id="566840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udymaterials.eu/" TargetMode="External"/><Relationship Id="rId18" Type="http://schemas.openxmlformats.org/officeDocument/2006/relationships/image" Target="media/image9.wmf"/><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comments" Target="comments.xml"/><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footer" Target="footer2.xml"/><Relationship Id="rId5" Type="http://schemas.microsoft.com/office/2007/relationships/stylesWithEffects" Target="stylesWithEffects.xml"/><Relationship Id="rId15" Type="http://schemas.openxmlformats.org/officeDocument/2006/relationships/image" Target="media/image7.w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4.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header" Target="head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mailto:sales@studymaterials.eu"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6.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2" Type="http://schemas.openxmlformats.org/officeDocument/2006/relationships/image" Target="media/image54.pn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55.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Opintomateriaalit\Opintomateriaalimalli%20uusi.dot" TargetMode="External"/></Relationships>
</file>

<file path=word/theme/theme1.xml><?xml version="1.0" encoding="utf-8"?>
<a:theme xmlns:a="http://schemas.openxmlformats.org/drawingml/2006/main" name="Office-teema">
  <a:themeElements>
    <a:clrScheme name="Custom 1">
      <a:dk1>
        <a:sysClr val="windowText" lastClr="000000"/>
      </a:dk1>
      <a:lt1>
        <a:sysClr val="window" lastClr="FFFFFF"/>
      </a:lt1>
      <a:dk2>
        <a:srgbClr xmlns:mc="http://schemas.openxmlformats.org/markup-compatibility/2006" xmlns:a14="http://schemas.microsoft.com/office/drawing/2010/main" val="1F497D" mc:Ignorable=""/>
      </a:dk2>
      <a:lt2>
        <a:srgbClr xmlns:mc="http://schemas.openxmlformats.org/markup-compatibility/2006" xmlns:a14="http://schemas.microsoft.com/office/drawing/2010/main" val="EEECE1" mc:Ignorable=""/>
      </a:lt2>
      <a:accent1>
        <a:srgbClr xmlns:mc="http://schemas.openxmlformats.org/markup-compatibility/2006" xmlns:a14="http://schemas.microsoft.com/office/drawing/2010/main" val="4F81BD" mc:Ignorable=""/>
      </a:accent1>
      <a:accent2>
        <a:srgbClr xmlns:mc="http://schemas.openxmlformats.org/markup-compatibility/2006" xmlns:a14="http://schemas.microsoft.com/office/drawing/2010/main" val="C0504D" mc:Ignorable=""/>
      </a:accent2>
      <a:accent3>
        <a:srgbClr xmlns:mc="http://schemas.openxmlformats.org/markup-compatibility/2006" xmlns:a14="http://schemas.microsoft.com/office/drawing/2010/main" val="9BBB59" mc:Ignorable=""/>
      </a:accent3>
      <a:accent4>
        <a:srgbClr xmlns:mc="http://schemas.openxmlformats.org/markup-compatibility/2006" xmlns:a14="http://schemas.microsoft.com/office/drawing/2010/main" val="8064A2" mc:Ignorable=""/>
      </a:accent4>
      <a:accent5>
        <a:srgbClr xmlns:mc="http://schemas.openxmlformats.org/markup-compatibility/2006" xmlns:a14="http://schemas.microsoft.com/office/drawing/2010/main" val="4BACC6" mc:Ignorable=""/>
      </a:accent5>
      <a:accent6>
        <a:srgbClr xmlns:mc="http://schemas.openxmlformats.org/markup-compatibility/2006" xmlns:a14="http://schemas.microsoft.com/office/drawing/2010/main" val="F79646" mc:Ignorable=""/>
      </a:accent6>
      <a:hlink>
        <a:srgbClr xmlns:mc="http://schemas.openxmlformats.org/markup-compatibility/2006" xmlns:a14="http://schemas.microsoft.com/office/drawing/2010/main" val="0000FF" mc:Ignorable=""/>
      </a:hlink>
      <a:folHlink>
        <a:srgbClr xmlns:mc="http://schemas.openxmlformats.org/markup-compatibility/2006" xmlns:a14="http://schemas.microsoft.com/office/drawing/2010/main" val="800080" mc:Ignorable=""/>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xmlns:mc="http://schemas.openxmlformats.org/markup-compatibility/2006" xmlns:a14="http://schemas.microsoft.com/office/drawing/2010/main" val="000000" mc:Ignorable="">
                <a:alpha val="38000"/>
              </a:srgbClr>
            </a:outerShdw>
          </a:effectLst>
        </a:effectStyle>
        <a:effectStyle>
          <a:effectLst>
            <a:outerShdw blurRad="40000" dist="23000" dir="5400000" rotWithShape="0">
              <a:srgbClr xmlns:mc="http://schemas.openxmlformats.org/markup-compatibility/2006" xmlns:a14="http://schemas.microsoft.com/office/drawing/2010/main" val="000000" mc:Ignorable="">
                <a:alpha val="35000"/>
              </a:srgbClr>
            </a:outerShdw>
          </a:effectLst>
        </a:effectStyle>
        <a:effectStyle>
          <a:effectLst>
            <a:outerShdw blurRad="40000" dist="23000" dir="5400000" rotWithShape="0">
              <a:srgbClr xmlns:mc="http://schemas.openxmlformats.org/markup-compatibility/2006" xmlns:a14="http://schemas.microsoft.com/office/drawing/2010/main" val="000000" mc:Ignorable="">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6FBE1F-8563-4915-88A6-6166CFCDC6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Opintomateriaalimalli uusi.dot</Template>
  <TotalTime>98</TotalTime>
  <Pages>51</Pages>
  <Words>7919</Words>
  <Characters>64150</Characters>
  <Application>Microsoft Office Word</Application>
  <DocSecurity>0</DocSecurity>
  <Lines>534</Lines>
  <Paragraphs>143</Paragraphs>
  <ScaleCrop>false</ScaleCrop>
  <HeadingPairs>
    <vt:vector size="4" baseType="variant">
      <vt:variant>
        <vt:lpstr>Title</vt:lpstr>
      </vt:variant>
      <vt:variant>
        <vt:i4>1</vt:i4>
      </vt:variant>
      <vt:variant>
        <vt:lpstr>Otsikko</vt:lpstr>
      </vt:variant>
      <vt:variant>
        <vt:i4>1</vt:i4>
      </vt:variant>
    </vt:vector>
  </HeadingPairs>
  <TitlesOfParts>
    <vt:vector size="2" baseType="lpstr">
      <vt:lpstr>Windows Vista - Basics</vt:lpstr>
      <vt:lpstr>Windows Vista - Basics</vt:lpstr>
    </vt:vector>
  </TitlesOfParts>
  <Company>Ornanet Koulutus</Company>
  <LinksUpToDate>false</LinksUpToDate>
  <CharactersWithSpaces>71926</CharactersWithSpaces>
  <SharedDoc>false</SharedDoc>
  <HLinks>
    <vt:vector size="588" baseType="variant">
      <vt:variant>
        <vt:i4>4653147</vt:i4>
      </vt:variant>
      <vt:variant>
        <vt:i4>881</vt:i4>
      </vt:variant>
      <vt:variant>
        <vt:i4>0</vt:i4>
      </vt:variant>
      <vt:variant>
        <vt:i4>5</vt:i4>
      </vt:variant>
      <vt:variant>
        <vt:lpwstr>http://www.avast.com/eng/download-avast-home.html</vt:lpwstr>
      </vt:variant>
      <vt:variant>
        <vt:lpwstr/>
      </vt:variant>
      <vt:variant>
        <vt:i4>1179699</vt:i4>
      </vt:variant>
      <vt:variant>
        <vt:i4>572</vt:i4>
      </vt:variant>
      <vt:variant>
        <vt:i4>0</vt:i4>
      </vt:variant>
      <vt:variant>
        <vt:i4>5</vt:i4>
      </vt:variant>
      <vt:variant>
        <vt:lpwstr/>
      </vt:variant>
      <vt:variant>
        <vt:lpwstr>_Toc225570323</vt:lpwstr>
      </vt:variant>
      <vt:variant>
        <vt:i4>1179699</vt:i4>
      </vt:variant>
      <vt:variant>
        <vt:i4>566</vt:i4>
      </vt:variant>
      <vt:variant>
        <vt:i4>0</vt:i4>
      </vt:variant>
      <vt:variant>
        <vt:i4>5</vt:i4>
      </vt:variant>
      <vt:variant>
        <vt:lpwstr/>
      </vt:variant>
      <vt:variant>
        <vt:lpwstr>_Toc225570322</vt:lpwstr>
      </vt:variant>
      <vt:variant>
        <vt:i4>1179699</vt:i4>
      </vt:variant>
      <vt:variant>
        <vt:i4>560</vt:i4>
      </vt:variant>
      <vt:variant>
        <vt:i4>0</vt:i4>
      </vt:variant>
      <vt:variant>
        <vt:i4>5</vt:i4>
      </vt:variant>
      <vt:variant>
        <vt:lpwstr/>
      </vt:variant>
      <vt:variant>
        <vt:lpwstr>_Toc225570321</vt:lpwstr>
      </vt:variant>
      <vt:variant>
        <vt:i4>1179699</vt:i4>
      </vt:variant>
      <vt:variant>
        <vt:i4>554</vt:i4>
      </vt:variant>
      <vt:variant>
        <vt:i4>0</vt:i4>
      </vt:variant>
      <vt:variant>
        <vt:i4>5</vt:i4>
      </vt:variant>
      <vt:variant>
        <vt:lpwstr/>
      </vt:variant>
      <vt:variant>
        <vt:lpwstr>_Toc225570320</vt:lpwstr>
      </vt:variant>
      <vt:variant>
        <vt:i4>1114163</vt:i4>
      </vt:variant>
      <vt:variant>
        <vt:i4>548</vt:i4>
      </vt:variant>
      <vt:variant>
        <vt:i4>0</vt:i4>
      </vt:variant>
      <vt:variant>
        <vt:i4>5</vt:i4>
      </vt:variant>
      <vt:variant>
        <vt:lpwstr/>
      </vt:variant>
      <vt:variant>
        <vt:lpwstr>_Toc225570319</vt:lpwstr>
      </vt:variant>
      <vt:variant>
        <vt:i4>1114163</vt:i4>
      </vt:variant>
      <vt:variant>
        <vt:i4>542</vt:i4>
      </vt:variant>
      <vt:variant>
        <vt:i4>0</vt:i4>
      </vt:variant>
      <vt:variant>
        <vt:i4>5</vt:i4>
      </vt:variant>
      <vt:variant>
        <vt:lpwstr/>
      </vt:variant>
      <vt:variant>
        <vt:lpwstr>_Toc225570318</vt:lpwstr>
      </vt:variant>
      <vt:variant>
        <vt:i4>1114163</vt:i4>
      </vt:variant>
      <vt:variant>
        <vt:i4>536</vt:i4>
      </vt:variant>
      <vt:variant>
        <vt:i4>0</vt:i4>
      </vt:variant>
      <vt:variant>
        <vt:i4>5</vt:i4>
      </vt:variant>
      <vt:variant>
        <vt:lpwstr/>
      </vt:variant>
      <vt:variant>
        <vt:lpwstr>_Toc225570317</vt:lpwstr>
      </vt:variant>
      <vt:variant>
        <vt:i4>1114163</vt:i4>
      </vt:variant>
      <vt:variant>
        <vt:i4>530</vt:i4>
      </vt:variant>
      <vt:variant>
        <vt:i4>0</vt:i4>
      </vt:variant>
      <vt:variant>
        <vt:i4>5</vt:i4>
      </vt:variant>
      <vt:variant>
        <vt:lpwstr/>
      </vt:variant>
      <vt:variant>
        <vt:lpwstr>_Toc225570316</vt:lpwstr>
      </vt:variant>
      <vt:variant>
        <vt:i4>1114163</vt:i4>
      </vt:variant>
      <vt:variant>
        <vt:i4>524</vt:i4>
      </vt:variant>
      <vt:variant>
        <vt:i4>0</vt:i4>
      </vt:variant>
      <vt:variant>
        <vt:i4>5</vt:i4>
      </vt:variant>
      <vt:variant>
        <vt:lpwstr/>
      </vt:variant>
      <vt:variant>
        <vt:lpwstr>_Toc225570315</vt:lpwstr>
      </vt:variant>
      <vt:variant>
        <vt:i4>1114163</vt:i4>
      </vt:variant>
      <vt:variant>
        <vt:i4>518</vt:i4>
      </vt:variant>
      <vt:variant>
        <vt:i4>0</vt:i4>
      </vt:variant>
      <vt:variant>
        <vt:i4>5</vt:i4>
      </vt:variant>
      <vt:variant>
        <vt:lpwstr/>
      </vt:variant>
      <vt:variant>
        <vt:lpwstr>_Toc225570314</vt:lpwstr>
      </vt:variant>
      <vt:variant>
        <vt:i4>1114163</vt:i4>
      </vt:variant>
      <vt:variant>
        <vt:i4>512</vt:i4>
      </vt:variant>
      <vt:variant>
        <vt:i4>0</vt:i4>
      </vt:variant>
      <vt:variant>
        <vt:i4>5</vt:i4>
      </vt:variant>
      <vt:variant>
        <vt:lpwstr/>
      </vt:variant>
      <vt:variant>
        <vt:lpwstr>_Toc225570313</vt:lpwstr>
      </vt:variant>
      <vt:variant>
        <vt:i4>1114163</vt:i4>
      </vt:variant>
      <vt:variant>
        <vt:i4>506</vt:i4>
      </vt:variant>
      <vt:variant>
        <vt:i4>0</vt:i4>
      </vt:variant>
      <vt:variant>
        <vt:i4>5</vt:i4>
      </vt:variant>
      <vt:variant>
        <vt:lpwstr/>
      </vt:variant>
      <vt:variant>
        <vt:lpwstr>_Toc225570312</vt:lpwstr>
      </vt:variant>
      <vt:variant>
        <vt:i4>1114163</vt:i4>
      </vt:variant>
      <vt:variant>
        <vt:i4>500</vt:i4>
      </vt:variant>
      <vt:variant>
        <vt:i4>0</vt:i4>
      </vt:variant>
      <vt:variant>
        <vt:i4>5</vt:i4>
      </vt:variant>
      <vt:variant>
        <vt:lpwstr/>
      </vt:variant>
      <vt:variant>
        <vt:lpwstr>_Toc225570311</vt:lpwstr>
      </vt:variant>
      <vt:variant>
        <vt:i4>1114163</vt:i4>
      </vt:variant>
      <vt:variant>
        <vt:i4>494</vt:i4>
      </vt:variant>
      <vt:variant>
        <vt:i4>0</vt:i4>
      </vt:variant>
      <vt:variant>
        <vt:i4>5</vt:i4>
      </vt:variant>
      <vt:variant>
        <vt:lpwstr/>
      </vt:variant>
      <vt:variant>
        <vt:lpwstr>_Toc225570310</vt:lpwstr>
      </vt:variant>
      <vt:variant>
        <vt:i4>1048627</vt:i4>
      </vt:variant>
      <vt:variant>
        <vt:i4>488</vt:i4>
      </vt:variant>
      <vt:variant>
        <vt:i4>0</vt:i4>
      </vt:variant>
      <vt:variant>
        <vt:i4>5</vt:i4>
      </vt:variant>
      <vt:variant>
        <vt:lpwstr/>
      </vt:variant>
      <vt:variant>
        <vt:lpwstr>_Toc225570309</vt:lpwstr>
      </vt:variant>
      <vt:variant>
        <vt:i4>1048627</vt:i4>
      </vt:variant>
      <vt:variant>
        <vt:i4>482</vt:i4>
      </vt:variant>
      <vt:variant>
        <vt:i4>0</vt:i4>
      </vt:variant>
      <vt:variant>
        <vt:i4>5</vt:i4>
      </vt:variant>
      <vt:variant>
        <vt:lpwstr/>
      </vt:variant>
      <vt:variant>
        <vt:lpwstr>_Toc225570308</vt:lpwstr>
      </vt:variant>
      <vt:variant>
        <vt:i4>1048627</vt:i4>
      </vt:variant>
      <vt:variant>
        <vt:i4>476</vt:i4>
      </vt:variant>
      <vt:variant>
        <vt:i4>0</vt:i4>
      </vt:variant>
      <vt:variant>
        <vt:i4>5</vt:i4>
      </vt:variant>
      <vt:variant>
        <vt:lpwstr/>
      </vt:variant>
      <vt:variant>
        <vt:lpwstr>_Toc225570307</vt:lpwstr>
      </vt:variant>
      <vt:variant>
        <vt:i4>1048627</vt:i4>
      </vt:variant>
      <vt:variant>
        <vt:i4>470</vt:i4>
      </vt:variant>
      <vt:variant>
        <vt:i4>0</vt:i4>
      </vt:variant>
      <vt:variant>
        <vt:i4>5</vt:i4>
      </vt:variant>
      <vt:variant>
        <vt:lpwstr/>
      </vt:variant>
      <vt:variant>
        <vt:lpwstr>_Toc225570306</vt:lpwstr>
      </vt:variant>
      <vt:variant>
        <vt:i4>1048627</vt:i4>
      </vt:variant>
      <vt:variant>
        <vt:i4>464</vt:i4>
      </vt:variant>
      <vt:variant>
        <vt:i4>0</vt:i4>
      </vt:variant>
      <vt:variant>
        <vt:i4>5</vt:i4>
      </vt:variant>
      <vt:variant>
        <vt:lpwstr/>
      </vt:variant>
      <vt:variant>
        <vt:lpwstr>_Toc225570305</vt:lpwstr>
      </vt:variant>
      <vt:variant>
        <vt:i4>1048627</vt:i4>
      </vt:variant>
      <vt:variant>
        <vt:i4>458</vt:i4>
      </vt:variant>
      <vt:variant>
        <vt:i4>0</vt:i4>
      </vt:variant>
      <vt:variant>
        <vt:i4>5</vt:i4>
      </vt:variant>
      <vt:variant>
        <vt:lpwstr/>
      </vt:variant>
      <vt:variant>
        <vt:lpwstr>_Toc225570304</vt:lpwstr>
      </vt:variant>
      <vt:variant>
        <vt:i4>1048627</vt:i4>
      </vt:variant>
      <vt:variant>
        <vt:i4>452</vt:i4>
      </vt:variant>
      <vt:variant>
        <vt:i4>0</vt:i4>
      </vt:variant>
      <vt:variant>
        <vt:i4>5</vt:i4>
      </vt:variant>
      <vt:variant>
        <vt:lpwstr/>
      </vt:variant>
      <vt:variant>
        <vt:lpwstr>_Toc225570303</vt:lpwstr>
      </vt:variant>
      <vt:variant>
        <vt:i4>1048627</vt:i4>
      </vt:variant>
      <vt:variant>
        <vt:i4>446</vt:i4>
      </vt:variant>
      <vt:variant>
        <vt:i4>0</vt:i4>
      </vt:variant>
      <vt:variant>
        <vt:i4>5</vt:i4>
      </vt:variant>
      <vt:variant>
        <vt:lpwstr/>
      </vt:variant>
      <vt:variant>
        <vt:lpwstr>_Toc225570302</vt:lpwstr>
      </vt:variant>
      <vt:variant>
        <vt:i4>1048627</vt:i4>
      </vt:variant>
      <vt:variant>
        <vt:i4>440</vt:i4>
      </vt:variant>
      <vt:variant>
        <vt:i4>0</vt:i4>
      </vt:variant>
      <vt:variant>
        <vt:i4>5</vt:i4>
      </vt:variant>
      <vt:variant>
        <vt:lpwstr/>
      </vt:variant>
      <vt:variant>
        <vt:lpwstr>_Toc225570301</vt:lpwstr>
      </vt:variant>
      <vt:variant>
        <vt:i4>1048627</vt:i4>
      </vt:variant>
      <vt:variant>
        <vt:i4>434</vt:i4>
      </vt:variant>
      <vt:variant>
        <vt:i4>0</vt:i4>
      </vt:variant>
      <vt:variant>
        <vt:i4>5</vt:i4>
      </vt:variant>
      <vt:variant>
        <vt:lpwstr/>
      </vt:variant>
      <vt:variant>
        <vt:lpwstr>_Toc225570300</vt:lpwstr>
      </vt:variant>
      <vt:variant>
        <vt:i4>1638450</vt:i4>
      </vt:variant>
      <vt:variant>
        <vt:i4>428</vt:i4>
      </vt:variant>
      <vt:variant>
        <vt:i4>0</vt:i4>
      </vt:variant>
      <vt:variant>
        <vt:i4>5</vt:i4>
      </vt:variant>
      <vt:variant>
        <vt:lpwstr/>
      </vt:variant>
      <vt:variant>
        <vt:lpwstr>_Toc225570299</vt:lpwstr>
      </vt:variant>
      <vt:variant>
        <vt:i4>1638450</vt:i4>
      </vt:variant>
      <vt:variant>
        <vt:i4>422</vt:i4>
      </vt:variant>
      <vt:variant>
        <vt:i4>0</vt:i4>
      </vt:variant>
      <vt:variant>
        <vt:i4>5</vt:i4>
      </vt:variant>
      <vt:variant>
        <vt:lpwstr/>
      </vt:variant>
      <vt:variant>
        <vt:lpwstr>_Toc225570298</vt:lpwstr>
      </vt:variant>
      <vt:variant>
        <vt:i4>1638450</vt:i4>
      </vt:variant>
      <vt:variant>
        <vt:i4>416</vt:i4>
      </vt:variant>
      <vt:variant>
        <vt:i4>0</vt:i4>
      </vt:variant>
      <vt:variant>
        <vt:i4>5</vt:i4>
      </vt:variant>
      <vt:variant>
        <vt:lpwstr/>
      </vt:variant>
      <vt:variant>
        <vt:lpwstr>_Toc225570297</vt:lpwstr>
      </vt:variant>
      <vt:variant>
        <vt:i4>1638450</vt:i4>
      </vt:variant>
      <vt:variant>
        <vt:i4>410</vt:i4>
      </vt:variant>
      <vt:variant>
        <vt:i4>0</vt:i4>
      </vt:variant>
      <vt:variant>
        <vt:i4>5</vt:i4>
      </vt:variant>
      <vt:variant>
        <vt:lpwstr/>
      </vt:variant>
      <vt:variant>
        <vt:lpwstr>_Toc225570296</vt:lpwstr>
      </vt:variant>
      <vt:variant>
        <vt:i4>1638450</vt:i4>
      </vt:variant>
      <vt:variant>
        <vt:i4>404</vt:i4>
      </vt:variant>
      <vt:variant>
        <vt:i4>0</vt:i4>
      </vt:variant>
      <vt:variant>
        <vt:i4>5</vt:i4>
      </vt:variant>
      <vt:variant>
        <vt:lpwstr/>
      </vt:variant>
      <vt:variant>
        <vt:lpwstr>_Toc225570295</vt:lpwstr>
      </vt:variant>
      <vt:variant>
        <vt:i4>1638450</vt:i4>
      </vt:variant>
      <vt:variant>
        <vt:i4>398</vt:i4>
      </vt:variant>
      <vt:variant>
        <vt:i4>0</vt:i4>
      </vt:variant>
      <vt:variant>
        <vt:i4>5</vt:i4>
      </vt:variant>
      <vt:variant>
        <vt:lpwstr/>
      </vt:variant>
      <vt:variant>
        <vt:lpwstr>_Toc225570294</vt:lpwstr>
      </vt:variant>
      <vt:variant>
        <vt:i4>1638450</vt:i4>
      </vt:variant>
      <vt:variant>
        <vt:i4>392</vt:i4>
      </vt:variant>
      <vt:variant>
        <vt:i4>0</vt:i4>
      </vt:variant>
      <vt:variant>
        <vt:i4>5</vt:i4>
      </vt:variant>
      <vt:variant>
        <vt:lpwstr/>
      </vt:variant>
      <vt:variant>
        <vt:lpwstr>_Toc225570293</vt:lpwstr>
      </vt:variant>
      <vt:variant>
        <vt:i4>1638450</vt:i4>
      </vt:variant>
      <vt:variant>
        <vt:i4>386</vt:i4>
      </vt:variant>
      <vt:variant>
        <vt:i4>0</vt:i4>
      </vt:variant>
      <vt:variant>
        <vt:i4>5</vt:i4>
      </vt:variant>
      <vt:variant>
        <vt:lpwstr/>
      </vt:variant>
      <vt:variant>
        <vt:lpwstr>_Toc225570292</vt:lpwstr>
      </vt:variant>
      <vt:variant>
        <vt:i4>1638450</vt:i4>
      </vt:variant>
      <vt:variant>
        <vt:i4>380</vt:i4>
      </vt:variant>
      <vt:variant>
        <vt:i4>0</vt:i4>
      </vt:variant>
      <vt:variant>
        <vt:i4>5</vt:i4>
      </vt:variant>
      <vt:variant>
        <vt:lpwstr/>
      </vt:variant>
      <vt:variant>
        <vt:lpwstr>_Toc225570291</vt:lpwstr>
      </vt:variant>
      <vt:variant>
        <vt:i4>1638450</vt:i4>
      </vt:variant>
      <vt:variant>
        <vt:i4>374</vt:i4>
      </vt:variant>
      <vt:variant>
        <vt:i4>0</vt:i4>
      </vt:variant>
      <vt:variant>
        <vt:i4>5</vt:i4>
      </vt:variant>
      <vt:variant>
        <vt:lpwstr/>
      </vt:variant>
      <vt:variant>
        <vt:lpwstr>_Toc225570290</vt:lpwstr>
      </vt:variant>
      <vt:variant>
        <vt:i4>1572914</vt:i4>
      </vt:variant>
      <vt:variant>
        <vt:i4>368</vt:i4>
      </vt:variant>
      <vt:variant>
        <vt:i4>0</vt:i4>
      </vt:variant>
      <vt:variant>
        <vt:i4>5</vt:i4>
      </vt:variant>
      <vt:variant>
        <vt:lpwstr/>
      </vt:variant>
      <vt:variant>
        <vt:lpwstr>_Toc225570289</vt:lpwstr>
      </vt:variant>
      <vt:variant>
        <vt:i4>1572914</vt:i4>
      </vt:variant>
      <vt:variant>
        <vt:i4>362</vt:i4>
      </vt:variant>
      <vt:variant>
        <vt:i4>0</vt:i4>
      </vt:variant>
      <vt:variant>
        <vt:i4>5</vt:i4>
      </vt:variant>
      <vt:variant>
        <vt:lpwstr/>
      </vt:variant>
      <vt:variant>
        <vt:lpwstr>_Toc225570288</vt:lpwstr>
      </vt:variant>
      <vt:variant>
        <vt:i4>1572914</vt:i4>
      </vt:variant>
      <vt:variant>
        <vt:i4>356</vt:i4>
      </vt:variant>
      <vt:variant>
        <vt:i4>0</vt:i4>
      </vt:variant>
      <vt:variant>
        <vt:i4>5</vt:i4>
      </vt:variant>
      <vt:variant>
        <vt:lpwstr/>
      </vt:variant>
      <vt:variant>
        <vt:lpwstr>_Toc225570287</vt:lpwstr>
      </vt:variant>
      <vt:variant>
        <vt:i4>1572914</vt:i4>
      </vt:variant>
      <vt:variant>
        <vt:i4>350</vt:i4>
      </vt:variant>
      <vt:variant>
        <vt:i4>0</vt:i4>
      </vt:variant>
      <vt:variant>
        <vt:i4>5</vt:i4>
      </vt:variant>
      <vt:variant>
        <vt:lpwstr/>
      </vt:variant>
      <vt:variant>
        <vt:lpwstr>_Toc225570286</vt:lpwstr>
      </vt:variant>
      <vt:variant>
        <vt:i4>1572914</vt:i4>
      </vt:variant>
      <vt:variant>
        <vt:i4>344</vt:i4>
      </vt:variant>
      <vt:variant>
        <vt:i4>0</vt:i4>
      </vt:variant>
      <vt:variant>
        <vt:i4>5</vt:i4>
      </vt:variant>
      <vt:variant>
        <vt:lpwstr/>
      </vt:variant>
      <vt:variant>
        <vt:lpwstr>_Toc225570285</vt:lpwstr>
      </vt:variant>
      <vt:variant>
        <vt:i4>1572914</vt:i4>
      </vt:variant>
      <vt:variant>
        <vt:i4>338</vt:i4>
      </vt:variant>
      <vt:variant>
        <vt:i4>0</vt:i4>
      </vt:variant>
      <vt:variant>
        <vt:i4>5</vt:i4>
      </vt:variant>
      <vt:variant>
        <vt:lpwstr/>
      </vt:variant>
      <vt:variant>
        <vt:lpwstr>_Toc225570284</vt:lpwstr>
      </vt:variant>
      <vt:variant>
        <vt:i4>1572914</vt:i4>
      </vt:variant>
      <vt:variant>
        <vt:i4>332</vt:i4>
      </vt:variant>
      <vt:variant>
        <vt:i4>0</vt:i4>
      </vt:variant>
      <vt:variant>
        <vt:i4>5</vt:i4>
      </vt:variant>
      <vt:variant>
        <vt:lpwstr/>
      </vt:variant>
      <vt:variant>
        <vt:lpwstr>_Toc225570283</vt:lpwstr>
      </vt:variant>
      <vt:variant>
        <vt:i4>1572914</vt:i4>
      </vt:variant>
      <vt:variant>
        <vt:i4>326</vt:i4>
      </vt:variant>
      <vt:variant>
        <vt:i4>0</vt:i4>
      </vt:variant>
      <vt:variant>
        <vt:i4>5</vt:i4>
      </vt:variant>
      <vt:variant>
        <vt:lpwstr/>
      </vt:variant>
      <vt:variant>
        <vt:lpwstr>_Toc225570282</vt:lpwstr>
      </vt:variant>
      <vt:variant>
        <vt:i4>1572914</vt:i4>
      </vt:variant>
      <vt:variant>
        <vt:i4>320</vt:i4>
      </vt:variant>
      <vt:variant>
        <vt:i4>0</vt:i4>
      </vt:variant>
      <vt:variant>
        <vt:i4>5</vt:i4>
      </vt:variant>
      <vt:variant>
        <vt:lpwstr/>
      </vt:variant>
      <vt:variant>
        <vt:lpwstr>_Toc225570281</vt:lpwstr>
      </vt:variant>
      <vt:variant>
        <vt:i4>1572914</vt:i4>
      </vt:variant>
      <vt:variant>
        <vt:i4>314</vt:i4>
      </vt:variant>
      <vt:variant>
        <vt:i4>0</vt:i4>
      </vt:variant>
      <vt:variant>
        <vt:i4>5</vt:i4>
      </vt:variant>
      <vt:variant>
        <vt:lpwstr/>
      </vt:variant>
      <vt:variant>
        <vt:lpwstr>_Toc225570280</vt:lpwstr>
      </vt:variant>
      <vt:variant>
        <vt:i4>1507378</vt:i4>
      </vt:variant>
      <vt:variant>
        <vt:i4>308</vt:i4>
      </vt:variant>
      <vt:variant>
        <vt:i4>0</vt:i4>
      </vt:variant>
      <vt:variant>
        <vt:i4>5</vt:i4>
      </vt:variant>
      <vt:variant>
        <vt:lpwstr/>
      </vt:variant>
      <vt:variant>
        <vt:lpwstr>_Toc225570279</vt:lpwstr>
      </vt:variant>
      <vt:variant>
        <vt:i4>1507378</vt:i4>
      </vt:variant>
      <vt:variant>
        <vt:i4>302</vt:i4>
      </vt:variant>
      <vt:variant>
        <vt:i4>0</vt:i4>
      </vt:variant>
      <vt:variant>
        <vt:i4>5</vt:i4>
      </vt:variant>
      <vt:variant>
        <vt:lpwstr/>
      </vt:variant>
      <vt:variant>
        <vt:lpwstr>_Toc225570278</vt:lpwstr>
      </vt:variant>
      <vt:variant>
        <vt:i4>1507378</vt:i4>
      </vt:variant>
      <vt:variant>
        <vt:i4>296</vt:i4>
      </vt:variant>
      <vt:variant>
        <vt:i4>0</vt:i4>
      </vt:variant>
      <vt:variant>
        <vt:i4>5</vt:i4>
      </vt:variant>
      <vt:variant>
        <vt:lpwstr/>
      </vt:variant>
      <vt:variant>
        <vt:lpwstr>_Toc225570277</vt:lpwstr>
      </vt:variant>
      <vt:variant>
        <vt:i4>1507378</vt:i4>
      </vt:variant>
      <vt:variant>
        <vt:i4>290</vt:i4>
      </vt:variant>
      <vt:variant>
        <vt:i4>0</vt:i4>
      </vt:variant>
      <vt:variant>
        <vt:i4>5</vt:i4>
      </vt:variant>
      <vt:variant>
        <vt:lpwstr/>
      </vt:variant>
      <vt:variant>
        <vt:lpwstr>_Toc225570276</vt:lpwstr>
      </vt:variant>
      <vt:variant>
        <vt:i4>1507378</vt:i4>
      </vt:variant>
      <vt:variant>
        <vt:i4>284</vt:i4>
      </vt:variant>
      <vt:variant>
        <vt:i4>0</vt:i4>
      </vt:variant>
      <vt:variant>
        <vt:i4>5</vt:i4>
      </vt:variant>
      <vt:variant>
        <vt:lpwstr/>
      </vt:variant>
      <vt:variant>
        <vt:lpwstr>_Toc225570275</vt:lpwstr>
      </vt:variant>
      <vt:variant>
        <vt:i4>1507378</vt:i4>
      </vt:variant>
      <vt:variant>
        <vt:i4>278</vt:i4>
      </vt:variant>
      <vt:variant>
        <vt:i4>0</vt:i4>
      </vt:variant>
      <vt:variant>
        <vt:i4>5</vt:i4>
      </vt:variant>
      <vt:variant>
        <vt:lpwstr/>
      </vt:variant>
      <vt:variant>
        <vt:lpwstr>_Toc225570274</vt:lpwstr>
      </vt:variant>
      <vt:variant>
        <vt:i4>1507378</vt:i4>
      </vt:variant>
      <vt:variant>
        <vt:i4>272</vt:i4>
      </vt:variant>
      <vt:variant>
        <vt:i4>0</vt:i4>
      </vt:variant>
      <vt:variant>
        <vt:i4>5</vt:i4>
      </vt:variant>
      <vt:variant>
        <vt:lpwstr/>
      </vt:variant>
      <vt:variant>
        <vt:lpwstr>_Toc225570273</vt:lpwstr>
      </vt:variant>
      <vt:variant>
        <vt:i4>1507378</vt:i4>
      </vt:variant>
      <vt:variant>
        <vt:i4>266</vt:i4>
      </vt:variant>
      <vt:variant>
        <vt:i4>0</vt:i4>
      </vt:variant>
      <vt:variant>
        <vt:i4>5</vt:i4>
      </vt:variant>
      <vt:variant>
        <vt:lpwstr/>
      </vt:variant>
      <vt:variant>
        <vt:lpwstr>_Toc225570272</vt:lpwstr>
      </vt:variant>
      <vt:variant>
        <vt:i4>1507378</vt:i4>
      </vt:variant>
      <vt:variant>
        <vt:i4>260</vt:i4>
      </vt:variant>
      <vt:variant>
        <vt:i4>0</vt:i4>
      </vt:variant>
      <vt:variant>
        <vt:i4>5</vt:i4>
      </vt:variant>
      <vt:variant>
        <vt:lpwstr/>
      </vt:variant>
      <vt:variant>
        <vt:lpwstr>_Toc225570271</vt:lpwstr>
      </vt:variant>
      <vt:variant>
        <vt:i4>1507378</vt:i4>
      </vt:variant>
      <vt:variant>
        <vt:i4>254</vt:i4>
      </vt:variant>
      <vt:variant>
        <vt:i4>0</vt:i4>
      </vt:variant>
      <vt:variant>
        <vt:i4>5</vt:i4>
      </vt:variant>
      <vt:variant>
        <vt:lpwstr/>
      </vt:variant>
      <vt:variant>
        <vt:lpwstr>_Toc225570270</vt:lpwstr>
      </vt:variant>
      <vt:variant>
        <vt:i4>1441842</vt:i4>
      </vt:variant>
      <vt:variant>
        <vt:i4>248</vt:i4>
      </vt:variant>
      <vt:variant>
        <vt:i4>0</vt:i4>
      </vt:variant>
      <vt:variant>
        <vt:i4>5</vt:i4>
      </vt:variant>
      <vt:variant>
        <vt:lpwstr/>
      </vt:variant>
      <vt:variant>
        <vt:lpwstr>_Toc225570269</vt:lpwstr>
      </vt:variant>
      <vt:variant>
        <vt:i4>1441842</vt:i4>
      </vt:variant>
      <vt:variant>
        <vt:i4>242</vt:i4>
      </vt:variant>
      <vt:variant>
        <vt:i4>0</vt:i4>
      </vt:variant>
      <vt:variant>
        <vt:i4>5</vt:i4>
      </vt:variant>
      <vt:variant>
        <vt:lpwstr/>
      </vt:variant>
      <vt:variant>
        <vt:lpwstr>_Toc225570268</vt:lpwstr>
      </vt:variant>
      <vt:variant>
        <vt:i4>1441842</vt:i4>
      </vt:variant>
      <vt:variant>
        <vt:i4>236</vt:i4>
      </vt:variant>
      <vt:variant>
        <vt:i4>0</vt:i4>
      </vt:variant>
      <vt:variant>
        <vt:i4>5</vt:i4>
      </vt:variant>
      <vt:variant>
        <vt:lpwstr/>
      </vt:variant>
      <vt:variant>
        <vt:lpwstr>_Toc225570267</vt:lpwstr>
      </vt:variant>
      <vt:variant>
        <vt:i4>1441842</vt:i4>
      </vt:variant>
      <vt:variant>
        <vt:i4>230</vt:i4>
      </vt:variant>
      <vt:variant>
        <vt:i4>0</vt:i4>
      </vt:variant>
      <vt:variant>
        <vt:i4>5</vt:i4>
      </vt:variant>
      <vt:variant>
        <vt:lpwstr/>
      </vt:variant>
      <vt:variant>
        <vt:lpwstr>_Toc225570266</vt:lpwstr>
      </vt:variant>
      <vt:variant>
        <vt:i4>1441842</vt:i4>
      </vt:variant>
      <vt:variant>
        <vt:i4>224</vt:i4>
      </vt:variant>
      <vt:variant>
        <vt:i4>0</vt:i4>
      </vt:variant>
      <vt:variant>
        <vt:i4>5</vt:i4>
      </vt:variant>
      <vt:variant>
        <vt:lpwstr/>
      </vt:variant>
      <vt:variant>
        <vt:lpwstr>_Toc225570265</vt:lpwstr>
      </vt:variant>
      <vt:variant>
        <vt:i4>1441842</vt:i4>
      </vt:variant>
      <vt:variant>
        <vt:i4>218</vt:i4>
      </vt:variant>
      <vt:variant>
        <vt:i4>0</vt:i4>
      </vt:variant>
      <vt:variant>
        <vt:i4>5</vt:i4>
      </vt:variant>
      <vt:variant>
        <vt:lpwstr/>
      </vt:variant>
      <vt:variant>
        <vt:lpwstr>_Toc225570264</vt:lpwstr>
      </vt:variant>
      <vt:variant>
        <vt:i4>1441842</vt:i4>
      </vt:variant>
      <vt:variant>
        <vt:i4>212</vt:i4>
      </vt:variant>
      <vt:variant>
        <vt:i4>0</vt:i4>
      </vt:variant>
      <vt:variant>
        <vt:i4>5</vt:i4>
      </vt:variant>
      <vt:variant>
        <vt:lpwstr/>
      </vt:variant>
      <vt:variant>
        <vt:lpwstr>_Toc225570263</vt:lpwstr>
      </vt:variant>
      <vt:variant>
        <vt:i4>1441842</vt:i4>
      </vt:variant>
      <vt:variant>
        <vt:i4>206</vt:i4>
      </vt:variant>
      <vt:variant>
        <vt:i4>0</vt:i4>
      </vt:variant>
      <vt:variant>
        <vt:i4>5</vt:i4>
      </vt:variant>
      <vt:variant>
        <vt:lpwstr/>
      </vt:variant>
      <vt:variant>
        <vt:lpwstr>_Toc225570262</vt:lpwstr>
      </vt:variant>
      <vt:variant>
        <vt:i4>1441842</vt:i4>
      </vt:variant>
      <vt:variant>
        <vt:i4>200</vt:i4>
      </vt:variant>
      <vt:variant>
        <vt:i4>0</vt:i4>
      </vt:variant>
      <vt:variant>
        <vt:i4>5</vt:i4>
      </vt:variant>
      <vt:variant>
        <vt:lpwstr/>
      </vt:variant>
      <vt:variant>
        <vt:lpwstr>_Toc225570261</vt:lpwstr>
      </vt:variant>
      <vt:variant>
        <vt:i4>1441842</vt:i4>
      </vt:variant>
      <vt:variant>
        <vt:i4>194</vt:i4>
      </vt:variant>
      <vt:variant>
        <vt:i4>0</vt:i4>
      </vt:variant>
      <vt:variant>
        <vt:i4>5</vt:i4>
      </vt:variant>
      <vt:variant>
        <vt:lpwstr/>
      </vt:variant>
      <vt:variant>
        <vt:lpwstr>_Toc225570260</vt:lpwstr>
      </vt:variant>
      <vt:variant>
        <vt:i4>1376306</vt:i4>
      </vt:variant>
      <vt:variant>
        <vt:i4>188</vt:i4>
      </vt:variant>
      <vt:variant>
        <vt:i4>0</vt:i4>
      </vt:variant>
      <vt:variant>
        <vt:i4>5</vt:i4>
      </vt:variant>
      <vt:variant>
        <vt:lpwstr/>
      </vt:variant>
      <vt:variant>
        <vt:lpwstr>_Toc225570259</vt:lpwstr>
      </vt:variant>
      <vt:variant>
        <vt:i4>1376306</vt:i4>
      </vt:variant>
      <vt:variant>
        <vt:i4>182</vt:i4>
      </vt:variant>
      <vt:variant>
        <vt:i4>0</vt:i4>
      </vt:variant>
      <vt:variant>
        <vt:i4>5</vt:i4>
      </vt:variant>
      <vt:variant>
        <vt:lpwstr/>
      </vt:variant>
      <vt:variant>
        <vt:lpwstr>_Toc225570258</vt:lpwstr>
      </vt:variant>
      <vt:variant>
        <vt:i4>1376306</vt:i4>
      </vt:variant>
      <vt:variant>
        <vt:i4>176</vt:i4>
      </vt:variant>
      <vt:variant>
        <vt:i4>0</vt:i4>
      </vt:variant>
      <vt:variant>
        <vt:i4>5</vt:i4>
      </vt:variant>
      <vt:variant>
        <vt:lpwstr/>
      </vt:variant>
      <vt:variant>
        <vt:lpwstr>_Toc225570257</vt:lpwstr>
      </vt:variant>
      <vt:variant>
        <vt:i4>1376306</vt:i4>
      </vt:variant>
      <vt:variant>
        <vt:i4>170</vt:i4>
      </vt:variant>
      <vt:variant>
        <vt:i4>0</vt:i4>
      </vt:variant>
      <vt:variant>
        <vt:i4>5</vt:i4>
      </vt:variant>
      <vt:variant>
        <vt:lpwstr/>
      </vt:variant>
      <vt:variant>
        <vt:lpwstr>_Toc225570256</vt:lpwstr>
      </vt:variant>
      <vt:variant>
        <vt:i4>1376306</vt:i4>
      </vt:variant>
      <vt:variant>
        <vt:i4>164</vt:i4>
      </vt:variant>
      <vt:variant>
        <vt:i4>0</vt:i4>
      </vt:variant>
      <vt:variant>
        <vt:i4>5</vt:i4>
      </vt:variant>
      <vt:variant>
        <vt:lpwstr/>
      </vt:variant>
      <vt:variant>
        <vt:lpwstr>_Toc225570255</vt:lpwstr>
      </vt:variant>
      <vt:variant>
        <vt:i4>1376306</vt:i4>
      </vt:variant>
      <vt:variant>
        <vt:i4>158</vt:i4>
      </vt:variant>
      <vt:variant>
        <vt:i4>0</vt:i4>
      </vt:variant>
      <vt:variant>
        <vt:i4>5</vt:i4>
      </vt:variant>
      <vt:variant>
        <vt:lpwstr/>
      </vt:variant>
      <vt:variant>
        <vt:lpwstr>_Toc225570254</vt:lpwstr>
      </vt:variant>
      <vt:variant>
        <vt:i4>1376306</vt:i4>
      </vt:variant>
      <vt:variant>
        <vt:i4>152</vt:i4>
      </vt:variant>
      <vt:variant>
        <vt:i4>0</vt:i4>
      </vt:variant>
      <vt:variant>
        <vt:i4>5</vt:i4>
      </vt:variant>
      <vt:variant>
        <vt:lpwstr/>
      </vt:variant>
      <vt:variant>
        <vt:lpwstr>_Toc225570253</vt:lpwstr>
      </vt:variant>
      <vt:variant>
        <vt:i4>1376306</vt:i4>
      </vt:variant>
      <vt:variant>
        <vt:i4>146</vt:i4>
      </vt:variant>
      <vt:variant>
        <vt:i4>0</vt:i4>
      </vt:variant>
      <vt:variant>
        <vt:i4>5</vt:i4>
      </vt:variant>
      <vt:variant>
        <vt:lpwstr/>
      </vt:variant>
      <vt:variant>
        <vt:lpwstr>_Toc225570252</vt:lpwstr>
      </vt:variant>
      <vt:variant>
        <vt:i4>1376306</vt:i4>
      </vt:variant>
      <vt:variant>
        <vt:i4>140</vt:i4>
      </vt:variant>
      <vt:variant>
        <vt:i4>0</vt:i4>
      </vt:variant>
      <vt:variant>
        <vt:i4>5</vt:i4>
      </vt:variant>
      <vt:variant>
        <vt:lpwstr/>
      </vt:variant>
      <vt:variant>
        <vt:lpwstr>_Toc225570251</vt:lpwstr>
      </vt:variant>
      <vt:variant>
        <vt:i4>1376306</vt:i4>
      </vt:variant>
      <vt:variant>
        <vt:i4>134</vt:i4>
      </vt:variant>
      <vt:variant>
        <vt:i4>0</vt:i4>
      </vt:variant>
      <vt:variant>
        <vt:i4>5</vt:i4>
      </vt:variant>
      <vt:variant>
        <vt:lpwstr/>
      </vt:variant>
      <vt:variant>
        <vt:lpwstr>_Toc225570250</vt:lpwstr>
      </vt:variant>
      <vt:variant>
        <vt:i4>1310770</vt:i4>
      </vt:variant>
      <vt:variant>
        <vt:i4>128</vt:i4>
      </vt:variant>
      <vt:variant>
        <vt:i4>0</vt:i4>
      </vt:variant>
      <vt:variant>
        <vt:i4>5</vt:i4>
      </vt:variant>
      <vt:variant>
        <vt:lpwstr/>
      </vt:variant>
      <vt:variant>
        <vt:lpwstr>_Toc225570249</vt:lpwstr>
      </vt:variant>
      <vt:variant>
        <vt:i4>1310770</vt:i4>
      </vt:variant>
      <vt:variant>
        <vt:i4>122</vt:i4>
      </vt:variant>
      <vt:variant>
        <vt:i4>0</vt:i4>
      </vt:variant>
      <vt:variant>
        <vt:i4>5</vt:i4>
      </vt:variant>
      <vt:variant>
        <vt:lpwstr/>
      </vt:variant>
      <vt:variant>
        <vt:lpwstr>_Toc225570248</vt:lpwstr>
      </vt:variant>
      <vt:variant>
        <vt:i4>1310770</vt:i4>
      </vt:variant>
      <vt:variant>
        <vt:i4>116</vt:i4>
      </vt:variant>
      <vt:variant>
        <vt:i4>0</vt:i4>
      </vt:variant>
      <vt:variant>
        <vt:i4>5</vt:i4>
      </vt:variant>
      <vt:variant>
        <vt:lpwstr/>
      </vt:variant>
      <vt:variant>
        <vt:lpwstr>_Toc225570247</vt:lpwstr>
      </vt:variant>
      <vt:variant>
        <vt:i4>1310770</vt:i4>
      </vt:variant>
      <vt:variant>
        <vt:i4>110</vt:i4>
      </vt:variant>
      <vt:variant>
        <vt:i4>0</vt:i4>
      </vt:variant>
      <vt:variant>
        <vt:i4>5</vt:i4>
      </vt:variant>
      <vt:variant>
        <vt:lpwstr/>
      </vt:variant>
      <vt:variant>
        <vt:lpwstr>_Toc225570246</vt:lpwstr>
      </vt:variant>
      <vt:variant>
        <vt:i4>1310770</vt:i4>
      </vt:variant>
      <vt:variant>
        <vt:i4>104</vt:i4>
      </vt:variant>
      <vt:variant>
        <vt:i4>0</vt:i4>
      </vt:variant>
      <vt:variant>
        <vt:i4>5</vt:i4>
      </vt:variant>
      <vt:variant>
        <vt:lpwstr/>
      </vt:variant>
      <vt:variant>
        <vt:lpwstr>_Toc225570245</vt:lpwstr>
      </vt:variant>
      <vt:variant>
        <vt:i4>1310770</vt:i4>
      </vt:variant>
      <vt:variant>
        <vt:i4>98</vt:i4>
      </vt:variant>
      <vt:variant>
        <vt:i4>0</vt:i4>
      </vt:variant>
      <vt:variant>
        <vt:i4>5</vt:i4>
      </vt:variant>
      <vt:variant>
        <vt:lpwstr/>
      </vt:variant>
      <vt:variant>
        <vt:lpwstr>_Toc225570244</vt:lpwstr>
      </vt:variant>
      <vt:variant>
        <vt:i4>1310770</vt:i4>
      </vt:variant>
      <vt:variant>
        <vt:i4>92</vt:i4>
      </vt:variant>
      <vt:variant>
        <vt:i4>0</vt:i4>
      </vt:variant>
      <vt:variant>
        <vt:i4>5</vt:i4>
      </vt:variant>
      <vt:variant>
        <vt:lpwstr/>
      </vt:variant>
      <vt:variant>
        <vt:lpwstr>_Toc225570243</vt:lpwstr>
      </vt:variant>
      <vt:variant>
        <vt:i4>1310770</vt:i4>
      </vt:variant>
      <vt:variant>
        <vt:i4>86</vt:i4>
      </vt:variant>
      <vt:variant>
        <vt:i4>0</vt:i4>
      </vt:variant>
      <vt:variant>
        <vt:i4>5</vt:i4>
      </vt:variant>
      <vt:variant>
        <vt:lpwstr/>
      </vt:variant>
      <vt:variant>
        <vt:lpwstr>_Toc225570242</vt:lpwstr>
      </vt:variant>
      <vt:variant>
        <vt:i4>1310770</vt:i4>
      </vt:variant>
      <vt:variant>
        <vt:i4>80</vt:i4>
      </vt:variant>
      <vt:variant>
        <vt:i4>0</vt:i4>
      </vt:variant>
      <vt:variant>
        <vt:i4>5</vt:i4>
      </vt:variant>
      <vt:variant>
        <vt:lpwstr/>
      </vt:variant>
      <vt:variant>
        <vt:lpwstr>_Toc225570241</vt:lpwstr>
      </vt:variant>
      <vt:variant>
        <vt:i4>1310770</vt:i4>
      </vt:variant>
      <vt:variant>
        <vt:i4>74</vt:i4>
      </vt:variant>
      <vt:variant>
        <vt:i4>0</vt:i4>
      </vt:variant>
      <vt:variant>
        <vt:i4>5</vt:i4>
      </vt:variant>
      <vt:variant>
        <vt:lpwstr/>
      </vt:variant>
      <vt:variant>
        <vt:lpwstr>_Toc225570240</vt:lpwstr>
      </vt:variant>
      <vt:variant>
        <vt:i4>1245234</vt:i4>
      </vt:variant>
      <vt:variant>
        <vt:i4>68</vt:i4>
      </vt:variant>
      <vt:variant>
        <vt:i4>0</vt:i4>
      </vt:variant>
      <vt:variant>
        <vt:i4>5</vt:i4>
      </vt:variant>
      <vt:variant>
        <vt:lpwstr/>
      </vt:variant>
      <vt:variant>
        <vt:lpwstr>_Toc225570239</vt:lpwstr>
      </vt:variant>
      <vt:variant>
        <vt:i4>1245234</vt:i4>
      </vt:variant>
      <vt:variant>
        <vt:i4>62</vt:i4>
      </vt:variant>
      <vt:variant>
        <vt:i4>0</vt:i4>
      </vt:variant>
      <vt:variant>
        <vt:i4>5</vt:i4>
      </vt:variant>
      <vt:variant>
        <vt:lpwstr/>
      </vt:variant>
      <vt:variant>
        <vt:lpwstr>_Toc225570238</vt:lpwstr>
      </vt:variant>
      <vt:variant>
        <vt:i4>1245234</vt:i4>
      </vt:variant>
      <vt:variant>
        <vt:i4>56</vt:i4>
      </vt:variant>
      <vt:variant>
        <vt:i4>0</vt:i4>
      </vt:variant>
      <vt:variant>
        <vt:i4>5</vt:i4>
      </vt:variant>
      <vt:variant>
        <vt:lpwstr/>
      </vt:variant>
      <vt:variant>
        <vt:lpwstr>_Toc225570237</vt:lpwstr>
      </vt:variant>
      <vt:variant>
        <vt:i4>1245234</vt:i4>
      </vt:variant>
      <vt:variant>
        <vt:i4>50</vt:i4>
      </vt:variant>
      <vt:variant>
        <vt:i4>0</vt:i4>
      </vt:variant>
      <vt:variant>
        <vt:i4>5</vt:i4>
      </vt:variant>
      <vt:variant>
        <vt:lpwstr/>
      </vt:variant>
      <vt:variant>
        <vt:lpwstr>_Toc225570236</vt:lpwstr>
      </vt:variant>
      <vt:variant>
        <vt:i4>1245234</vt:i4>
      </vt:variant>
      <vt:variant>
        <vt:i4>44</vt:i4>
      </vt:variant>
      <vt:variant>
        <vt:i4>0</vt:i4>
      </vt:variant>
      <vt:variant>
        <vt:i4>5</vt:i4>
      </vt:variant>
      <vt:variant>
        <vt:lpwstr/>
      </vt:variant>
      <vt:variant>
        <vt:lpwstr>_Toc225570235</vt:lpwstr>
      </vt:variant>
      <vt:variant>
        <vt:i4>1245234</vt:i4>
      </vt:variant>
      <vt:variant>
        <vt:i4>38</vt:i4>
      </vt:variant>
      <vt:variant>
        <vt:i4>0</vt:i4>
      </vt:variant>
      <vt:variant>
        <vt:i4>5</vt:i4>
      </vt:variant>
      <vt:variant>
        <vt:lpwstr/>
      </vt:variant>
      <vt:variant>
        <vt:lpwstr>_Toc225570234</vt:lpwstr>
      </vt:variant>
      <vt:variant>
        <vt:i4>1245234</vt:i4>
      </vt:variant>
      <vt:variant>
        <vt:i4>32</vt:i4>
      </vt:variant>
      <vt:variant>
        <vt:i4>0</vt:i4>
      </vt:variant>
      <vt:variant>
        <vt:i4>5</vt:i4>
      </vt:variant>
      <vt:variant>
        <vt:lpwstr/>
      </vt:variant>
      <vt:variant>
        <vt:lpwstr>_Toc225570233</vt:lpwstr>
      </vt:variant>
      <vt:variant>
        <vt:i4>1245234</vt:i4>
      </vt:variant>
      <vt:variant>
        <vt:i4>26</vt:i4>
      </vt:variant>
      <vt:variant>
        <vt:i4>0</vt:i4>
      </vt:variant>
      <vt:variant>
        <vt:i4>5</vt:i4>
      </vt:variant>
      <vt:variant>
        <vt:lpwstr/>
      </vt:variant>
      <vt:variant>
        <vt:lpwstr>_Toc225570232</vt:lpwstr>
      </vt:variant>
      <vt:variant>
        <vt:i4>1245234</vt:i4>
      </vt:variant>
      <vt:variant>
        <vt:i4>20</vt:i4>
      </vt:variant>
      <vt:variant>
        <vt:i4>0</vt:i4>
      </vt:variant>
      <vt:variant>
        <vt:i4>5</vt:i4>
      </vt:variant>
      <vt:variant>
        <vt:lpwstr/>
      </vt:variant>
      <vt:variant>
        <vt:lpwstr>_Toc225570231</vt:lpwstr>
      </vt:variant>
      <vt:variant>
        <vt:i4>1245234</vt:i4>
      </vt:variant>
      <vt:variant>
        <vt:i4>14</vt:i4>
      </vt:variant>
      <vt:variant>
        <vt:i4>0</vt:i4>
      </vt:variant>
      <vt:variant>
        <vt:i4>5</vt:i4>
      </vt:variant>
      <vt:variant>
        <vt:lpwstr/>
      </vt:variant>
      <vt:variant>
        <vt:lpwstr>_Toc225570230</vt:lpwstr>
      </vt:variant>
      <vt:variant>
        <vt:i4>1179698</vt:i4>
      </vt:variant>
      <vt:variant>
        <vt:i4>8</vt:i4>
      </vt:variant>
      <vt:variant>
        <vt:i4>0</vt:i4>
      </vt:variant>
      <vt:variant>
        <vt:i4>5</vt:i4>
      </vt:variant>
      <vt:variant>
        <vt:lpwstr/>
      </vt:variant>
      <vt:variant>
        <vt:lpwstr>_Toc225570229</vt:lpwstr>
      </vt:variant>
      <vt:variant>
        <vt:i4>7667735</vt:i4>
      </vt:variant>
      <vt:variant>
        <vt:i4>3</vt:i4>
      </vt:variant>
      <vt:variant>
        <vt:i4>0</vt:i4>
      </vt:variant>
      <vt:variant>
        <vt:i4>5</vt:i4>
      </vt:variant>
      <vt:variant>
        <vt:lpwstr>mailto:jouni.kanerva@netgold.fi</vt:lpwstr>
      </vt:variant>
      <vt:variant>
        <vt:lpwstr/>
      </vt:variant>
      <vt:variant>
        <vt:i4>7536761</vt:i4>
      </vt:variant>
      <vt:variant>
        <vt:i4>0</vt:i4>
      </vt:variant>
      <vt:variant>
        <vt:i4>0</vt:i4>
      </vt:variant>
      <vt:variant>
        <vt:i4>5</vt:i4>
      </vt:variant>
      <vt:variant>
        <vt:lpwstr>http://www.netgold.fi/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Windows Vista - Basics</dc:title>
  <dc:subject>Vista studying material</dc:subject>
  <dc:creator>Kari J. Keinonen</dc:creator>
  <cp:keywords>Windows Vista, Microsoft, study, ISBN 978-952-5753-29-5, teaching material, study material</cp:keywords>
  <cp:lastModifiedBy>K-J-Keino</cp:lastModifiedBy>
  <cp:revision>4</cp:revision>
  <cp:lastPrinted>2009-03-23T09:24:00Z</cp:lastPrinted>
  <dcterms:created xsi:type="dcterms:W3CDTF">2010-04-03T14:09:00Z</dcterms:created>
  <dcterms:modified xsi:type="dcterms:W3CDTF">2010-04-03T15:47:00Z</dcterms:modified>
</cp:coreProperties>
</file>